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2C2DF" w14:textId="47FB1C0A" w:rsidR="00D47370" w:rsidRDefault="00D47370" w:rsidP="00D47370">
      <w:pPr>
        <w:pStyle w:val="CRCoverPage"/>
        <w:tabs>
          <w:tab w:val="right" w:pos="9639"/>
        </w:tabs>
        <w:spacing w:after="0"/>
        <w:rPr>
          <w:b/>
          <w:i/>
          <w:noProof/>
          <w:sz w:val="28"/>
        </w:rPr>
      </w:pPr>
      <w:r>
        <w:rPr>
          <w:b/>
          <w:noProof/>
          <w:sz w:val="24"/>
        </w:rPr>
        <w:t>3GPP TSG-</w:t>
      </w:r>
      <w:r w:rsidR="009D3793">
        <w:fldChar w:fldCharType="begin"/>
      </w:r>
      <w:r w:rsidR="009D3793">
        <w:instrText xml:space="preserve"> DOCPROPERTY  TSG/WGRef  \* MERGEFORMAT </w:instrText>
      </w:r>
      <w:r w:rsidR="009D3793">
        <w:fldChar w:fldCharType="separate"/>
      </w:r>
      <w:r>
        <w:rPr>
          <w:b/>
          <w:noProof/>
          <w:sz w:val="24"/>
        </w:rPr>
        <w:t>RAN Working Group 4 (Radio)</w:t>
      </w:r>
      <w:r w:rsidR="009D3793">
        <w:rPr>
          <w:b/>
          <w:noProof/>
          <w:sz w:val="24"/>
        </w:rPr>
        <w:fldChar w:fldCharType="end"/>
      </w:r>
      <w:r>
        <w:rPr>
          <w:b/>
          <w:noProof/>
          <w:sz w:val="24"/>
        </w:rPr>
        <w:t xml:space="preserve"> Meeting #</w:t>
      </w:r>
      <w:r w:rsidR="009D3793">
        <w:fldChar w:fldCharType="begin"/>
      </w:r>
      <w:r w:rsidR="009D3793">
        <w:instrText xml:space="preserve"> DOCPROPERTY  MtgSeq  \* MERGEFORMAT </w:instrText>
      </w:r>
      <w:r w:rsidR="009D3793">
        <w:fldChar w:fldCharType="separate"/>
      </w:r>
      <w:r>
        <w:rPr>
          <w:b/>
          <w:noProof/>
          <w:sz w:val="24"/>
        </w:rPr>
        <w:t>98</w:t>
      </w:r>
      <w:r w:rsidR="009D3793">
        <w:rPr>
          <w:b/>
          <w:noProof/>
          <w:sz w:val="24"/>
        </w:rPr>
        <w:fldChar w:fldCharType="end"/>
      </w:r>
      <w:r w:rsidR="009D3793">
        <w:fldChar w:fldCharType="begin"/>
      </w:r>
      <w:r w:rsidR="009D3793">
        <w:instrText xml:space="preserve"> DOCPROPERTY  MtgTitle  \* MERGEFORMAT </w:instrText>
      </w:r>
      <w:r w:rsidR="009D3793">
        <w:fldChar w:fldCharType="separate"/>
      </w:r>
      <w:r>
        <w:rPr>
          <w:b/>
          <w:noProof/>
          <w:sz w:val="24"/>
        </w:rPr>
        <w:t>-E</w:t>
      </w:r>
      <w:r w:rsidR="009D3793">
        <w:rPr>
          <w:b/>
          <w:noProof/>
          <w:sz w:val="24"/>
        </w:rPr>
        <w:fldChar w:fldCharType="end"/>
      </w:r>
      <w:r>
        <w:rPr>
          <w:b/>
          <w:i/>
          <w:noProof/>
          <w:sz w:val="28"/>
        </w:rPr>
        <w:tab/>
      </w:r>
      <w:r w:rsidR="009D3793">
        <w:fldChar w:fldCharType="begin"/>
      </w:r>
      <w:r w:rsidR="009D3793">
        <w:instrText xml:space="preserve"> DOCPROPERTY  Tdoc#  \* MERGEFORMAT </w:instrText>
      </w:r>
      <w:r w:rsidR="009D3793">
        <w:fldChar w:fldCharType="separate"/>
      </w:r>
      <w:r w:rsidR="004B5B21" w:rsidRPr="004B5B21">
        <w:rPr>
          <w:b/>
          <w:i/>
          <w:noProof/>
          <w:sz w:val="28"/>
        </w:rPr>
        <w:t>R4-210204</w:t>
      </w:r>
      <w:r w:rsidR="009D3793">
        <w:rPr>
          <w:b/>
          <w:i/>
          <w:noProof/>
          <w:sz w:val="28"/>
        </w:rPr>
        <w:fldChar w:fldCharType="end"/>
      </w:r>
      <w:r w:rsidR="004B0BC2">
        <w:rPr>
          <w:b/>
          <w:i/>
          <w:noProof/>
          <w:sz w:val="28"/>
        </w:rPr>
        <w:t>6</w:t>
      </w:r>
    </w:p>
    <w:p w14:paraId="64AAA0CD" w14:textId="69F3EDBD" w:rsidR="00D47370" w:rsidRDefault="009D3793" w:rsidP="00D47370">
      <w:pPr>
        <w:pStyle w:val="CRCoverPage"/>
        <w:outlineLvl w:val="0"/>
        <w:rPr>
          <w:b/>
          <w:noProof/>
          <w:sz w:val="24"/>
        </w:rPr>
      </w:pPr>
      <w:r>
        <w:fldChar w:fldCharType="begin"/>
      </w:r>
      <w:r>
        <w:instrText xml:space="preserve"> DOCPROPERTY  Location  \* MERGEFORMAT </w:instrText>
      </w:r>
      <w:r>
        <w:fldChar w:fldCharType="separate"/>
      </w:r>
      <w:r w:rsidR="00D47370">
        <w:rPr>
          <w:b/>
          <w:noProof/>
          <w:sz w:val="24"/>
        </w:rPr>
        <w:t>Electronic Meeting</w:t>
      </w:r>
      <w:r>
        <w:rPr>
          <w:b/>
          <w:noProof/>
          <w:sz w:val="24"/>
        </w:rPr>
        <w:fldChar w:fldCharType="end"/>
      </w:r>
      <w:r w:rsidR="00D47370">
        <w:rPr>
          <w:b/>
          <w:noProof/>
          <w:sz w:val="24"/>
        </w:rPr>
        <w:t xml:space="preserve">, </w:t>
      </w:r>
      <w:r w:rsidR="002D33D4">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370" w14:paraId="592579E1" w14:textId="77777777" w:rsidTr="001275A4">
        <w:tc>
          <w:tcPr>
            <w:tcW w:w="9641" w:type="dxa"/>
            <w:gridSpan w:val="9"/>
            <w:tcBorders>
              <w:top w:val="single" w:sz="4" w:space="0" w:color="auto"/>
              <w:left w:val="single" w:sz="4" w:space="0" w:color="auto"/>
              <w:right w:val="single" w:sz="4" w:space="0" w:color="auto"/>
            </w:tcBorders>
          </w:tcPr>
          <w:p w14:paraId="00E7D6BB" w14:textId="77777777" w:rsidR="00D47370" w:rsidRDefault="00D47370" w:rsidP="001275A4">
            <w:pPr>
              <w:pStyle w:val="CRCoverPage"/>
              <w:spacing w:after="0"/>
              <w:jc w:val="right"/>
              <w:rPr>
                <w:i/>
                <w:noProof/>
              </w:rPr>
            </w:pPr>
            <w:r>
              <w:rPr>
                <w:i/>
                <w:noProof/>
                <w:sz w:val="14"/>
              </w:rPr>
              <w:t>CR-Form-v12.1</w:t>
            </w:r>
          </w:p>
        </w:tc>
      </w:tr>
      <w:tr w:rsidR="00D47370" w14:paraId="58D2852C" w14:textId="77777777" w:rsidTr="001275A4">
        <w:tc>
          <w:tcPr>
            <w:tcW w:w="9641" w:type="dxa"/>
            <w:gridSpan w:val="9"/>
            <w:tcBorders>
              <w:left w:val="single" w:sz="4" w:space="0" w:color="auto"/>
              <w:right w:val="single" w:sz="4" w:space="0" w:color="auto"/>
            </w:tcBorders>
          </w:tcPr>
          <w:p w14:paraId="0DC1A48E" w14:textId="77777777" w:rsidR="00D47370" w:rsidRDefault="00D47370" w:rsidP="001275A4">
            <w:pPr>
              <w:pStyle w:val="CRCoverPage"/>
              <w:spacing w:after="0"/>
              <w:jc w:val="center"/>
              <w:rPr>
                <w:noProof/>
              </w:rPr>
            </w:pPr>
            <w:r>
              <w:rPr>
                <w:b/>
                <w:noProof/>
                <w:sz w:val="32"/>
              </w:rPr>
              <w:t>CHANGE REQUEST</w:t>
            </w:r>
          </w:p>
        </w:tc>
      </w:tr>
      <w:tr w:rsidR="00D47370" w14:paraId="376716DF" w14:textId="77777777" w:rsidTr="001275A4">
        <w:tc>
          <w:tcPr>
            <w:tcW w:w="9641" w:type="dxa"/>
            <w:gridSpan w:val="9"/>
            <w:tcBorders>
              <w:left w:val="single" w:sz="4" w:space="0" w:color="auto"/>
              <w:right w:val="single" w:sz="4" w:space="0" w:color="auto"/>
            </w:tcBorders>
          </w:tcPr>
          <w:p w14:paraId="1F4BBB8F" w14:textId="77777777" w:rsidR="00D47370" w:rsidRDefault="00D47370" w:rsidP="001275A4">
            <w:pPr>
              <w:pStyle w:val="CRCoverPage"/>
              <w:spacing w:after="0"/>
              <w:rPr>
                <w:noProof/>
                <w:sz w:val="8"/>
                <w:szCs w:val="8"/>
              </w:rPr>
            </w:pPr>
          </w:p>
        </w:tc>
      </w:tr>
      <w:tr w:rsidR="00D47370" w14:paraId="60B0E340" w14:textId="77777777" w:rsidTr="001275A4">
        <w:tc>
          <w:tcPr>
            <w:tcW w:w="142" w:type="dxa"/>
            <w:tcBorders>
              <w:left w:val="single" w:sz="4" w:space="0" w:color="auto"/>
            </w:tcBorders>
          </w:tcPr>
          <w:p w14:paraId="08E52C27" w14:textId="77777777" w:rsidR="00D47370" w:rsidRDefault="00D47370" w:rsidP="001275A4">
            <w:pPr>
              <w:pStyle w:val="CRCoverPage"/>
              <w:spacing w:after="0"/>
              <w:jc w:val="right"/>
              <w:rPr>
                <w:noProof/>
              </w:rPr>
            </w:pPr>
          </w:p>
        </w:tc>
        <w:tc>
          <w:tcPr>
            <w:tcW w:w="1559" w:type="dxa"/>
            <w:shd w:val="pct30" w:color="FFFF00" w:fill="auto"/>
          </w:tcPr>
          <w:p w14:paraId="5ADB7E0D" w14:textId="11A72841" w:rsidR="00D47370" w:rsidRPr="00410371" w:rsidRDefault="009D3793" w:rsidP="001275A4">
            <w:pPr>
              <w:pStyle w:val="CRCoverPage"/>
              <w:spacing w:after="0"/>
              <w:jc w:val="right"/>
              <w:rPr>
                <w:b/>
                <w:noProof/>
                <w:sz w:val="28"/>
              </w:rPr>
            </w:pPr>
            <w:r>
              <w:fldChar w:fldCharType="begin"/>
            </w:r>
            <w:r>
              <w:instrText xml:space="preserve"> DOCPROPERTY  Spec#  \* MERGEFORMAT </w:instrText>
            </w:r>
            <w:r>
              <w:fldChar w:fldCharType="separate"/>
            </w:r>
            <w:r w:rsidR="00924F35">
              <w:rPr>
                <w:b/>
                <w:noProof/>
                <w:sz w:val="28"/>
              </w:rPr>
              <w:t>38.</w:t>
            </w:r>
            <w:r>
              <w:rPr>
                <w:b/>
                <w:noProof/>
                <w:sz w:val="28"/>
              </w:rPr>
              <w:fldChar w:fldCharType="end"/>
            </w:r>
            <w:r w:rsidR="002D33D4">
              <w:rPr>
                <w:b/>
                <w:noProof/>
                <w:sz w:val="28"/>
              </w:rPr>
              <w:t>101-3</w:t>
            </w:r>
          </w:p>
        </w:tc>
        <w:tc>
          <w:tcPr>
            <w:tcW w:w="709" w:type="dxa"/>
          </w:tcPr>
          <w:p w14:paraId="317FA72B" w14:textId="77777777" w:rsidR="00D47370" w:rsidRDefault="00D47370" w:rsidP="001275A4">
            <w:pPr>
              <w:pStyle w:val="CRCoverPage"/>
              <w:spacing w:after="0"/>
              <w:jc w:val="center"/>
              <w:rPr>
                <w:noProof/>
              </w:rPr>
            </w:pPr>
            <w:r>
              <w:rPr>
                <w:b/>
                <w:noProof/>
                <w:sz w:val="28"/>
              </w:rPr>
              <w:t>CR</w:t>
            </w:r>
          </w:p>
        </w:tc>
        <w:tc>
          <w:tcPr>
            <w:tcW w:w="1276" w:type="dxa"/>
            <w:shd w:val="pct30" w:color="FFFF00" w:fill="auto"/>
          </w:tcPr>
          <w:p w14:paraId="093CEC6C" w14:textId="77777777" w:rsidR="00D47370" w:rsidRPr="00410371" w:rsidRDefault="009D3793" w:rsidP="001275A4">
            <w:pPr>
              <w:pStyle w:val="CRCoverPage"/>
              <w:spacing w:after="0"/>
              <w:rPr>
                <w:noProof/>
              </w:rPr>
            </w:pPr>
            <w:r>
              <w:fldChar w:fldCharType="begin"/>
            </w:r>
            <w:r>
              <w:instrText xml:space="preserve"> DOCPROPERTY  Cr#  \* MERGEFORMAT </w:instrText>
            </w:r>
            <w:r>
              <w:fldChar w:fldCharType="separate"/>
            </w:r>
            <w:r w:rsidR="00D47370" w:rsidRPr="00410371">
              <w:rPr>
                <w:b/>
                <w:noProof/>
                <w:sz w:val="28"/>
              </w:rPr>
              <w:t>&lt;CR#&gt;</w:t>
            </w:r>
            <w:r>
              <w:rPr>
                <w:b/>
                <w:noProof/>
                <w:sz w:val="28"/>
              </w:rPr>
              <w:fldChar w:fldCharType="end"/>
            </w:r>
          </w:p>
        </w:tc>
        <w:tc>
          <w:tcPr>
            <w:tcW w:w="709" w:type="dxa"/>
          </w:tcPr>
          <w:p w14:paraId="0146AFDF" w14:textId="77777777" w:rsidR="00D47370" w:rsidRDefault="00D47370" w:rsidP="001275A4">
            <w:pPr>
              <w:pStyle w:val="CRCoverPage"/>
              <w:tabs>
                <w:tab w:val="right" w:pos="625"/>
              </w:tabs>
              <w:spacing w:after="0"/>
              <w:jc w:val="center"/>
              <w:rPr>
                <w:noProof/>
              </w:rPr>
            </w:pPr>
            <w:r>
              <w:rPr>
                <w:b/>
                <w:bCs/>
                <w:noProof/>
                <w:sz w:val="28"/>
              </w:rPr>
              <w:t>rev</w:t>
            </w:r>
          </w:p>
        </w:tc>
        <w:tc>
          <w:tcPr>
            <w:tcW w:w="992" w:type="dxa"/>
            <w:shd w:val="pct30" w:color="FFFF00" w:fill="auto"/>
          </w:tcPr>
          <w:p w14:paraId="0FD5C02D" w14:textId="77777777" w:rsidR="00D47370" w:rsidRPr="00410371" w:rsidRDefault="009D3793" w:rsidP="001275A4">
            <w:pPr>
              <w:pStyle w:val="CRCoverPage"/>
              <w:spacing w:after="0"/>
              <w:jc w:val="center"/>
              <w:rPr>
                <w:b/>
                <w:noProof/>
              </w:rPr>
            </w:pPr>
            <w:r>
              <w:fldChar w:fldCharType="begin"/>
            </w:r>
            <w:r>
              <w:instrText xml:space="preserve"> DOCPROPERTY  Revision  \* MERGEFORMAT </w:instrText>
            </w:r>
            <w:r>
              <w:fldChar w:fldCharType="separate"/>
            </w:r>
            <w:r w:rsidR="00D47370" w:rsidRPr="00410371">
              <w:rPr>
                <w:b/>
                <w:noProof/>
                <w:sz w:val="28"/>
              </w:rPr>
              <w:t>&lt;Rev#&gt;</w:t>
            </w:r>
            <w:r>
              <w:rPr>
                <w:b/>
                <w:noProof/>
                <w:sz w:val="28"/>
              </w:rPr>
              <w:fldChar w:fldCharType="end"/>
            </w:r>
          </w:p>
        </w:tc>
        <w:tc>
          <w:tcPr>
            <w:tcW w:w="2410" w:type="dxa"/>
          </w:tcPr>
          <w:p w14:paraId="163A40BD" w14:textId="77777777" w:rsidR="00D47370" w:rsidRDefault="00D47370" w:rsidP="001275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24F17" w14:textId="4928105F" w:rsidR="00D47370" w:rsidRPr="00410371" w:rsidRDefault="009D3793" w:rsidP="001275A4">
            <w:pPr>
              <w:pStyle w:val="CRCoverPage"/>
              <w:spacing w:after="0"/>
              <w:jc w:val="center"/>
              <w:rPr>
                <w:noProof/>
                <w:sz w:val="28"/>
              </w:rPr>
            </w:pPr>
            <w:r>
              <w:fldChar w:fldCharType="begin"/>
            </w:r>
            <w:r>
              <w:instrText xml:space="preserve"> DOCPROPERTY  Version  \* MERGEFORMAT </w:instrText>
            </w:r>
            <w:r>
              <w:fldChar w:fldCharType="separate"/>
            </w:r>
            <w:r w:rsidR="00385663">
              <w:rPr>
                <w:b/>
                <w:noProof/>
                <w:sz w:val="28"/>
              </w:rPr>
              <w:t>1</w:t>
            </w:r>
            <w:r w:rsidR="002D33D4">
              <w:rPr>
                <w:b/>
                <w:noProof/>
                <w:sz w:val="28"/>
              </w:rPr>
              <w:t>7</w:t>
            </w:r>
            <w:r w:rsidR="00385663">
              <w:rPr>
                <w:b/>
                <w:noProof/>
                <w:sz w:val="28"/>
              </w:rPr>
              <w:t>.0.0</w:t>
            </w:r>
            <w:r>
              <w:rPr>
                <w:b/>
                <w:noProof/>
                <w:sz w:val="28"/>
              </w:rPr>
              <w:fldChar w:fldCharType="end"/>
            </w:r>
          </w:p>
        </w:tc>
        <w:tc>
          <w:tcPr>
            <w:tcW w:w="143" w:type="dxa"/>
            <w:tcBorders>
              <w:right w:val="single" w:sz="4" w:space="0" w:color="auto"/>
            </w:tcBorders>
          </w:tcPr>
          <w:p w14:paraId="4630FEEF" w14:textId="77777777" w:rsidR="00D47370" w:rsidRDefault="00D47370" w:rsidP="001275A4">
            <w:pPr>
              <w:pStyle w:val="CRCoverPage"/>
              <w:spacing w:after="0"/>
              <w:rPr>
                <w:noProof/>
              </w:rPr>
            </w:pPr>
          </w:p>
        </w:tc>
      </w:tr>
      <w:tr w:rsidR="00D47370" w14:paraId="2808F9EC" w14:textId="77777777" w:rsidTr="001275A4">
        <w:tc>
          <w:tcPr>
            <w:tcW w:w="9641" w:type="dxa"/>
            <w:gridSpan w:val="9"/>
            <w:tcBorders>
              <w:left w:val="single" w:sz="4" w:space="0" w:color="auto"/>
              <w:right w:val="single" w:sz="4" w:space="0" w:color="auto"/>
            </w:tcBorders>
          </w:tcPr>
          <w:p w14:paraId="7D0AF293" w14:textId="77777777" w:rsidR="00D47370" w:rsidRDefault="00D47370" w:rsidP="001275A4">
            <w:pPr>
              <w:pStyle w:val="CRCoverPage"/>
              <w:spacing w:after="0"/>
              <w:rPr>
                <w:noProof/>
              </w:rPr>
            </w:pPr>
          </w:p>
        </w:tc>
      </w:tr>
      <w:tr w:rsidR="00D47370" w14:paraId="796C582D" w14:textId="77777777" w:rsidTr="001275A4">
        <w:tc>
          <w:tcPr>
            <w:tcW w:w="9641" w:type="dxa"/>
            <w:gridSpan w:val="9"/>
            <w:tcBorders>
              <w:top w:val="single" w:sz="4" w:space="0" w:color="auto"/>
            </w:tcBorders>
          </w:tcPr>
          <w:p w14:paraId="7B68AAC6" w14:textId="77777777" w:rsidR="00D47370" w:rsidRPr="00F25D98" w:rsidRDefault="00D47370" w:rsidP="001275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bookmarkStart w:id="1" w:name="_GoBack"/>
        <w:bookmarkEnd w:id="1"/>
      </w:tr>
      <w:tr w:rsidR="00D47370" w14:paraId="5812AD6C" w14:textId="77777777" w:rsidTr="001275A4">
        <w:tc>
          <w:tcPr>
            <w:tcW w:w="9641" w:type="dxa"/>
            <w:gridSpan w:val="9"/>
          </w:tcPr>
          <w:p w14:paraId="4C7FA611" w14:textId="77777777" w:rsidR="00D47370" w:rsidRDefault="00D47370" w:rsidP="001275A4">
            <w:pPr>
              <w:pStyle w:val="CRCoverPage"/>
              <w:spacing w:after="0"/>
              <w:rPr>
                <w:noProof/>
                <w:sz w:val="8"/>
                <w:szCs w:val="8"/>
              </w:rPr>
            </w:pPr>
          </w:p>
        </w:tc>
      </w:tr>
    </w:tbl>
    <w:p w14:paraId="5F93DA81" w14:textId="77777777" w:rsidR="00D47370" w:rsidRDefault="00D47370" w:rsidP="00D47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370" w14:paraId="48E8F002" w14:textId="77777777" w:rsidTr="001275A4">
        <w:tc>
          <w:tcPr>
            <w:tcW w:w="2835" w:type="dxa"/>
          </w:tcPr>
          <w:p w14:paraId="463271A3" w14:textId="77777777" w:rsidR="00D47370" w:rsidRDefault="00D47370" w:rsidP="001275A4">
            <w:pPr>
              <w:pStyle w:val="CRCoverPage"/>
              <w:tabs>
                <w:tab w:val="right" w:pos="2751"/>
              </w:tabs>
              <w:spacing w:after="0"/>
              <w:rPr>
                <w:b/>
                <w:i/>
                <w:noProof/>
              </w:rPr>
            </w:pPr>
            <w:r>
              <w:rPr>
                <w:b/>
                <w:i/>
                <w:noProof/>
              </w:rPr>
              <w:t>Proposed change affects:</w:t>
            </w:r>
          </w:p>
        </w:tc>
        <w:tc>
          <w:tcPr>
            <w:tcW w:w="1418" w:type="dxa"/>
          </w:tcPr>
          <w:p w14:paraId="183E4DD6" w14:textId="77777777" w:rsidR="00D47370" w:rsidRDefault="00D47370" w:rsidP="001275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CD97E" w14:textId="77777777" w:rsidR="00D47370" w:rsidRDefault="00D47370" w:rsidP="001275A4">
            <w:pPr>
              <w:pStyle w:val="CRCoverPage"/>
              <w:spacing w:after="0"/>
              <w:jc w:val="center"/>
              <w:rPr>
                <w:b/>
                <w:caps/>
                <w:noProof/>
              </w:rPr>
            </w:pPr>
          </w:p>
        </w:tc>
        <w:tc>
          <w:tcPr>
            <w:tcW w:w="709" w:type="dxa"/>
            <w:tcBorders>
              <w:left w:val="single" w:sz="4" w:space="0" w:color="auto"/>
            </w:tcBorders>
          </w:tcPr>
          <w:p w14:paraId="1E708CF1" w14:textId="77777777" w:rsidR="00D47370" w:rsidRDefault="00D47370" w:rsidP="001275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BCF0B" w14:textId="2108F471" w:rsidR="00D47370" w:rsidRDefault="002D33D4" w:rsidP="001275A4">
            <w:pPr>
              <w:pStyle w:val="CRCoverPage"/>
              <w:spacing w:after="0"/>
              <w:jc w:val="center"/>
              <w:rPr>
                <w:b/>
                <w:caps/>
                <w:noProof/>
              </w:rPr>
            </w:pPr>
            <w:r>
              <w:rPr>
                <w:b/>
                <w:caps/>
                <w:noProof/>
              </w:rPr>
              <w:t>x</w:t>
            </w:r>
          </w:p>
        </w:tc>
        <w:tc>
          <w:tcPr>
            <w:tcW w:w="2126" w:type="dxa"/>
          </w:tcPr>
          <w:p w14:paraId="31A2BC81" w14:textId="77777777" w:rsidR="00D47370" w:rsidRDefault="00D47370" w:rsidP="001275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65CBB" w14:textId="6F96440D" w:rsidR="00D47370" w:rsidRDefault="00D47370" w:rsidP="001275A4">
            <w:pPr>
              <w:pStyle w:val="CRCoverPage"/>
              <w:spacing w:after="0"/>
              <w:jc w:val="center"/>
              <w:rPr>
                <w:b/>
                <w:caps/>
                <w:noProof/>
              </w:rPr>
            </w:pPr>
          </w:p>
        </w:tc>
        <w:tc>
          <w:tcPr>
            <w:tcW w:w="1418" w:type="dxa"/>
            <w:tcBorders>
              <w:left w:val="nil"/>
            </w:tcBorders>
          </w:tcPr>
          <w:p w14:paraId="19C050CC" w14:textId="77777777" w:rsidR="00D47370" w:rsidRDefault="00D47370" w:rsidP="001275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853F1" w14:textId="77777777" w:rsidR="00D47370" w:rsidRDefault="00D47370" w:rsidP="001275A4">
            <w:pPr>
              <w:pStyle w:val="CRCoverPage"/>
              <w:spacing w:after="0"/>
              <w:jc w:val="center"/>
              <w:rPr>
                <w:b/>
                <w:bCs/>
                <w:caps/>
                <w:noProof/>
              </w:rPr>
            </w:pPr>
          </w:p>
        </w:tc>
      </w:tr>
    </w:tbl>
    <w:p w14:paraId="2B4C640E" w14:textId="77777777" w:rsidR="00D47370" w:rsidRDefault="00D47370" w:rsidP="00D47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370" w14:paraId="28D17E57" w14:textId="77777777" w:rsidTr="001275A4">
        <w:tc>
          <w:tcPr>
            <w:tcW w:w="9640" w:type="dxa"/>
            <w:gridSpan w:val="11"/>
          </w:tcPr>
          <w:p w14:paraId="2CA74A13" w14:textId="77777777" w:rsidR="00D47370" w:rsidRDefault="00D47370" w:rsidP="001275A4">
            <w:pPr>
              <w:pStyle w:val="CRCoverPage"/>
              <w:spacing w:after="0"/>
              <w:rPr>
                <w:noProof/>
                <w:sz w:val="8"/>
                <w:szCs w:val="8"/>
              </w:rPr>
            </w:pPr>
          </w:p>
        </w:tc>
      </w:tr>
      <w:tr w:rsidR="00D47370" w14:paraId="04F1E6B0" w14:textId="77777777" w:rsidTr="001275A4">
        <w:tc>
          <w:tcPr>
            <w:tcW w:w="1843" w:type="dxa"/>
            <w:tcBorders>
              <w:top w:val="single" w:sz="4" w:space="0" w:color="auto"/>
              <w:left w:val="single" w:sz="4" w:space="0" w:color="auto"/>
            </w:tcBorders>
          </w:tcPr>
          <w:p w14:paraId="07E8955E" w14:textId="77777777" w:rsidR="00D47370" w:rsidRDefault="00D47370" w:rsidP="001275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EEC0" w14:textId="105C1FCB" w:rsidR="00D47370" w:rsidRDefault="009D3793" w:rsidP="001275A4">
            <w:pPr>
              <w:pStyle w:val="CRCoverPage"/>
              <w:spacing w:after="0"/>
              <w:ind w:left="100"/>
              <w:rPr>
                <w:noProof/>
              </w:rPr>
            </w:pPr>
            <w:r>
              <w:fldChar w:fldCharType="begin"/>
            </w:r>
            <w:r>
              <w:instrText xml:space="preserve"> DOCPROPERTY  CrTitle  \* MERGEFORMAT </w:instrText>
            </w:r>
            <w:r>
              <w:fldChar w:fldCharType="separate"/>
            </w:r>
            <w:r w:rsidR="002D33D4">
              <w:rPr>
                <w:noProof/>
              </w:rPr>
              <w:t xml:space="preserve"> CR to add CA_n7B UL configurations</w:t>
            </w:r>
            <w:r w:rsidR="002D33D4">
              <w:t xml:space="preserve"> </w:t>
            </w:r>
            <w:r>
              <w:fldChar w:fldCharType="end"/>
            </w:r>
          </w:p>
        </w:tc>
      </w:tr>
      <w:tr w:rsidR="00D47370" w14:paraId="60578ECC" w14:textId="77777777" w:rsidTr="001275A4">
        <w:tc>
          <w:tcPr>
            <w:tcW w:w="1843" w:type="dxa"/>
            <w:tcBorders>
              <w:left w:val="single" w:sz="4" w:space="0" w:color="auto"/>
            </w:tcBorders>
          </w:tcPr>
          <w:p w14:paraId="4F2BA47C"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5852175F" w14:textId="77777777" w:rsidR="00D47370" w:rsidRDefault="00D47370" w:rsidP="001275A4">
            <w:pPr>
              <w:pStyle w:val="CRCoverPage"/>
              <w:spacing w:after="0"/>
              <w:rPr>
                <w:noProof/>
                <w:sz w:val="8"/>
                <w:szCs w:val="8"/>
              </w:rPr>
            </w:pPr>
          </w:p>
        </w:tc>
      </w:tr>
      <w:tr w:rsidR="00D47370" w14:paraId="3DC5E20C" w14:textId="77777777" w:rsidTr="001275A4">
        <w:tc>
          <w:tcPr>
            <w:tcW w:w="1843" w:type="dxa"/>
            <w:tcBorders>
              <w:left w:val="single" w:sz="4" w:space="0" w:color="auto"/>
            </w:tcBorders>
          </w:tcPr>
          <w:p w14:paraId="1A0E088B" w14:textId="77777777" w:rsidR="00D47370" w:rsidRDefault="00D47370" w:rsidP="001275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A8D92" w14:textId="77777777" w:rsidR="00D47370" w:rsidRDefault="009D3793" w:rsidP="001275A4">
            <w:pPr>
              <w:pStyle w:val="CRCoverPage"/>
              <w:spacing w:after="0"/>
              <w:ind w:left="100"/>
              <w:rPr>
                <w:noProof/>
              </w:rPr>
            </w:pPr>
            <w:r>
              <w:fldChar w:fldCharType="begin"/>
            </w:r>
            <w:r>
              <w:instrText xml:space="preserve"> DOCPROPERTY  SourceIfWg  \* MERGEFORMAT </w:instrText>
            </w:r>
            <w:r>
              <w:fldChar w:fldCharType="separate"/>
            </w:r>
            <w:r w:rsidR="00D47370">
              <w:rPr>
                <w:noProof/>
              </w:rPr>
              <w:t>Ericsson</w:t>
            </w:r>
            <w:r>
              <w:rPr>
                <w:noProof/>
              </w:rPr>
              <w:fldChar w:fldCharType="end"/>
            </w:r>
          </w:p>
        </w:tc>
      </w:tr>
      <w:tr w:rsidR="00D47370" w14:paraId="2F1336D0" w14:textId="77777777" w:rsidTr="001275A4">
        <w:tc>
          <w:tcPr>
            <w:tcW w:w="1843" w:type="dxa"/>
            <w:tcBorders>
              <w:left w:val="single" w:sz="4" w:space="0" w:color="auto"/>
            </w:tcBorders>
          </w:tcPr>
          <w:p w14:paraId="6B7DAF30" w14:textId="77777777" w:rsidR="00D47370" w:rsidRDefault="00D47370" w:rsidP="001275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6B38E" w14:textId="77777777" w:rsidR="00D47370" w:rsidRDefault="009D3793" w:rsidP="001275A4">
            <w:pPr>
              <w:pStyle w:val="CRCoverPage"/>
              <w:spacing w:after="0"/>
              <w:ind w:left="100"/>
              <w:rPr>
                <w:noProof/>
              </w:rPr>
            </w:pPr>
            <w:r>
              <w:fldChar w:fldCharType="begin"/>
            </w:r>
            <w:r>
              <w:instrText xml:space="preserve"> DOCPROPERTY  SourceIfTsg  \* MERGEFORMAT </w:instrText>
            </w:r>
            <w:r>
              <w:fldChar w:fldCharType="separate"/>
            </w:r>
            <w:r w:rsidR="00D47370">
              <w:rPr>
                <w:noProof/>
              </w:rPr>
              <w:t>R4</w:t>
            </w:r>
            <w:r>
              <w:rPr>
                <w:noProof/>
              </w:rPr>
              <w:fldChar w:fldCharType="end"/>
            </w:r>
            <w:r w:rsidR="00D47370">
              <w:rPr>
                <w:noProof/>
              </w:rPr>
              <w:t xml:space="preserve"> </w:t>
            </w:r>
          </w:p>
        </w:tc>
      </w:tr>
      <w:tr w:rsidR="00D47370" w14:paraId="203554AA" w14:textId="77777777" w:rsidTr="001275A4">
        <w:tc>
          <w:tcPr>
            <w:tcW w:w="1843" w:type="dxa"/>
            <w:tcBorders>
              <w:left w:val="single" w:sz="4" w:space="0" w:color="auto"/>
            </w:tcBorders>
          </w:tcPr>
          <w:p w14:paraId="0F2A9671"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6FDA2E76" w14:textId="77777777" w:rsidR="00D47370" w:rsidRDefault="00D47370" w:rsidP="001275A4">
            <w:pPr>
              <w:pStyle w:val="CRCoverPage"/>
              <w:spacing w:after="0"/>
              <w:rPr>
                <w:noProof/>
                <w:sz w:val="8"/>
                <w:szCs w:val="8"/>
              </w:rPr>
            </w:pPr>
          </w:p>
        </w:tc>
      </w:tr>
      <w:tr w:rsidR="002D33D4" w14:paraId="3108A612" w14:textId="77777777" w:rsidTr="001275A4">
        <w:tc>
          <w:tcPr>
            <w:tcW w:w="1843" w:type="dxa"/>
            <w:tcBorders>
              <w:left w:val="single" w:sz="4" w:space="0" w:color="auto"/>
            </w:tcBorders>
          </w:tcPr>
          <w:p w14:paraId="38FDB189" w14:textId="77777777" w:rsidR="002D33D4" w:rsidRDefault="002D33D4" w:rsidP="002D33D4">
            <w:pPr>
              <w:pStyle w:val="CRCoverPage"/>
              <w:tabs>
                <w:tab w:val="right" w:pos="1759"/>
              </w:tabs>
              <w:spacing w:after="0"/>
              <w:rPr>
                <w:b/>
                <w:i/>
                <w:noProof/>
              </w:rPr>
            </w:pPr>
            <w:r>
              <w:rPr>
                <w:b/>
                <w:i/>
                <w:noProof/>
              </w:rPr>
              <w:t>Work item code:</w:t>
            </w:r>
          </w:p>
        </w:tc>
        <w:tc>
          <w:tcPr>
            <w:tcW w:w="3686" w:type="dxa"/>
            <w:gridSpan w:val="5"/>
            <w:shd w:val="pct30" w:color="FFFF00" w:fill="auto"/>
          </w:tcPr>
          <w:p w14:paraId="77909BF3" w14:textId="01C43615" w:rsidR="002D33D4" w:rsidRPr="002D33D4" w:rsidRDefault="00AE2F5E" w:rsidP="002D33D4">
            <w:pPr>
              <w:pStyle w:val="CRCoverPage"/>
              <w:spacing w:after="0"/>
              <w:ind w:left="100"/>
              <w:rPr>
                <w:noProof/>
                <w:lang w:val="sv-SE"/>
              </w:rPr>
            </w:pPr>
            <w:r w:rsidRPr="004D72FE">
              <w:rPr>
                <w:lang w:val="sv-SE" w:eastAsia="ja-JP"/>
              </w:rPr>
              <w:t>DC_R17_</w:t>
            </w:r>
            <w:r w:rsidRPr="004D72FE">
              <w:rPr>
                <w:lang w:val="sv-SE"/>
              </w:rPr>
              <w:t>2BLTE_1BNR_3DL2UL</w:t>
            </w:r>
          </w:p>
        </w:tc>
        <w:tc>
          <w:tcPr>
            <w:tcW w:w="567" w:type="dxa"/>
            <w:tcBorders>
              <w:left w:val="nil"/>
            </w:tcBorders>
          </w:tcPr>
          <w:p w14:paraId="01BBA88D" w14:textId="77777777" w:rsidR="002D33D4" w:rsidRPr="002D33D4" w:rsidRDefault="002D33D4" w:rsidP="002D33D4">
            <w:pPr>
              <w:pStyle w:val="CRCoverPage"/>
              <w:spacing w:after="0"/>
              <w:ind w:right="100"/>
              <w:rPr>
                <w:noProof/>
                <w:lang w:val="sv-SE"/>
              </w:rPr>
            </w:pPr>
          </w:p>
        </w:tc>
        <w:tc>
          <w:tcPr>
            <w:tcW w:w="1417" w:type="dxa"/>
            <w:gridSpan w:val="3"/>
            <w:tcBorders>
              <w:left w:val="nil"/>
            </w:tcBorders>
          </w:tcPr>
          <w:p w14:paraId="173DD2A9" w14:textId="77777777" w:rsidR="002D33D4" w:rsidRDefault="002D33D4" w:rsidP="002D33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76208" w14:textId="77777777" w:rsidR="002D33D4" w:rsidRDefault="009D3793" w:rsidP="002D33D4">
            <w:pPr>
              <w:pStyle w:val="CRCoverPage"/>
              <w:spacing w:after="0"/>
              <w:ind w:left="100"/>
              <w:rPr>
                <w:noProof/>
              </w:rPr>
            </w:pPr>
            <w:r>
              <w:fldChar w:fldCharType="begin"/>
            </w:r>
            <w:r>
              <w:instrText xml:space="preserve"> DOCPROPERTY  ResDate  \* MERGEFORMAT </w:instrText>
            </w:r>
            <w:r>
              <w:fldChar w:fldCharType="separate"/>
            </w:r>
            <w:r w:rsidR="002D33D4">
              <w:rPr>
                <w:noProof/>
              </w:rPr>
              <w:t>2021-01-25</w:t>
            </w:r>
            <w:r>
              <w:rPr>
                <w:noProof/>
              </w:rPr>
              <w:fldChar w:fldCharType="end"/>
            </w:r>
          </w:p>
        </w:tc>
      </w:tr>
      <w:tr w:rsidR="002D33D4" w14:paraId="6CED2965" w14:textId="77777777" w:rsidTr="001275A4">
        <w:tc>
          <w:tcPr>
            <w:tcW w:w="1843" w:type="dxa"/>
            <w:tcBorders>
              <w:left w:val="single" w:sz="4" w:space="0" w:color="auto"/>
            </w:tcBorders>
          </w:tcPr>
          <w:p w14:paraId="33D7E039" w14:textId="77777777" w:rsidR="002D33D4" w:rsidRDefault="002D33D4" w:rsidP="002D33D4">
            <w:pPr>
              <w:pStyle w:val="CRCoverPage"/>
              <w:spacing w:after="0"/>
              <w:rPr>
                <w:b/>
                <w:i/>
                <w:noProof/>
                <w:sz w:val="8"/>
                <w:szCs w:val="8"/>
              </w:rPr>
            </w:pPr>
          </w:p>
        </w:tc>
        <w:tc>
          <w:tcPr>
            <w:tcW w:w="1986" w:type="dxa"/>
            <w:gridSpan w:val="4"/>
          </w:tcPr>
          <w:p w14:paraId="7BC1C2D2" w14:textId="77777777" w:rsidR="002D33D4" w:rsidRDefault="002D33D4" w:rsidP="002D33D4">
            <w:pPr>
              <w:pStyle w:val="CRCoverPage"/>
              <w:spacing w:after="0"/>
              <w:rPr>
                <w:noProof/>
                <w:sz w:val="8"/>
                <w:szCs w:val="8"/>
              </w:rPr>
            </w:pPr>
          </w:p>
        </w:tc>
        <w:tc>
          <w:tcPr>
            <w:tcW w:w="2267" w:type="dxa"/>
            <w:gridSpan w:val="2"/>
          </w:tcPr>
          <w:p w14:paraId="535BE381" w14:textId="77777777" w:rsidR="002D33D4" w:rsidRDefault="002D33D4" w:rsidP="002D33D4">
            <w:pPr>
              <w:pStyle w:val="CRCoverPage"/>
              <w:spacing w:after="0"/>
              <w:rPr>
                <w:noProof/>
                <w:sz w:val="8"/>
                <w:szCs w:val="8"/>
              </w:rPr>
            </w:pPr>
          </w:p>
        </w:tc>
        <w:tc>
          <w:tcPr>
            <w:tcW w:w="1417" w:type="dxa"/>
            <w:gridSpan w:val="3"/>
          </w:tcPr>
          <w:p w14:paraId="0733B764" w14:textId="77777777" w:rsidR="002D33D4" w:rsidRDefault="002D33D4" w:rsidP="002D33D4">
            <w:pPr>
              <w:pStyle w:val="CRCoverPage"/>
              <w:spacing w:after="0"/>
              <w:rPr>
                <w:noProof/>
                <w:sz w:val="8"/>
                <w:szCs w:val="8"/>
              </w:rPr>
            </w:pPr>
          </w:p>
        </w:tc>
        <w:tc>
          <w:tcPr>
            <w:tcW w:w="2127" w:type="dxa"/>
            <w:tcBorders>
              <w:right w:val="single" w:sz="4" w:space="0" w:color="auto"/>
            </w:tcBorders>
          </w:tcPr>
          <w:p w14:paraId="660F1D8A" w14:textId="77777777" w:rsidR="002D33D4" w:rsidRDefault="002D33D4" w:rsidP="002D33D4">
            <w:pPr>
              <w:pStyle w:val="CRCoverPage"/>
              <w:spacing w:after="0"/>
              <w:rPr>
                <w:noProof/>
                <w:sz w:val="8"/>
                <w:szCs w:val="8"/>
              </w:rPr>
            </w:pPr>
          </w:p>
        </w:tc>
      </w:tr>
      <w:tr w:rsidR="002D33D4" w14:paraId="668DB2EA" w14:textId="77777777" w:rsidTr="001275A4">
        <w:trPr>
          <w:cantSplit/>
        </w:trPr>
        <w:tc>
          <w:tcPr>
            <w:tcW w:w="1843" w:type="dxa"/>
            <w:tcBorders>
              <w:left w:val="single" w:sz="4" w:space="0" w:color="auto"/>
            </w:tcBorders>
          </w:tcPr>
          <w:p w14:paraId="615A07F8" w14:textId="77777777" w:rsidR="002D33D4" w:rsidRDefault="002D33D4" w:rsidP="002D33D4">
            <w:pPr>
              <w:pStyle w:val="CRCoverPage"/>
              <w:tabs>
                <w:tab w:val="right" w:pos="1759"/>
              </w:tabs>
              <w:spacing w:after="0"/>
              <w:rPr>
                <w:b/>
                <w:i/>
                <w:noProof/>
              </w:rPr>
            </w:pPr>
            <w:r>
              <w:rPr>
                <w:b/>
                <w:i/>
                <w:noProof/>
              </w:rPr>
              <w:t>Category:</w:t>
            </w:r>
          </w:p>
        </w:tc>
        <w:tc>
          <w:tcPr>
            <w:tcW w:w="851" w:type="dxa"/>
            <w:shd w:val="pct30" w:color="FFFF00" w:fill="auto"/>
          </w:tcPr>
          <w:p w14:paraId="55F08DBC" w14:textId="4BB014F1" w:rsidR="002D33D4" w:rsidRDefault="002D33D4" w:rsidP="002D33D4">
            <w:pPr>
              <w:pStyle w:val="CRCoverPage"/>
              <w:spacing w:after="0"/>
              <w:ind w:left="100" w:right="-609"/>
              <w:rPr>
                <w:b/>
                <w:noProof/>
              </w:rPr>
            </w:pPr>
            <w:r>
              <w:t>B</w:t>
            </w:r>
          </w:p>
        </w:tc>
        <w:tc>
          <w:tcPr>
            <w:tcW w:w="3402" w:type="dxa"/>
            <w:gridSpan w:val="5"/>
            <w:tcBorders>
              <w:left w:val="nil"/>
            </w:tcBorders>
          </w:tcPr>
          <w:p w14:paraId="087A3A92" w14:textId="77777777" w:rsidR="002D33D4" w:rsidRDefault="002D33D4" w:rsidP="002D33D4">
            <w:pPr>
              <w:pStyle w:val="CRCoverPage"/>
              <w:spacing w:after="0"/>
              <w:rPr>
                <w:noProof/>
              </w:rPr>
            </w:pPr>
          </w:p>
        </w:tc>
        <w:tc>
          <w:tcPr>
            <w:tcW w:w="1417" w:type="dxa"/>
            <w:gridSpan w:val="3"/>
            <w:tcBorders>
              <w:left w:val="nil"/>
            </w:tcBorders>
          </w:tcPr>
          <w:p w14:paraId="54259B46" w14:textId="77777777" w:rsidR="002D33D4" w:rsidRDefault="002D33D4" w:rsidP="002D33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2BB06" w14:textId="32266C66" w:rsidR="002D33D4" w:rsidRDefault="009D3793" w:rsidP="002D33D4">
            <w:pPr>
              <w:pStyle w:val="CRCoverPage"/>
              <w:spacing w:after="0"/>
              <w:ind w:left="100"/>
              <w:rPr>
                <w:noProof/>
              </w:rPr>
            </w:pPr>
            <w:r>
              <w:fldChar w:fldCharType="begin"/>
            </w:r>
            <w:r>
              <w:instrText xml:space="preserve"> DOCPROPERTY  Release  \* MERGEFORMAT </w:instrText>
            </w:r>
            <w:r>
              <w:fldChar w:fldCharType="separate"/>
            </w:r>
            <w:r w:rsidR="002D33D4">
              <w:rPr>
                <w:noProof/>
              </w:rPr>
              <w:t>Rel-1</w:t>
            </w:r>
            <w:r>
              <w:rPr>
                <w:noProof/>
              </w:rPr>
              <w:fldChar w:fldCharType="end"/>
            </w:r>
            <w:r w:rsidR="002D33D4">
              <w:rPr>
                <w:noProof/>
              </w:rPr>
              <w:t>7</w:t>
            </w:r>
          </w:p>
        </w:tc>
      </w:tr>
      <w:tr w:rsidR="002D33D4" w14:paraId="4A3A3FC5" w14:textId="77777777" w:rsidTr="001275A4">
        <w:tc>
          <w:tcPr>
            <w:tcW w:w="1843" w:type="dxa"/>
            <w:tcBorders>
              <w:left w:val="single" w:sz="4" w:space="0" w:color="auto"/>
              <w:bottom w:val="single" w:sz="4" w:space="0" w:color="auto"/>
            </w:tcBorders>
          </w:tcPr>
          <w:p w14:paraId="65159DC3" w14:textId="77777777" w:rsidR="002D33D4" w:rsidRDefault="002D33D4" w:rsidP="002D33D4">
            <w:pPr>
              <w:pStyle w:val="CRCoverPage"/>
              <w:spacing w:after="0"/>
              <w:rPr>
                <w:b/>
                <w:i/>
                <w:noProof/>
              </w:rPr>
            </w:pPr>
          </w:p>
        </w:tc>
        <w:tc>
          <w:tcPr>
            <w:tcW w:w="4677" w:type="dxa"/>
            <w:gridSpan w:val="8"/>
            <w:tcBorders>
              <w:bottom w:val="single" w:sz="4" w:space="0" w:color="auto"/>
            </w:tcBorders>
          </w:tcPr>
          <w:p w14:paraId="09522B1E" w14:textId="77777777" w:rsidR="002D33D4" w:rsidRDefault="002D33D4" w:rsidP="002D33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CD93E" w14:textId="77777777" w:rsidR="002D33D4" w:rsidRDefault="002D33D4" w:rsidP="002D33D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6F3F9" w14:textId="77777777" w:rsidR="002D33D4" w:rsidRPr="007C2097" w:rsidRDefault="002D33D4" w:rsidP="002D33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33D4" w14:paraId="5F6DBC0E" w14:textId="77777777" w:rsidTr="001275A4">
        <w:tc>
          <w:tcPr>
            <w:tcW w:w="1843" w:type="dxa"/>
          </w:tcPr>
          <w:p w14:paraId="37AD37C4" w14:textId="77777777" w:rsidR="002D33D4" w:rsidRDefault="002D33D4" w:rsidP="002D33D4">
            <w:pPr>
              <w:pStyle w:val="CRCoverPage"/>
              <w:spacing w:after="0"/>
              <w:rPr>
                <w:b/>
                <w:i/>
                <w:noProof/>
                <w:sz w:val="8"/>
                <w:szCs w:val="8"/>
              </w:rPr>
            </w:pPr>
          </w:p>
        </w:tc>
        <w:tc>
          <w:tcPr>
            <w:tcW w:w="7797" w:type="dxa"/>
            <w:gridSpan w:val="10"/>
          </w:tcPr>
          <w:p w14:paraId="0B4133D2" w14:textId="77777777" w:rsidR="002D33D4" w:rsidRDefault="002D33D4" w:rsidP="002D33D4">
            <w:pPr>
              <w:pStyle w:val="CRCoverPage"/>
              <w:spacing w:after="0"/>
              <w:rPr>
                <w:noProof/>
                <w:sz w:val="8"/>
                <w:szCs w:val="8"/>
              </w:rPr>
            </w:pPr>
          </w:p>
        </w:tc>
      </w:tr>
      <w:tr w:rsidR="002D33D4" w14:paraId="077DB293" w14:textId="77777777" w:rsidTr="001275A4">
        <w:tc>
          <w:tcPr>
            <w:tcW w:w="2694" w:type="dxa"/>
            <w:gridSpan w:val="2"/>
            <w:tcBorders>
              <w:top w:val="single" w:sz="4" w:space="0" w:color="auto"/>
              <w:left w:val="single" w:sz="4" w:space="0" w:color="auto"/>
            </w:tcBorders>
          </w:tcPr>
          <w:p w14:paraId="0FD44AD8" w14:textId="77777777" w:rsidR="002D33D4" w:rsidRDefault="002D33D4" w:rsidP="002D3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E735" w14:textId="793E7DBB" w:rsidR="002D33D4" w:rsidRDefault="002D33D4" w:rsidP="002D33D4">
            <w:pPr>
              <w:pStyle w:val="CRCoverPage"/>
              <w:spacing w:after="0"/>
              <w:ind w:left="100"/>
              <w:rPr>
                <w:noProof/>
              </w:rPr>
            </w:pPr>
            <w:r>
              <w:rPr>
                <w:noProof/>
              </w:rPr>
              <w:t>Adding CA_n7B UL configurations</w:t>
            </w:r>
          </w:p>
        </w:tc>
      </w:tr>
      <w:tr w:rsidR="002D33D4" w14:paraId="4CA9D0B0" w14:textId="77777777" w:rsidTr="001275A4">
        <w:tc>
          <w:tcPr>
            <w:tcW w:w="2694" w:type="dxa"/>
            <w:gridSpan w:val="2"/>
            <w:tcBorders>
              <w:left w:val="single" w:sz="4" w:space="0" w:color="auto"/>
            </w:tcBorders>
          </w:tcPr>
          <w:p w14:paraId="7C386E77"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1BF2CCDC" w14:textId="77777777" w:rsidR="002D33D4" w:rsidRDefault="002D33D4" w:rsidP="002D33D4">
            <w:pPr>
              <w:pStyle w:val="CRCoverPage"/>
              <w:spacing w:after="0"/>
              <w:rPr>
                <w:noProof/>
                <w:sz w:val="8"/>
                <w:szCs w:val="8"/>
              </w:rPr>
            </w:pPr>
          </w:p>
        </w:tc>
      </w:tr>
      <w:tr w:rsidR="002D33D4" w14:paraId="334EA9BD" w14:textId="77777777" w:rsidTr="001275A4">
        <w:tc>
          <w:tcPr>
            <w:tcW w:w="2694" w:type="dxa"/>
            <w:gridSpan w:val="2"/>
            <w:tcBorders>
              <w:left w:val="single" w:sz="4" w:space="0" w:color="auto"/>
            </w:tcBorders>
          </w:tcPr>
          <w:p w14:paraId="29B7D5B1" w14:textId="77777777" w:rsidR="002D33D4" w:rsidRDefault="002D33D4" w:rsidP="002D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DB468" w14:textId="1E3A4998" w:rsidR="002D33D4" w:rsidRDefault="002D33D4" w:rsidP="002D33D4">
            <w:pPr>
              <w:pStyle w:val="CRCoverPage"/>
              <w:spacing w:after="0"/>
              <w:ind w:left="100"/>
              <w:rPr>
                <w:noProof/>
              </w:rPr>
            </w:pPr>
            <w:r>
              <w:rPr>
                <w:noProof/>
              </w:rPr>
              <w:t>Adding CA_n7B UL configurations</w:t>
            </w:r>
          </w:p>
        </w:tc>
      </w:tr>
      <w:tr w:rsidR="002D33D4" w14:paraId="18757483" w14:textId="77777777" w:rsidTr="001275A4">
        <w:tc>
          <w:tcPr>
            <w:tcW w:w="2694" w:type="dxa"/>
            <w:gridSpan w:val="2"/>
            <w:tcBorders>
              <w:left w:val="single" w:sz="4" w:space="0" w:color="auto"/>
            </w:tcBorders>
          </w:tcPr>
          <w:p w14:paraId="6BD274B9"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03D4DED6" w14:textId="77777777" w:rsidR="002D33D4" w:rsidRDefault="002D33D4" w:rsidP="002D33D4">
            <w:pPr>
              <w:pStyle w:val="CRCoverPage"/>
              <w:spacing w:after="0"/>
              <w:rPr>
                <w:noProof/>
                <w:sz w:val="8"/>
                <w:szCs w:val="8"/>
              </w:rPr>
            </w:pPr>
          </w:p>
        </w:tc>
      </w:tr>
      <w:tr w:rsidR="002D33D4" w14:paraId="245AECEA" w14:textId="77777777" w:rsidTr="001275A4">
        <w:tc>
          <w:tcPr>
            <w:tcW w:w="2694" w:type="dxa"/>
            <w:gridSpan w:val="2"/>
            <w:tcBorders>
              <w:left w:val="single" w:sz="4" w:space="0" w:color="auto"/>
              <w:bottom w:val="single" w:sz="4" w:space="0" w:color="auto"/>
            </w:tcBorders>
          </w:tcPr>
          <w:p w14:paraId="6D0384FA" w14:textId="77777777" w:rsidR="002D33D4" w:rsidRDefault="002D33D4" w:rsidP="002D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15E49" w14:textId="2BF7FA2E" w:rsidR="002D33D4" w:rsidRDefault="002D33D4" w:rsidP="002D33D4">
            <w:pPr>
              <w:pStyle w:val="CRCoverPage"/>
              <w:spacing w:after="0"/>
              <w:ind w:left="100"/>
              <w:rPr>
                <w:noProof/>
              </w:rPr>
            </w:pPr>
            <w:r>
              <w:rPr>
                <w:noProof/>
              </w:rPr>
              <w:t>CA_n7B UL configurations are not added</w:t>
            </w:r>
          </w:p>
        </w:tc>
      </w:tr>
      <w:tr w:rsidR="002D33D4" w14:paraId="6BD96411" w14:textId="77777777" w:rsidTr="001275A4">
        <w:tc>
          <w:tcPr>
            <w:tcW w:w="2694" w:type="dxa"/>
            <w:gridSpan w:val="2"/>
          </w:tcPr>
          <w:p w14:paraId="4F3F910B" w14:textId="77777777" w:rsidR="002D33D4" w:rsidRDefault="002D33D4" w:rsidP="002D33D4">
            <w:pPr>
              <w:pStyle w:val="CRCoverPage"/>
              <w:spacing w:after="0"/>
              <w:rPr>
                <w:b/>
                <w:i/>
                <w:noProof/>
                <w:sz w:val="8"/>
                <w:szCs w:val="8"/>
              </w:rPr>
            </w:pPr>
          </w:p>
        </w:tc>
        <w:tc>
          <w:tcPr>
            <w:tcW w:w="6946" w:type="dxa"/>
            <w:gridSpan w:val="9"/>
          </w:tcPr>
          <w:p w14:paraId="54AC2A23" w14:textId="77777777" w:rsidR="002D33D4" w:rsidRDefault="002D33D4" w:rsidP="002D33D4">
            <w:pPr>
              <w:pStyle w:val="CRCoverPage"/>
              <w:spacing w:after="0"/>
              <w:rPr>
                <w:noProof/>
                <w:sz w:val="8"/>
                <w:szCs w:val="8"/>
              </w:rPr>
            </w:pPr>
          </w:p>
        </w:tc>
      </w:tr>
      <w:tr w:rsidR="002D33D4" w14:paraId="2E1399FF" w14:textId="77777777" w:rsidTr="001275A4">
        <w:tc>
          <w:tcPr>
            <w:tcW w:w="2694" w:type="dxa"/>
            <w:gridSpan w:val="2"/>
            <w:tcBorders>
              <w:top w:val="single" w:sz="4" w:space="0" w:color="auto"/>
              <w:left w:val="single" w:sz="4" w:space="0" w:color="auto"/>
            </w:tcBorders>
          </w:tcPr>
          <w:p w14:paraId="0DE0DAD6" w14:textId="77777777" w:rsidR="002D33D4" w:rsidRDefault="002D33D4" w:rsidP="002D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048F" w14:textId="65A9744D" w:rsidR="002D33D4" w:rsidRDefault="002D33D4" w:rsidP="002D33D4">
            <w:pPr>
              <w:pStyle w:val="CRCoverPage"/>
              <w:spacing w:after="0"/>
              <w:rPr>
                <w:noProof/>
              </w:rPr>
            </w:pPr>
            <w:r>
              <w:rPr>
                <w:noProof/>
              </w:rPr>
              <w:t xml:space="preserve"> 5.5</w:t>
            </w:r>
          </w:p>
        </w:tc>
      </w:tr>
      <w:tr w:rsidR="002D33D4" w14:paraId="17526B1A" w14:textId="77777777" w:rsidTr="001275A4">
        <w:tc>
          <w:tcPr>
            <w:tcW w:w="2694" w:type="dxa"/>
            <w:gridSpan w:val="2"/>
            <w:tcBorders>
              <w:left w:val="single" w:sz="4" w:space="0" w:color="auto"/>
            </w:tcBorders>
          </w:tcPr>
          <w:p w14:paraId="4107A062"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5CA093C9" w14:textId="77777777" w:rsidR="002D33D4" w:rsidRDefault="002D33D4" w:rsidP="002D33D4">
            <w:pPr>
              <w:pStyle w:val="CRCoverPage"/>
              <w:spacing w:after="0"/>
              <w:rPr>
                <w:noProof/>
                <w:sz w:val="8"/>
                <w:szCs w:val="8"/>
              </w:rPr>
            </w:pPr>
          </w:p>
        </w:tc>
      </w:tr>
      <w:tr w:rsidR="002D33D4" w14:paraId="1C35BBE7" w14:textId="77777777" w:rsidTr="001275A4">
        <w:tc>
          <w:tcPr>
            <w:tcW w:w="2694" w:type="dxa"/>
            <w:gridSpan w:val="2"/>
            <w:tcBorders>
              <w:left w:val="single" w:sz="4" w:space="0" w:color="auto"/>
            </w:tcBorders>
          </w:tcPr>
          <w:p w14:paraId="4FE37932" w14:textId="77777777" w:rsidR="002D33D4" w:rsidRDefault="002D33D4" w:rsidP="002D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D4835" w14:textId="77777777" w:rsidR="002D33D4" w:rsidRDefault="002D33D4" w:rsidP="002D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F94F" w14:textId="77777777" w:rsidR="002D33D4" w:rsidRDefault="002D33D4" w:rsidP="002D33D4">
            <w:pPr>
              <w:pStyle w:val="CRCoverPage"/>
              <w:spacing w:after="0"/>
              <w:jc w:val="center"/>
              <w:rPr>
                <w:b/>
                <w:caps/>
                <w:noProof/>
              </w:rPr>
            </w:pPr>
            <w:r>
              <w:rPr>
                <w:b/>
                <w:caps/>
                <w:noProof/>
              </w:rPr>
              <w:t>N</w:t>
            </w:r>
          </w:p>
        </w:tc>
        <w:tc>
          <w:tcPr>
            <w:tcW w:w="2977" w:type="dxa"/>
            <w:gridSpan w:val="4"/>
          </w:tcPr>
          <w:p w14:paraId="3AE446A8" w14:textId="77777777" w:rsidR="002D33D4" w:rsidRDefault="002D33D4" w:rsidP="002D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777A4" w14:textId="77777777" w:rsidR="002D33D4" w:rsidRDefault="002D33D4" w:rsidP="002D33D4">
            <w:pPr>
              <w:pStyle w:val="CRCoverPage"/>
              <w:spacing w:after="0"/>
              <w:ind w:left="99"/>
              <w:rPr>
                <w:noProof/>
              </w:rPr>
            </w:pPr>
          </w:p>
        </w:tc>
      </w:tr>
      <w:tr w:rsidR="002D33D4" w14:paraId="4A9472B9" w14:textId="77777777" w:rsidTr="001275A4">
        <w:tc>
          <w:tcPr>
            <w:tcW w:w="2694" w:type="dxa"/>
            <w:gridSpan w:val="2"/>
            <w:tcBorders>
              <w:left w:val="single" w:sz="4" w:space="0" w:color="auto"/>
            </w:tcBorders>
          </w:tcPr>
          <w:p w14:paraId="547640EB" w14:textId="77777777" w:rsidR="002D33D4" w:rsidRDefault="002D33D4" w:rsidP="002D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55375" w14:textId="77777777" w:rsidR="002D33D4" w:rsidRDefault="002D33D4" w:rsidP="002D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9268" w14:textId="1C54B066" w:rsidR="002D33D4" w:rsidRDefault="002D33D4" w:rsidP="002D33D4">
            <w:pPr>
              <w:pStyle w:val="CRCoverPage"/>
              <w:spacing w:after="0"/>
              <w:jc w:val="center"/>
              <w:rPr>
                <w:b/>
                <w:caps/>
                <w:noProof/>
              </w:rPr>
            </w:pPr>
            <w:r>
              <w:rPr>
                <w:b/>
                <w:caps/>
                <w:noProof/>
              </w:rPr>
              <w:t>X</w:t>
            </w:r>
          </w:p>
        </w:tc>
        <w:tc>
          <w:tcPr>
            <w:tcW w:w="2977" w:type="dxa"/>
            <w:gridSpan w:val="4"/>
          </w:tcPr>
          <w:p w14:paraId="452096FE" w14:textId="77777777" w:rsidR="002D33D4" w:rsidRDefault="002D33D4" w:rsidP="002D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D67D1" w14:textId="2D9E4193" w:rsidR="002D33D4" w:rsidRDefault="002D33D4" w:rsidP="002D33D4">
            <w:pPr>
              <w:pStyle w:val="CRCoverPage"/>
              <w:spacing w:after="0"/>
              <w:ind w:left="99"/>
              <w:rPr>
                <w:noProof/>
              </w:rPr>
            </w:pPr>
          </w:p>
        </w:tc>
      </w:tr>
      <w:tr w:rsidR="002D33D4" w14:paraId="70ABF72A" w14:textId="77777777" w:rsidTr="001275A4">
        <w:tc>
          <w:tcPr>
            <w:tcW w:w="2694" w:type="dxa"/>
            <w:gridSpan w:val="2"/>
            <w:tcBorders>
              <w:left w:val="single" w:sz="4" w:space="0" w:color="auto"/>
            </w:tcBorders>
          </w:tcPr>
          <w:p w14:paraId="3C020D15" w14:textId="77777777" w:rsidR="002D33D4" w:rsidRDefault="002D33D4" w:rsidP="002D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CAB5B" w14:textId="36CD00C7" w:rsidR="002D33D4" w:rsidRDefault="002D33D4" w:rsidP="002D3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69BE6" w14:textId="114FA080" w:rsidR="002D33D4" w:rsidRDefault="002D33D4" w:rsidP="002D33D4">
            <w:pPr>
              <w:pStyle w:val="CRCoverPage"/>
              <w:spacing w:after="0"/>
              <w:jc w:val="center"/>
              <w:rPr>
                <w:b/>
                <w:caps/>
                <w:noProof/>
              </w:rPr>
            </w:pPr>
          </w:p>
        </w:tc>
        <w:tc>
          <w:tcPr>
            <w:tcW w:w="2977" w:type="dxa"/>
            <w:gridSpan w:val="4"/>
          </w:tcPr>
          <w:p w14:paraId="72979839" w14:textId="77777777" w:rsidR="002D33D4" w:rsidRDefault="002D33D4" w:rsidP="002D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7C276" w14:textId="21FAB44C" w:rsidR="002D33D4" w:rsidRDefault="002D33D4" w:rsidP="002D33D4">
            <w:pPr>
              <w:pStyle w:val="CRCoverPage"/>
              <w:spacing w:after="0"/>
              <w:ind w:left="99"/>
              <w:rPr>
                <w:noProof/>
              </w:rPr>
            </w:pPr>
            <w:r>
              <w:rPr>
                <w:noProof/>
                <w:lang w:eastAsia="fr-FR"/>
              </w:rPr>
              <w:t>TS 38.521 series</w:t>
            </w:r>
          </w:p>
        </w:tc>
      </w:tr>
      <w:tr w:rsidR="002D33D4" w14:paraId="0BD23C83" w14:textId="77777777" w:rsidTr="001275A4">
        <w:tc>
          <w:tcPr>
            <w:tcW w:w="2694" w:type="dxa"/>
            <w:gridSpan w:val="2"/>
            <w:tcBorders>
              <w:left w:val="single" w:sz="4" w:space="0" w:color="auto"/>
            </w:tcBorders>
          </w:tcPr>
          <w:p w14:paraId="1035FF58" w14:textId="77777777" w:rsidR="002D33D4" w:rsidRDefault="002D33D4" w:rsidP="002D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19AD4" w14:textId="77777777" w:rsidR="002D33D4" w:rsidRDefault="002D33D4" w:rsidP="002D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D71E9" w14:textId="34F037BA" w:rsidR="002D33D4" w:rsidRDefault="002D33D4" w:rsidP="002D33D4">
            <w:pPr>
              <w:pStyle w:val="CRCoverPage"/>
              <w:spacing w:after="0"/>
              <w:jc w:val="center"/>
              <w:rPr>
                <w:b/>
                <w:caps/>
                <w:noProof/>
              </w:rPr>
            </w:pPr>
            <w:r>
              <w:rPr>
                <w:b/>
                <w:caps/>
                <w:noProof/>
              </w:rPr>
              <w:t>X</w:t>
            </w:r>
          </w:p>
        </w:tc>
        <w:tc>
          <w:tcPr>
            <w:tcW w:w="2977" w:type="dxa"/>
            <w:gridSpan w:val="4"/>
          </w:tcPr>
          <w:p w14:paraId="7E37C8A4" w14:textId="77777777" w:rsidR="002D33D4" w:rsidRDefault="002D33D4" w:rsidP="002D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939FC" w14:textId="2B466A89" w:rsidR="002D33D4" w:rsidRDefault="002D33D4" w:rsidP="002D33D4">
            <w:pPr>
              <w:pStyle w:val="CRCoverPage"/>
              <w:spacing w:after="0"/>
              <w:ind w:left="99"/>
              <w:rPr>
                <w:noProof/>
              </w:rPr>
            </w:pPr>
          </w:p>
        </w:tc>
      </w:tr>
      <w:tr w:rsidR="002D33D4" w14:paraId="2A33B454" w14:textId="77777777" w:rsidTr="001275A4">
        <w:tc>
          <w:tcPr>
            <w:tcW w:w="2694" w:type="dxa"/>
            <w:gridSpan w:val="2"/>
            <w:tcBorders>
              <w:left w:val="single" w:sz="4" w:space="0" w:color="auto"/>
            </w:tcBorders>
          </w:tcPr>
          <w:p w14:paraId="1B681767" w14:textId="77777777" w:rsidR="002D33D4" w:rsidRDefault="002D33D4" w:rsidP="002D33D4">
            <w:pPr>
              <w:pStyle w:val="CRCoverPage"/>
              <w:spacing w:after="0"/>
              <w:rPr>
                <w:b/>
                <w:i/>
                <w:noProof/>
              </w:rPr>
            </w:pPr>
          </w:p>
        </w:tc>
        <w:tc>
          <w:tcPr>
            <w:tcW w:w="6946" w:type="dxa"/>
            <w:gridSpan w:val="9"/>
            <w:tcBorders>
              <w:right w:val="single" w:sz="4" w:space="0" w:color="auto"/>
            </w:tcBorders>
          </w:tcPr>
          <w:p w14:paraId="03568B89" w14:textId="77777777" w:rsidR="002D33D4" w:rsidRDefault="002D33D4" w:rsidP="002D33D4">
            <w:pPr>
              <w:pStyle w:val="CRCoverPage"/>
              <w:spacing w:after="0"/>
              <w:rPr>
                <w:noProof/>
              </w:rPr>
            </w:pPr>
          </w:p>
        </w:tc>
      </w:tr>
      <w:tr w:rsidR="002D33D4" w14:paraId="041156D1" w14:textId="77777777" w:rsidTr="001275A4">
        <w:tc>
          <w:tcPr>
            <w:tcW w:w="2694" w:type="dxa"/>
            <w:gridSpan w:val="2"/>
            <w:tcBorders>
              <w:left w:val="single" w:sz="4" w:space="0" w:color="auto"/>
              <w:bottom w:val="single" w:sz="4" w:space="0" w:color="auto"/>
            </w:tcBorders>
          </w:tcPr>
          <w:p w14:paraId="1C99BEC7" w14:textId="77777777" w:rsidR="002D33D4" w:rsidRDefault="002D33D4" w:rsidP="002D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89DFA" w14:textId="77777777" w:rsidR="002D33D4" w:rsidRDefault="002D33D4" w:rsidP="002D33D4">
            <w:pPr>
              <w:pStyle w:val="CRCoverPage"/>
              <w:spacing w:after="0"/>
              <w:ind w:left="100"/>
              <w:rPr>
                <w:noProof/>
              </w:rPr>
            </w:pPr>
          </w:p>
        </w:tc>
      </w:tr>
      <w:tr w:rsidR="002D33D4" w:rsidRPr="008863B9" w14:paraId="4D871C32" w14:textId="77777777" w:rsidTr="001275A4">
        <w:tc>
          <w:tcPr>
            <w:tcW w:w="2694" w:type="dxa"/>
            <w:gridSpan w:val="2"/>
            <w:tcBorders>
              <w:top w:val="single" w:sz="4" w:space="0" w:color="auto"/>
              <w:bottom w:val="single" w:sz="4" w:space="0" w:color="auto"/>
            </w:tcBorders>
          </w:tcPr>
          <w:p w14:paraId="283C3EFC" w14:textId="77777777" w:rsidR="002D33D4" w:rsidRPr="008863B9" w:rsidRDefault="002D33D4" w:rsidP="002D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48FFB9" w14:textId="77777777" w:rsidR="002D33D4" w:rsidRPr="008863B9" w:rsidRDefault="002D33D4" w:rsidP="002D33D4">
            <w:pPr>
              <w:pStyle w:val="CRCoverPage"/>
              <w:spacing w:after="0"/>
              <w:ind w:left="100"/>
              <w:rPr>
                <w:noProof/>
                <w:sz w:val="8"/>
                <w:szCs w:val="8"/>
              </w:rPr>
            </w:pPr>
          </w:p>
        </w:tc>
      </w:tr>
      <w:tr w:rsidR="002D33D4" w14:paraId="261693E2" w14:textId="77777777" w:rsidTr="001275A4">
        <w:tc>
          <w:tcPr>
            <w:tcW w:w="2694" w:type="dxa"/>
            <w:gridSpan w:val="2"/>
            <w:tcBorders>
              <w:top w:val="single" w:sz="4" w:space="0" w:color="auto"/>
              <w:left w:val="single" w:sz="4" w:space="0" w:color="auto"/>
              <w:bottom w:val="single" w:sz="4" w:space="0" w:color="auto"/>
            </w:tcBorders>
          </w:tcPr>
          <w:p w14:paraId="535188A6" w14:textId="77777777" w:rsidR="002D33D4" w:rsidRDefault="002D33D4" w:rsidP="002D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42404" w14:textId="77777777" w:rsidR="002D33D4" w:rsidRDefault="002D33D4" w:rsidP="002D33D4">
            <w:pPr>
              <w:pStyle w:val="CRCoverPage"/>
              <w:spacing w:after="0"/>
              <w:ind w:left="100"/>
              <w:rPr>
                <w:noProof/>
              </w:rPr>
            </w:pPr>
          </w:p>
        </w:tc>
      </w:tr>
    </w:tbl>
    <w:p w14:paraId="4B340444" w14:textId="77777777" w:rsidR="00D47370" w:rsidRDefault="00D47370" w:rsidP="00D47370">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8126DFC" w:rsidR="001E41F3" w:rsidRDefault="00F03017" w:rsidP="009374D3">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C032750" w14:textId="77777777" w:rsidR="00AE2F5E" w:rsidRPr="00EF5447" w:rsidRDefault="00AE2F5E" w:rsidP="00AE2F5E">
      <w:pPr>
        <w:pStyle w:val="Heading4"/>
      </w:pPr>
      <w:bookmarkStart w:id="2" w:name="_Toc21351523"/>
      <w:bookmarkStart w:id="3" w:name="_Toc29807105"/>
      <w:bookmarkStart w:id="4" w:name="_Toc36648819"/>
      <w:bookmarkStart w:id="5" w:name="_Toc36651544"/>
      <w:bookmarkStart w:id="6" w:name="_Toc37256478"/>
      <w:bookmarkStart w:id="7" w:name="_Toc37256819"/>
      <w:bookmarkStart w:id="8" w:name="_Toc45890516"/>
      <w:bookmarkStart w:id="9" w:name="_Toc45891740"/>
      <w:bookmarkStart w:id="10" w:name="_Toc45892150"/>
      <w:bookmarkStart w:id="11" w:name="_Toc45892560"/>
      <w:bookmarkStart w:id="12" w:name="_Toc52352973"/>
      <w:bookmarkStart w:id="13" w:name="_Toc53174796"/>
      <w:bookmarkStart w:id="14" w:name="_Toc61378101"/>
      <w:bookmarkStart w:id="15" w:name="_Toc61378576"/>
      <w:r w:rsidRPr="00EF5447">
        <w:lastRenderedPageBreak/>
        <w:t>5.5B.4.2</w:t>
      </w:r>
      <w:r w:rsidRPr="00EF5447">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007D8D7" w14:textId="77777777" w:rsidR="00AE2F5E" w:rsidRPr="00EF5447" w:rsidRDefault="00AE2F5E" w:rsidP="00AE2F5E">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5933"/>
      </w:tblGrid>
      <w:tr w:rsidR="00AE2F5E" w:rsidRPr="00EF5447" w14:paraId="474C921A" w14:textId="77777777" w:rsidTr="00215D8F">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169375" w14:textId="77777777" w:rsidR="00AE2F5E" w:rsidRPr="00EF5447" w:rsidRDefault="00AE2F5E" w:rsidP="00215D8F">
            <w:pPr>
              <w:pStyle w:val="TAH"/>
              <w:keepNext w:val="0"/>
              <w:rPr>
                <w:lang w:eastAsia="fi-FI"/>
              </w:rPr>
            </w:pPr>
            <w:r w:rsidRPr="00EF5447">
              <w:rPr>
                <w:lang w:eastAsia="fi-FI"/>
              </w:rPr>
              <w:lastRenderedPageBreak/>
              <w:t>EN-DC</w:t>
            </w:r>
          </w:p>
          <w:p w14:paraId="1523EA50" w14:textId="77777777" w:rsidR="00AE2F5E" w:rsidRPr="00EF5447" w:rsidRDefault="00AE2F5E" w:rsidP="00215D8F">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DE0CDD1" w14:textId="77777777" w:rsidR="00AE2F5E" w:rsidRPr="00EF5447" w:rsidRDefault="00AE2F5E" w:rsidP="00215D8F">
            <w:pPr>
              <w:pStyle w:val="TAH"/>
              <w:keepNext w:val="0"/>
              <w:rPr>
                <w:lang w:eastAsia="fi-FI"/>
              </w:rPr>
            </w:pPr>
            <w:r w:rsidRPr="00EF5447">
              <w:rPr>
                <w:lang w:eastAsia="fi-FI"/>
              </w:rPr>
              <w:t>Uplink EN-DC</w:t>
            </w:r>
          </w:p>
          <w:p w14:paraId="54447ABB" w14:textId="77777777" w:rsidR="00AE2F5E" w:rsidRPr="00EF5447" w:rsidRDefault="00AE2F5E" w:rsidP="00215D8F">
            <w:pPr>
              <w:pStyle w:val="TAH"/>
              <w:keepNext w:val="0"/>
              <w:rPr>
                <w:lang w:eastAsia="fi-FI"/>
              </w:rPr>
            </w:pPr>
            <w:r w:rsidRPr="00EF5447">
              <w:rPr>
                <w:lang w:eastAsia="fi-FI"/>
              </w:rPr>
              <w:t>configuration</w:t>
            </w:r>
          </w:p>
          <w:p w14:paraId="62252D6D" w14:textId="77777777" w:rsidR="00AE2F5E" w:rsidRPr="00EF5447" w:rsidRDefault="00AE2F5E" w:rsidP="00215D8F">
            <w:pPr>
              <w:pStyle w:val="TAH"/>
              <w:keepNext w:val="0"/>
              <w:rPr>
                <w:lang w:eastAsia="fi-FI"/>
              </w:rPr>
            </w:pPr>
            <w:r w:rsidRPr="00EF5447">
              <w:rPr>
                <w:lang w:eastAsia="fi-FI"/>
              </w:rPr>
              <w:t>(NOTE 1)</w:t>
            </w:r>
          </w:p>
        </w:tc>
      </w:tr>
      <w:tr w:rsidR="00AE2F5E" w:rsidRPr="00EF5447" w14:paraId="3DC148B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8DD1AD" w14:textId="77777777" w:rsidR="00AE2F5E" w:rsidRPr="00EF5447" w:rsidRDefault="00AE2F5E" w:rsidP="00215D8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EB1B8B5" w14:textId="77777777" w:rsidR="00AE2F5E" w:rsidRPr="00EF5447" w:rsidRDefault="00AE2F5E" w:rsidP="00215D8F">
            <w:pPr>
              <w:pStyle w:val="TAC"/>
              <w:rPr>
                <w:b/>
              </w:rPr>
            </w:pPr>
            <w:r w:rsidRPr="00EF5447">
              <w:rPr>
                <w:lang w:eastAsia="fi-FI"/>
              </w:rPr>
              <w:t>DC_</w:t>
            </w:r>
            <w:r w:rsidRPr="00EF5447">
              <w:t>1A_n3A</w:t>
            </w:r>
          </w:p>
          <w:p w14:paraId="6307CFF1" w14:textId="77777777" w:rsidR="00AE2F5E" w:rsidRPr="00EF5447" w:rsidRDefault="00AE2F5E" w:rsidP="00215D8F">
            <w:pPr>
              <w:pStyle w:val="TAC"/>
            </w:pPr>
            <w:r w:rsidRPr="00EF5447">
              <w:t>DC_3A_n3A</w:t>
            </w:r>
            <w:r w:rsidRPr="00EF5447">
              <w:rPr>
                <w:vertAlign w:val="superscript"/>
              </w:rPr>
              <w:t>2</w:t>
            </w:r>
          </w:p>
        </w:tc>
      </w:tr>
      <w:tr w:rsidR="00AE2F5E" w:rsidRPr="00EF5447" w14:paraId="022FD47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03BA0" w14:textId="77777777" w:rsidR="00AE2F5E" w:rsidRPr="00EF5447" w:rsidRDefault="00AE2F5E" w:rsidP="00215D8F">
            <w:pPr>
              <w:pStyle w:val="TAC"/>
            </w:pPr>
            <w:r w:rsidRPr="00EF5447">
              <w:t>DC_1A-3A_n5A</w:t>
            </w:r>
          </w:p>
          <w:p w14:paraId="78CC2F1B" w14:textId="77777777" w:rsidR="00AE2F5E" w:rsidRPr="00EF5447" w:rsidRDefault="00AE2F5E" w:rsidP="00215D8F">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4C3811AC" w14:textId="77777777" w:rsidR="00AE2F5E" w:rsidRPr="00EF5447" w:rsidRDefault="00AE2F5E" w:rsidP="00215D8F">
            <w:pPr>
              <w:pStyle w:val="TAC"/>
            </w:pPr>
            <w:r w:rsidRPr="00EF5447">
              <w:t>DC_1A_n5A</w:t>
            </w:r>
          </w:p>
          <w:p w14:paraId="1E0ADEDC" w14:textId="77777777" w:rsidR="00AE2F5E" w:rsidRPr="00EF5447" w:rsidRDefault="00AE2F5E" w:rsidP="00215D8F">
            <w:pPr>
              <w:pStyle w:val="TAC"/>
            </w:pPr>
            <w:r w:rsidRPr="00EF5447">
              <w:t>DC_3A_n5A</w:t>
            </w:r>
          </w:p>
          <w:p w14:paraId="22145C90" w14:textId="77777777" w:rsidR="00AE2F5E" w:rsidRPr="00EF5447" w:rsidRDefault="00AE2F5E" w:rsidP="00215D8F">
            <w:pPr>
              <w:pStyle w:val="TAC"/>
            </w:pPr>
            <w:r w:rsidRPr="00EF5447">
              <w:t>DC_3C_n5A</w:t>
            </w:r>
          </w:p>
        </w:tc>
      </w:tr>
      <w:tr w:rsidR="00AE2F5E" w:rsidRPr="00EF5447" w14:paraId="5C6F42B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665AA" w14:textId="77777777" w:rsidR="00AE2F5E" w:rsidRPr="00EF5447" w:rsidRDefault="00AE2F5E" w:rsidP="00215D8F">
            <w:pPr>
              <w:pStyle w:val="TAC"/>
            </w:pPr>
            <w:r w:rsidRPr="00EF5447">
              <w:t>DC_1A-3A_n7A</w:t>
            </w:r>
          </w:p>
          <w:p w14:paraId="2AA730CF" w14:textId="77777777" w:rsidR="00AE2F5E" w:rsidRPr="00EF5447" w:rsidRDefault="00AE2F5E" w:rsidP="00215D8F">
            <w:pPr>
              <w:pStyle w:val="TAC"/>
            </w:pPr>
            <w:r w:rsidRPr="00EF5447">
              <w:rPr>
                <w:rFonts w:cs="Arial"/>
                <w:szCs w:val="18"/>
                <w:lang w:eastAsia="ja-JP"/>
              </w:rPr>
              <w:t>DC_1A-3A_n7B</w:t>
            </w:r>
          </w:p>
          <w:p w14:paraId="6B083DF4" w14:textId="77777777" w:rsidR="00AE2F5E" w:rsidRPr="00EF5447" w:rsidRDefault="00AE2F5E" w:rsidP="00215D8F">
            <w:pPr>
              <w:pStyle w:val="TAC"/>
            </w:pPr>
            <w:r w:rsidRPr="00EF5447">
              <w:t>DC_1A-3C_n7A</w:t>
            </w:r>
          </w:p>
          <w:p w14:paraId="363DA1CB" w14:textId="77777777" w:rsidR="00AE2F5E" w:rsidRPr="00EF5447" w:rsidRDefault="00AE2F5E" w:rsidP="00215D8F">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7574AECD" w14:textId="06595230" w:rsidR="00AE2F5E" w:rsidRDefault="00AE2F5E" w:rsidP="00215D8F">
            <w:pPr>
              <w:pStyle w:val="TAC"/>
              <w:rPr>
                <w:ins w:id="16" w:author="Ericsson" w:date="2021-01-14T17:50:00Z"/>
              </w:rPr>
            </w:pPr>
            <w:r w:rsidRPr="00EF5447">
              <w:t>DC_1A_n7A</w:t>
            </w:r>
          </w:p>
          <w:p w14:paraId="2BB2BB21" w14:textId="02C1A39B" w:rsidR="00AE2F5E" w:rsidRPr="00EF5447" w:rsidRDefault="00AE2F5E" w:rsidP="00215D8F">
            <w:pPr>
              <w:pStyle w:val="TAC"/>
            </w:pPr>
            <w:ins w:id="17" w:author="Ericsson" w:date="2021-01-14T17:50:00Z">
              <w:r w:rsidRPr="00E062F1">
                <w:t>DC_1A_n7</w:t>
              </w:r>
              <w:r>
                <w:t>B</w:t>
              </w:r>
            </w:ins>
          </w:p>
          <w:p w14:paraId="1862E84F" w14:textId="2C3E79E3" w:rsidR="00AE2F5E" w:rsidRDefault="00AE2F5E" w:rsidP="00215D8F">
            <w:pPr>
              <w:pStyle w:val="TAC"/>
              <w:rPr>
                <w:ins w:id="18" w:author="Ericsson" w:date="2021-01-14T17:50:00Z"/>
              </w:rPr>
            </w:pPr>
            <w:r w:rsidRPr="00EF5447">
              <w:t>DC_3A_n7A</w:t>
            </w:r>
          </w:p>
          <w:p w14:paraId="73D6CDAE" w14:textId="7B81A5F2" w:rsidR="00AE2F5E" w:rsidRPr="00EF5447" w:rsidRDefault="00AE2F5E" w:rsidP="00215D8F">
            <w:pPr>
              <w:pStyle w:val="TAC"/>
            </w:pPr>
            <w:ins w:id="19" w:author="Ericsson" w:date="2021-01-14T17:50:00Z">
              <w:r w:rsidRPr="00E062F1">
                <w:t>DC_</w:t>
              </w:r>
              <w:r>
                <w:t>3</w:t>
              </w:r>
              <w:r w:rsidRPr="00E062F1">
                <w:t>A_n7</w:t>
              </w:r>
              <w:r>
                <w:t>B</w:t>
              </w:r>
            </w:ins>
          </w:p>
          <w:p w14:paraId="18C59270" w14:textId="77777777" w:rsidR="00AE2F5E" w:rsidRDefault="00AE2F5E" w:rsidP="00215D8F">
            <w:pPr>
              <w:pStyle w:val="TAC"/>
              <w:rPr>
                <w:ins w:id="20" w:author="Ericsson" w:date="2021-01-14T17:50:00Z"/>
              </w:rPr>
            </w:pPr>
            <w:r w:rsidRPr="00EF5447">
              <w:t>DC_3C_n7A</w:t>
            </w:r>
          </w:p>
          <w:p w14:paraId="2576DFAA" w14:textId="5CD1F6FE" w:rsidR="00AE2F5E" w:rsidRPr="00EF5447" w:rsidRDefault="00AE2F5E" w:rsidP="00215D8F">
            <w:pPr>
              <w:pStyle w:val="TAC"/>
            </w:pPr>
            <w:ins w:id="21" w:author="Ericsson" w:date="2021-01-14T17:50:00Z">
              <w:r w:rsidRPr="00E062F1">
                <w:t>DC_</w:t>
              </w:r>
              <w:r>
                <w:t>3C</w:t>
              </w:r>
              <w:r w:rsidRPr="00E062F1">
                <w:t>_n7</w:t>
              </w:r>
              <w:r>
                <w:t>B</w:t>
              </w:r>
            </w:ins>
          </w:p>
        </w:tc>
      </w:tr>
      <w:tr w:rsidR="00AE2F5E" w:rsidRPr="00EF5447" w14:paraId="65145E4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03F87" w14:textId="77777777" w:rsidR="00AE2F5E" w:rsidRPr="00EF5447" w:rsidRDefault="00AE2F5E" w:rsidP="00215D8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E71E2FB" w14:textId="77777777" w:rsidR="00AE2F5E" w:rsidRPr="00EF5447" w:rsidRDefault="00AE2F5E" w:rsidP="00215D8F">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21D6EDB" w14:textId="77777777" w:rsidR="00AE2F5E" w:rsidRPr="00EF5447" w:rsidRDefault="00AE2F5E" w:rsidP="00215D8F">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E329FD2" w14:textId="7DFD5812" w:rsidR="00AE2F5E" w:rsidRDefault="00AE2F5E" w:rsidP="00215D8F">
            <w:pPr>
              <w:pStyle w:val="TAC"/>
              <w:rPr>
                <w:ins w:id="22" w:author="Ericsson" w:date="2021-01-14T17:50:00Z"/>
              </w:rPr>
            </w:pPr>
            <w:r w:rsidRPr="00EF5447">
              <w:t>DC_1A_n7A</w:t>
            </w:r>
          </w:p>
          <w:p w14:paraId="7B2896A8" w14:textId="5F28AF6E" w:rsidR="00AE2F5E" w:rsidRPr="00EF5447" w:rsidRDefault="00AE2F5E" w:rsidP="00215D8F">
            <w:pPr>
              <w:pStyle w:val="TAC"/>
              <w:rPr>
                <w:lang w:eastAsia="fr-FR"/>
              </w:rPr>
            </w:pPr>
            <w:ins w:id="23" w:author="Ericsson" w:date="2021-01-14T17:50:00Z">
              <w:r w:rsidRPr="00E062F1">
                <w:t>DC_1A_n7</w:t>
              </w:r>
              <w:r>
                <w:t>B</w:t>
              </w:r>
            </w:ins>
          </w:p>
          <w:p w14:paraId="772A3A70" w14:textId="112B6905" w:rsidR="00AE2F5E" w:rsidRDefault="00AE2F5E" w:rsidP="00215D8F">
            <w:pPr>
              <w:pStyle w:val="TAC"/>
              <w:rPr>
                <w:ins w:id="24" w:author="Ericsson" w:date="2021-01-14T17:50:00Z"/>
              </w:rPr>
            </w:pPr>
            <w:r w:rsidRPr="00EF5447">
              <w:t>DC_3A_n7A</w:t>
            </w:r>
          </w:p>
          <w:p w14:paraId="4968AB8C" w14:textId="32F7010E" w:rsidR="00AE2F5E" w:rsidRPr="00EF5447" w:rsidRDefault="00AE2F5E" w:rsidP="00215D8F">
            <w:pPr>
              <w:pStyle w:val="TAC"/>
            </w:pPr>
            <w:ins w:id="25" w:author="Ericsson" w:date="2021-01-14T17:50:00Z">
              <w:r w:rsidRPr="00E062F1">
                <w:t>DC_</w:t>
              </w:r>
            </w:ins>
            <w:ins w:id="26" w:author="Ericsson" w:date="2021-01-14T17:51:00Z">
              <w:r>
                <w:t>3</w:t>
              </w:r>
            </w:ins>
            <w:ins w:id="27" w:author="Ericsson" w:date="2021-01-14T17:50:00Z">
              <w:r w:rsidRPr="00E062F1">
                <w:t>A_n7</w:t>
              </w:r>
              <w:r>
                <w:t>B</w:t>
              </w:r>
            </w:ins>
          </w:p>
          <w:p w14:paraId="5FAE1143" w14:textId="77777777" w:rsidR="00AE2F5E" w:rsidRDefault="00AE2F5E" w:rsidP="00215D8F">
            <w:pPr>
              <w:pStyle w:val="TAC"/>
              <w:rPr>
                <w:ins w:id="28" w:author="Ericsson" w:date="2021-01-14T17:50:00Z"/>
              </w:rPr>
            </w:pPr>
            <w:r w:rsidRPr="00EF5447">
              <w:t>DC_3C_n7A</w:t>
            </w:r>
          </w:p>
          <w:p w14:paraId="2A10E455" w14:textId="5B738371" w:rsidR="00AE2F5E" w:rsidRPr="00EF5447" w:rsidRDefault="00AE2F5E" w:rsidP="00215D8F">
            <w:pPr>
              <w:pStyle w:val="TAC"/>
            </w:pPr>
            <w:ins w:id="29" w:author="Ericsson" w:date="2021-01-14T17:50:00Z">
              <w:r w:rsidRPr="00E062F1">
                <w:t>DC_</w:t>
              </w:r>
            </w:ins>
            <w:ins w:id="30" w:author="Ericsson" w:date="2021-01-14T17:51:00Z">
              <w:r>
                <w:t>3C</w:t>
              </w:r>
            </w:ins>
            <w:ins w:id="31" w:author="Ericsson" w:date="2021-01-14T17:50:00Z">
              <w:r w:rsidRPr="00E062F1">
                <w:t>_n7</w:t>
              </w:r>
              <w:r>
                <w:t>B</w:t>
              </w:r>
            </w:ins>
          </w:p>
        </w:tc>
      </w:tr>
      <w:tr w:rsidR="00AE2F5E" w:rsidRPr="00EF5447" w14:paraId="03A3CFD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1BBFC" w14:textId="77777777" w:rsidR="00AE2F5E" w:rsidRPr="00EF5447" w:rsidRDefault="00AE2F5E" w:rsidP="00215D8F">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7B45857D" w14:textId="77777777" w:rsidR="00AE2F5E" w:rsidRPr="00EF5447" w:rsidRDefault="00AE2F5E" w:rsidP="00215D8F">
            <w:pPr>
              <w:pStyle w:val="TAC"/>
              <w:rPr>
                <w:lang w:eastAsia="ja-JP"/>
              </w:rPr>
            </w:pPr>
            <w:r w:rsidRPr="00EF5447">
              <w:rPr>
                <w:lang w:eastAsia="fi-FI"/>
              </w:rPr>
              <w:t>DC_1A_</w:t>
            </w:r>
            <w:r w:rsidRPr="00EF5447">
              <w:rPr>
                <w:lang w:eastAsia="ja-JP"/>
              </w:rPr>
              <w:t>n8A</w:t>
            </w:r>
          </w:p>
          <w:p w14:paraId="351F0F89" w14:textId="77777777" w:rsidR="00AE2F5E" w:rsidRPr="00EF5447" w:rsidRDefault="00AE2F5E" w:rsidP="00215D8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AE2F5E" w:rsidRPr="00EF5447" w14:paraId="2A79A77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83E9F" w14:textId="77777777" w:rsidR="00AE2F5E" w:rsidRPr="00EF5447" w:rsidRDefault="00AE2F5E" w:rsidP="00215D8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0372E5B" w14:textId="77777777" w:rsidR="00AE2F5E" w:rsidRPr="00EF5447" w:rsidRDefault="00AE2F5E" w:rsidP="00215D8F">
            <w:pPr>
              <w:pStyle w:val="TAC"/>
              <w:rPr>
                <w:noProof/>
              </w:rPr>
            </w:pPr>
            <w:r w:rsidRPr="00EF5447">
              <w:rPr>
                <w:noProof/>
              </w:rPr>
              <w:t>DC_1A-3C_n28A</w:t>
            </w:r>
          </w:p>
          <w:p w14:paraId="1FFA35AC" w14:textId="77777777" w:rsidR="00AE2F5E" w:rsidRPr="00EF5447" w:rsidRDefault="00AE2F5E" w:rsidP="00215D8F">
            <w:pPr>
              <w:pStyle w:val="TAC"/>
              <w:rPr>
                <w:rFonts w:eastAsia="Malgun Gothic"/>
                <w:lang w:eastAsia="ko-KR"/>
              </w:rPr>
            </w:pPr>
            <w:r w:rsidRPr="00EF5447">
              <w:rPr>
                <w:rFonts w:eastAsia="Malgun Gothic"/>
                <w:lang w:eastAsia="ko-KR"/>
              </w:rPr>
              <w:t>DC_1A-1A-3A_n28A</w:t>
            </w:r>
          </w:p>
          <w:p w14:paraId="5CE9CE71" w14:textId="77777777" w:rsidR="00AE2F5E" w:rsidRPr="00EF5447" w:rsidRDefault="00AE2F5E" w:rsidP="00215D8F">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10A19F6B" w14:textId="77777777" w:rsidR="00AE2F5E" w:rsidRPr="00EF5447" w:rsidRDefault="00AE2F5E" w:rsidP="00215D8F">
            <w:pPr>
              <w:pStyle w:val="TAC"/>
            </w:pPr>
            <w:r w:rsidRPr="00EF5447">
              <w:t>DC_1A_n28A</w:t>
            </w:r>
          </w:p>
          <w:p w14:paraId="236D8199" w14:textId="77777777" w:rsidR="00AE2F5E" w:rsidRPr="00EF5447" w:rsidRDefault="00AE2F5E" w:rsidP="00215D8F">
            <w:pPr>
              <w:pStyle w:val="TAC"/>
            </w:pPr>
            <w:r w:rsidRPr="00EF5447">
              <w:t>DC_3A_n28A</w:t>
            </w:r>
          </w:p>
          <w:p w14:paraId="3B118720" w14:textId="77777777" w:rsidR="00AE2F5E" w:rsidRPr="00EF5447" w:rsidRDefault="00AE2F5E" w:rsidP="00215D8F">
            <w:pPr>
              <w:pStyle w:val="TAC"/>
            </w:pPr>
            <w:r w:rsidRPr="00EF5447">
              <w:t>DC_3C_n28A</w:t>
            </w:r>
          </w:p>
        </w:tc>
      </w:tr>
      <w:tr w:rsidR="00AE2F5E" w:rsidRPr="00EF5447" w14:paraId="1AA84C9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AA66D" w14:textId="77777777" w:rsidR="00AE2F5E" w:rsidRPr="00EF5447" w:rsidRDefault="00AE2F5E" w:rsidP="00215D8F">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516F526D" w14:textId="77777777" w:rsidR="00AE2F5E" w:rsidRPr="00EF5447" w:rsidRDefault="00AE2F5E" w:rsidP="00215D8F">
            <w:pPr>
              <w:pStyle w:val="TAC"/>
              <w:rPr>
                <w:rFonts w:eastAsia="Malgun Gothic"/>
                <w:lang w:eastAsia="ko-KR"/>
              </w:rPr>
            </w:pPr>
            <w:r w:rsidRPr="00EF5447">
              <w:rPr>
                <w:rFonts w:eastAsia="Malgun Gothic"/>
                <w:lang w:eastAsia="ko-KR"/>
              </w:rPr>
              <w:t>DC_1A_n3A</w:t>
            </w:r>
          </w:p>
          <w:p w14:paraId="36BA0D98" w14:textId="77777777" w:rsidR="00AE2F5E" w:rsidRPr="00EF5447" w:rsidRDefault="00AE2F5E" w:rsidP="00215D8F">
            <w:pPr>
              <w:pStyle w:val="TAC"/>
            </w:pPr>
            <w:r w:rsidRPr="00EF5447">
              <w:rPr>
                <w:rFonts w:eastAsia="Malgun Gothic"/>
                <w:lang w:eastAsia="ko-KR"/>
              </w:rPr>
              <w:t>DC_1A_n28A</w:t>
            </w:r>
          </w:p>
        </w:tc>
      </w:tr>
      <w:tr w:rsidR="00AE2F5E" w:rsidRPr="00EF5447" w14:paraId="284A6F8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E5A66" w14:textId="77777777" w:rsidR="00AE2F5E" w:rsidRPr="00EF5447" w:rsidRDefault="00AE2F5E" w:rsidP="00215D8F">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012EE156" w14:textId="77777777" w:rsidR="00AE2F5E" w:rsidRPr="00EF5447" w:rsidRDefault="00AE2F5E" w:rsidP="00215D8F">
            <w:pPr>
              <w:pStyle w:val="TAC"/>
            </w:pPr>
            <w:r w:rsidRPr="00EF5447">
              <w:t>DC_1A_n38A</w:t>
            </w:r>
          </w:p>
          <w:p w14:paraId="7E875164" w14:textId="77777777" w:rsidR="00AE2F5E" w:rsidRPr="00EF5447" w:rsidRDefault="00AE2F5E" w:rsidP="00215D8F">
            <w:pPr>
              <w:pStyle w:val="TAC"/>
              <w:rPr>
                <w:rFonts w:eastAsia="Malgun Gothic"/>
                <w:lang w:eastAsia="ko-KR"/>
              </w:rPr>
            </w:pPr>
            <w:r w:rsidRPr="00EF5447">
              <w:t>DC_3A_n38A</w:t>
            </w:r>
          </w:p>
        </w:tc>
      </w:tr>
      <w:tr w:rsidR="00AE2F5E" w:rsidRPr="00EF5447" w14:paraId="69A6B88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55958" w14:textId="77777777" w:rsidR="00AE2F5E" w:rsidRPr="00EF5447" w:rsidRDefault="00AE2F5E" w:rsidP="00215D8F">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446173DD" w14:textId="77777777" w:rsidR="00AE2F5E" w:rsidRPr="00EF5447" w:rsidRDefault="00AE2F5E" w:rsidP="00215D8F">
            <w:pPr>
              <w:pStyle w:val="TAC"/>
            </w:pPr>
            <w:r w:rsidRPr="00EF5447">
              <w:rPr>
                <w:rFonts w:cs="Arial"/>
                <w:lang w:eastAsia="ja-JP"/>
              </w:rPr>
              <w:t>DC_1A_n40A</w:t>
            </w:r>
            <w:r w:rsidRPr="00EF5447">
              <w:rPr>
                <w:rFonts w:cs="Arial"/>
                <w:lang w:eastAsia="ja-JP"/>
              </w:rPr>
              <w:br/>
              <w:t>DC_3A_n40A</w:t>
            </w:r>
          </w:p>
        </w:tc>
      </w:tr>
      <w:tr w:rsidR="00AE2F5E" w:rsidRPr="00EF5447" w14:paraId="74E3A4C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20BAE" w14:textId="77777777" w:rsidR="00AE2F5E" w:rsidRPr="00EF5447" w:rsidRDefault="00AE2F5E" w:rsidP="00215D8F">
            <w:pPr>
              <w:pStyle w:val="TAC"/>
              <w:rPr>
                <w:lang w:eastAsia="ja-JP"/>
              </w:rPr>
            </w:pPr>
            <w:r w:rsidRPr="00EF5447">
              <w:rPr>
                <w:lang w:eastAsia="ja-JP"/>
              </w:rPr>
              <w:t>DC_1A-3A_n41A</w:t>
            </w:r>
          </w:p>
          <w:p w14:paraId="3586D69F" w14:textId="77777777" w:rsidR="00AE2F5E" w:rsidRPr="00EF5447" w:rsidRDefault="00AE2F5E" w:rsidP="00215D8F">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10E46563" w14:textId="77777777" w:rsidR="00AE2F5E" w:rsidRPr="00EF5447" w:rsidRDefault="00AE2F5E" w:rsidP="00215D8F">
            <w:pPr>
              <w:pStyle w:val="TAC"/>
              <w:rPr>
                <w:lang w:eastAsia="ja-JP"/>
              </w:rPr>
            </w:pPr>
            <w:r w:rsidRPr="00EF5447">
              <w:rPr>
                <w:lang w:eastAsia="fi-FI"/>
              </w:rPr>
              <w:t>DC_1A_</w:t>
            </w:r>
            <w:r w:rsidRPr="00EF5447">
              <w:rPr>
                <w:lang w:eastAsia="ja-JP"/>
              </w:rPr>
              <w:t>n41A</w:t>
            </w:r>
          </w:p>
          <w:p w14:paraId="25122F5A" w14:textId="77777777" w:rsidR="00AE2F5E" w:rsidRPr="00EF5447" w:rsidRDefault="00AE2F5E" w:rsidP="00215D8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45AF65DD" w14:textId="77777777" w:rsidR="00AE2F5E" w:rsidRPr="00EF5447" w:rsidRDefault="00AE2F5E" w:rsidP="00215D8F">
            <w:pPr>
              <w:pStyle w:val="TAC"/>
              <w:rPr>
                <w:rFonts w:eastAsia="Malgun Gothic"/>
                <w:lang w:eastAsia="ko-KR"/>
              </w:rPr>
            </w:pPr>
            <w:r w:rsidRPr="00EF5447">
              <w:rPr>
                <w:rFonts w:eastAsia="Malgun Gothic"/>
                <w:lang w:eastAsia="ko-KR"/>
              </w:rPr>
              <w:t>DC_3C_n41A</w:t>
            </w:r>
          </w:p>
        </w:tc>
      </w:tr>
      <w:tr w:rsidR="00AE2F5E" w:rsidRPr="00EF5447" w14:paraId="5ACC766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3549CC" w14:textId="77777777" w:rsidR="00AE2F5E" w:rsidRPr="00EF5447" w:rsidRDefault="00AE2F5E" w:rsidP="00215D8F">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035CF958" w14:textId="77777777" w:rsidR="00AE2F5E" w:rsidRPr="00EF5447" w:rsidRDefault="00AE2F5E" w:rsidP="00215D8F">
            <w:pPr>
              <w:pStyle w:val="TAC"/>
              <w:rPr>
                <w:lang w:eastAsia="ja-JP"/>
              </w:rPr>
            </w:pPr>
            <w:r w:rsidRPr="00EF5447">
              <w:rPr>
                <w:lang w:eastAsia="ja-JP"/>
              </w:rPr>
              <w:t>DC_1A_n3A</w:t>
            </w:r>
          </w:p>
          <w:p w14:paraId="20D65D78" w14:textId="77777777" w:rsidR="00AE2F5E" w:rsidRPr="00EF5447" w:rsidRDefault="00AE2F5E" w:rsidP="00215D8F">
            <w:pPr>
              <w:pStyle w:val="TAC"/>
              <w:rPr>
                <w:lang w:eastAsia="fi-FI"/>
              </w:rPr>
            </w:pPr>
            <w:r w:rsidRPr="00EF5447">
              <w:rPr>
                <w:lang w:eastAsia="ja-JP"/>
              </w:rPr>
              <w:t>DC_1A_n41A</w:t>
            </w:r>
          </w:p>
        </w:tc>
      </w:tr>
      <w:tr w:rsidR="00AE2F5E" w:rsidRPr="00EF5447" w14:paraId="788CFF9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7DF0E" w14:textId="77777777" w:rsidR="00AE2F5E" w:rsidRPr="00EF5447" w:rsidRDefault="00AE2F5E" w:rsidP="00215D8F">
            <w:pPr>
              <w:pStyle w:val="TAC"/>
              <w:rPr>
                <w:lang w:eastAsia="ja-JP"/>
              </w:rPr>
            </w:pPr>
            <w:r w:rsidRPr="00EF5447">
              <w:rPr>
                <w:lang w:eastAsia="ja-JP"/>
              </w:rPr>
              <w:t>DC_1A-3A_n71A</w:t>
            </w:r>
          </w:p>
          <w:p w14:paraId="0A65036A" w14:textId="77777777" w:rsidR="00AE2F5E" w:rsidRPr="00EF5447" w:rsidRDefault="00AE2F5E" w:rsidP="00215D8F">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6040BF90" w14:textId="77777777" w:rsidR="00AE2F5E" w:rsidRPr="00EF5447" w:rsidRDefault="00AE2F5E" w:rsidP="00215D8F">
            <w:pPr>
              <w:pStyle w:val="TAC"/>
              <w:rPr>
                <w:lang w:eastAsia="ja-JP"/>
              </w:rPr>
            </w:pPr>
            <w:r w:rsidRPr="00EF5447">
              <w:rPr>
                <w:lang w:eastAsia="fi-FI"/>
              </w:rPr>
              <w:t>DC_1A_</w:t>
            </w:r>
            <w:r w:rsidRPr="00EF5447">
              <w:rPr>
                <w:lang w:eastAsia="ja-JP"/>
              </w:rPr>
              <w:t>n71A</w:t>
            </w:r>
          </w:p>
          <w:p w14:paraId="2F01F126" w14:textId="77777777" w:rsidR="00AE2F5E" w:rsidRPr="00EF5447" w:rsidRDefault="00AE2F5E" w:rsidP="00215D8F">
            <w:pPr>
              <w:pStyle w:val="TAC"/>
              <w:rPr>
                <w:lang w:eastAsia="fi-FI"/>
              </w:rPr>
            </w:pPr>
            <w:r w:rsidRPr="00EF5447">
              <w:rPr>
                <w:lang w:eastAsia="fi-FI"/>
              </w:rPr>
              <w:t>DC_3A_</w:t>
            </w:r>
            <w:r w:rsidRPr="00EF5447">
              <w:rPr>
                <w:lang w:eastAsia="ja-JP"/>
              </w:rPr>
              <w:t>n71A</w:t>
            </w:r>
          </w:p>
        </w:tc>
      </w:tr>
      <w:tr w:rsidR="00AE2F5E" w:rsidRPr="00EF5447" w14:paraId="192A81A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72ECF" w14:textId="77777777" w:rsidR="00AE2F5E" w:rsidRPr="00EF5447" w:rsidRDefault="00AE2F5E" w:rsidP="00215D8F">
            <w:pPr>
              <w:pStyle w:val="TAC"/>
              <w:rPr>
                <w:noProof/>
                <w:lang w:eastAsia="zh-CN"/>
              </w:rPr>
            </w:pPr>
            <w:r w:rsidRPr="00EF5447">
              <w:rPr>
                <w:noProof/>
                <w:lang w:eastAsia="zh-CN"/>
              </w:rPr>
              <w:t>DC_1A-3A_n77A</w:t>
            </w:r>
            <w:r w:rsidRPr="00EF5447">
              <w:rPr>
                <w:noProof/>
                <w:vertAlign w:val="superscript"/>
                <w:lang w:eastAsia="zh-CN"/>
              </w:rPr>
              <w:t>5</w:t>
            </w:r>
          </w:p>
          <w:p w14:paraId="640B8FF1" w14:textId="77777777" w:rsidR="00AE2F5E" w:rsidRPr="00EF5447" w:rsidRDefault="00AE2F5E" w:rsidP="00215D8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2A9DFB1A" w14:textId="77777777" w:rsidR="00AE2F5E" w:rsidRPr="00EF5447" w:rsidRDefault="00AE2F5E" w:rsidP="00215D8F">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B6D32A" w14:textId="77777777" w:rsidR="00AE2F5E" w:rsidRPr="00EF5447" w:rsidRDefault="00AE2F5E" w:rsidP="00215D8F">
            <w:pPr>
              <w:pStyle w:val="TAC"/>
              <w:rPr>
                <w:noProof/>
                <w:lang w:eastAsia="zh-CN"/>
              </w:rPr>
            </w:pPr>
            <w:r w:rsidRPr="00EF5447">
              <w:rPr>
                <w:noProof/>
                <w:lang w:eastAsia="zh-CN"/>
              </w:rPr>
              <w:t>DC_1A_n77A</w:t>
            </w:r>
          </w:p>
          <w:p w14:paraId="45CFA702" w14:textId="77777777" w:rsidR="00AE2F5E" w:rsidRPr="00EF5447" w:rsidRDefault="00AE2F5E" w:rsidP="00215D8F">
            <w:pPr>
              <w:pStyle w:val="TAC"/>
              <w:rPr>
                <w:noProof/>
                <w:lang w:eastAsia="zh-CN"/>
              </w:rPr>
            </w:pPr>
            <w:r w:rsidRPr="00EF5447">
              <w:rPr>
                <w:noProof/>
                <w:lang w:eastAsia="zh-CN"/>
              </w:rPr>
              <w:t>DC_3A_n77A</w:t>
            </w:r>
          </w:p>
          <w:p w14:paraId="4A46CCC5" w14:textId="77777777" w:rsidR="00AE2F5E" w:rsidRPr="00EF5447" w:rsidRDefault="00AE2F5E" w:rsidP="00215D8F">
            <w:pPr>
              <w:pStyle w:val="TAC"/>
              <w:rPr>
                <w:lang w:eastAsia="fi-FI"/>
              </w:rPr>
            </w:pPr>
            <w:r w:rsidRPr="00EF5447">
              <w:rPr>
                <w:noProof/>
                <w:lang w:eastAsia="zh-CN"/>
              </w:rPr>
              <w:t>DC_3C_n77A</w:t>
            </w:r>
          </w:p>
        </w:tc>
      </w:tr>
      <w:tr w:rsidR="00AE2F5E" w:rsidRPr="00EF5447" w14:paraId="09FFE23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BABB9" w14:textId="77777777" w:rsidR="00AE2F5E" w:rsidRPr="00EF5447" w:rsidRDefault="00AE2F5E" w:rsidP="00215D8F">
            <w:pPr>
              <w:pStyle w:val="TAC"/>
              <w:rPr>
                <w:lang w:eastAsia="ja-JP"/>
              </w:rPr>
            </w:pPr>
            <w:r w:rsidRPr="00EF5447">
              <w:rPr>
                <w:lang w:eastAsia="ja-JP"/>
              </w:rPr>
              <w:t>DC_1A-3A_n77(2A)</w:t>
            </w:r>
          </w:p>
          <w:p w14:paraId="50B78E74" w14:textId="77777777" w:rsidR="00AE2F5E" w:rsidRPr="00EF5447" w:rsidRDefault="00AE2F5E" w:rsidP="00215D8F">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2CE0E576" w14:textId="77777777" w:rsidR="00AE2F5E" w:rsidRPr="00EF5447" w:rsidRDefault="00AE2F5E" w:rsidP="00215D8F">
            <w:pPr>
              <w:pStyle w:val="TAC"/>
              <w:rPr>
                <w:lang w:eastAsia="fi-FI"/>
              </w:rPr>
            </w:pPr>
            <w:r w:rsidRPr="00EF5447">
              <w:rPr>
                <w:lang w:eastAsia="fi-FI"/>
              </w:rPr>
              <w:t>DC_1A_n77A</w:t>
            </w:r>
          </w:p>
          <w:p w14:paraId="4ACFBA3B" w14:textId="77777777" w:rsidR="00AE2F5E" w:rsidRPr="00EF5447" w:rsidRDefault="00AE2F5E" w:rsidP="00215D8F">
            <w:pPr>
              <w:pStyle w:val="TAC"/>
              <w:rPr>
                <w:lang w:eastAsia="fi-FI"/>
              </w:rPr>
            </w:pPr>
            <w:r w:rsidRPr="00EF5447">
              <w:rPr>
                <w:lang w:eastAsia="fi-FI"/>
              </w:rPr>
              <w:t>DC_3A_n77A</w:t>
            </w:r>
          </w:p>
          <w:p w14:paraId="1E284586" w14:textId="77777777" w:rsidR="00AE2F5E" w:rsidRPr="00EF5447" w:rsidRDefault="00AE2F5E" w:rsidP="00215D8F">
            <w:pPr>
              <w:pStyle w:val="TAC"/>
              <w:rPr>
                <w:noProof/>
                <w:lang w:eastAsia="zh-CN"/>
              </w:rPr>
            </w:pPr>
            <w:r w:rsidRPr="00EF5447">
              <w:rPr>
                <w:noProof/>
                <w:lang w:eastAsia="zh-CN"/>
              </w:rPr>
              <w:t>DC_3C_n77A</w:t>
            </w:r>
          </w:p>
        </w:tc>
      </w:tr>
      <w:tr w:rsidR="00AE2F5E" w:rsidRPr="00EF5447" w14:paraId="531CF9B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6758E" w14:textId="77777777" w:rsidR="00AE2F5E" w:rsidRPr="00EF5447" w:rsidRDefault="00AE2F5E" w:rsidP="00215D8F">
            <w:pPr>
              <w:pStyle w:val="TAC"/>
              <w:rPr>
                <w:noProof/>
                <w:lang w:eastAsia="zh-CN"/>
              </w:rPr>
            </w:pPr>
            <w:r w:rsidRPr="00EF5447">
              <w:rPr>
                <w:noProof/>
                <w:lang w:eastAsia="zh-CN"/>
              </w:rPr>
              <w:t>DC_1A-3A_n78A</w:t>
            </w:r>
            <w:r w:rsidRPr="00EF5447">
              <w:rPr>
                <w:noProof/>
                <w:vertAlign w:val="superscript"/>
                <w:lang w:eastAsia="zh-CN"/>
              </w:rPr>
              <w:t>5</w:t>
            </w:r>
          </w:p>
          <w:p w14:paraId="7F28A20C" w14:textId="77777777" w:rsidR="00AE2F5E" w:rsidRPr="00EF5447" w:rsidRDefault="00AE2F5E" w:rsidP="00215D8F">
            <w:pPr>
              <w:pStyle w:val="TAC"/>
              <w:rPr>
                <w:noProof/>
                <w:lang w:eastAsia="zh-CN"/>
              </w:rPr>
            </w:pPr>
            <w:r w:rsidRPr="00EF5447">
              <w:rPr>
                <w:noProof/>
                <w:lang w:eastAsia="zh-CN"/>
              </w:rPr>
              <w:t>DC_1A-3A_n78C</w:t>
            </w:r>
            <w:r w:rsidRPr="00EF5447">
              <w:rPr>
                <w:noProof/>
                <w:vertAlign w:val="superscript"/>
                <w:lang w:eastAsia="zh-CN"/>
              </w:rPr>
              <w:t>5</w:t>
            </w:r>
          </w:p>
          <w:p w14:paraId="54DDA1EA" w14:textId="77777777" w:rsidR="00AE2F5E" w:rsidRPr="00EF5447" w:rsidRDefault="00AE2F5E" w:rsidP="00215D8F">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997C14" w14:textId="77777777" w:rsidR="00AE2F5E" w:rsidRPr="00EF5447" w:rsidRDefault="00AE2F5E" w:rsidP="00215D8F">
            <w:pPr>
              <w:pStyle w:val="TAC"/>
              <w:rPr>
                <w:noProof/>
                <w:lang w:eastAsia="zh-CN"/>
              </w:rPr>
            </w:pPr>
            <w:r w:rsidRPr="00EF5447">
              <w:rPr>
                <w:noProof/>
                <w:lang w:eastAsia="zh-CN"/>
              </w:rPr>
              <w:t>DC_1A_n78A</w:t>
            </w:r>
          </w:p>
          <w:p w14:paraId="7C39DE95" w14:textId="77777777" w:rsidR="00AE2F5E" w:rsidRPr="00EF5447" w:rsidRDefault="00AE2F5E" w:rsidP="00215D8F">
            <w:pPr>
              <w:pStyle w:val="TAC"/>
              <w:rPr>
                <w:noProof/>
                <w:lang w:eastAsia="zh-CN"/>
              </w:rPr>
            </w:pPr>
            <w:r w:rsidRPr="00EF5447">
              <w:rPr>
                <w:noProof/>
                <w:lang w:eastAsia="zh-CN"/>
              </w:rPr>
              <w:t>DC_3A_n78A</w:t>
            </w:r>
          </w:p>
        </w:tc>
      </w:tr>
      <w:tr w:rsidR="00AE2F5E" w:rsidRPr="00EF5447" w14:paraId="07D241F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561AA" w14:textId="77777777" w:rsidR="00AE2F5E" w:rsidRPr="00EF5447" w:rsidRDefault="00AE2F5E" w:rsidP="00215D8F">
            <w:pPr>
              <w:pStyle w:val="TAC"/>
              <w:rPr>
                <w:noProof/>
                <w:vertAlign w:val="superscript"/>
                <w:lang w:eastAsia="zh-CN"/>
              </w:rPr>
            </w:pPr>
            <w:r w:rsidRPr="00EF5447">
              <w:rPr>
                <w:lang w:eastAsia="zh-CN"/>
              </w:rPr>
              <w:t>DC_1A-3A_n78(2A)</w:t>
            </w:r>
            <w:r w:rsidRPr="00EF5447">
              <w:rPr>
                <w:noProof/>
                <w:vertAlign w:val="superscript"/>
                <w:lang w:eastAsia="zh-CN"/>
              </w:rPr>
              <w:t>5</w:t>
            </w:r>
          </w:p>
          <w:p w14:paraId="78A06B5B" w14:textId="77777777" w:rsidR="00AE2F5E" w:rsidRPr="00EF5447" w:rsidRDefault="00AE2F5E" w:rsidP="00215D8F">
            <w:pPr>
              <w:pStyle w:val="TAC"/>
              <w:rPr>
                <w:noProof/>
                <w:vertAlign w:val="superscript"/>
                <w:lang w:eastAsia="zh-CN"/>
              </w:rPr>
            </w:pPr>
            <w:r w:rsidRPr="00EF5447">
              <w:rPr>
                <w:lang w:eastAsia="zh-CN"/>
              </w:rPr>
              <w:t>DC_1A-3C_n78(2A)</w:t>
            </w:r>
            <w:r w:rsidRPr="00EF5447">
              <w:rPr>
                <w:noProof/>
                <w:vertAlign w:val="superscript"/>
                <w:lang w:eastAsia="zh-CN"/>
              </w:rPr>
              <w:t>5</w:t>
            </w:r>
          </w:p>
          <w:p w14:paraId="3D436F88" w14:textId="77777777" w:rsidR="00AE2F5E" w:rsidRPr="00EF5447" w:rsidRDefault="00AE2F5E" w:rsidP="00215D8F">
            <w:pPr>
              <w:pStyle w:val="TAC"/>
              <w:rPr>
                <w:noProof/>
                <w:lang w:eastAsia="zh-CN"/>
              </w:rPr>
            </w:pPr>
            <w:r w:rsidRPr="00EF5447">
              <w:rPr>
                <w:noProof/>
                <w:lang w:eastAsia="zh-CN"/>
              </w:rPr>
              <w:t>DC_1A-1A-3A_n78A</w:t>
            </w:r>
          </w:p>
          <w:p w14:paraId="5F1A766B" w14:textId="77777777" w:rsidR="00AE2F5E" w:rsidRPr="00EF5447" w:rsidRDefault="00AE2F5E" w:rsidP="00215D8F">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153DC1B0" w14:textId="77777777" w:rsidR="00AE2F5E" w:rsidRPr="00EF5447" w:rsidRDefault="00AE2F5E" w:rsidP="00215D8F">
            <w:pPr>
              <w:pStyle w:val="TAC"/>
              <w:rPr>
                <w:noProof/>
                <w:lang w:eastAsia="zh-CN"/>
              </w:rPr>
            </w:pPr>
            <w:r w:rsidRPr="00EF5447">
              <w:rPr>
                <w:noProof/>
                <w:lang w:eastAsia="zh-CN"/>
              </w:rPr>
              <w:t>DC_1A_n78A</w:t>
            </w:r>
          </w:p>
          <w:p w14:paraId="7D3C361B" w14:textId="77777777" w:rsidR="00AE2F5E" w:rsidRPr="00EF5447" w:rsidRDefault="00AE2F5E" w:rsidP="00215D8F">
            <w:pPr>
              <w:pStyle w:val="TAC"/>
              <w:rPr>
                <w:noProof/>
                <w:lang w:eastAsia="zh-CN"/>
              </w:rPr>
            </w:pPr>
            <w:r w:rsidRPr="00EF5447">
              <w:rPr>
                <w:noProof/>
                <w:lang w:eastAsia="zh-CN"/>
              </w:rPr>
              <w:t>DC_3A_n78A</w:t>
            </w:r>
          </w:p>
          <w:p w14:paraId="09F49A5B" w14:textId="77777777" w:rsidR="00AE2F5E" w:rsidRPr="00EF5447" w:rsidRDefault="00AE2F5E" w:rsidP="00215D8F">
            <w:pPr>
              <w:pStyle w:val="TAC"/>
              <w:rPr>
                <w:noProof/>
                <w:lang w:eastAsia="zh-CN"/>
              </w:rPr>
            </w:pPr>
            <w:r w:rsidRPr="00EF5447">
              <w:rPr>
                <w:noProof/>
                <w:lang w:eastAsia="zh-CN"/>
              </w:rPr>
              <w:t>DC_3C_n78A</w:t>
            </w:r>
          </w:p>
        </w:tc>
      </w:tr>
      <w:tr w:rsidR="00AE2F5E" w:rsidRPr="00EF5447" w14:paraId="04869D1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388CD3" w14:textId="77777777" w:rsidR="00AE2F5E" w:rsidRPr="00EF5447" w:rsidRDefault="00AE2F5E" w:rsidP="00215D8F">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1C7F3F10" w14:textId="77777777" w:rsidR="00AE2F5E" w:rsidRPr="00EF5447" w:rsidRDefault="00AE2F5E" w:rsidP="00215D8F">
            <w:pPr>
              <w:pStyle w:val="TAC"/>
              <w:rPr>
                <w:noProof/>
                <w:lang w:eastAsia="zh-CN"/>
              </w:rPr>
            </w:pPr>
            <w:r w:rsidRPr="00EF5447">
              <w:rPr>
                <w:noProof/>
                <w:lang w:eastAsia="zh-CN"/>
              </w:rPr>
              <w:t>DC_1A_n3A</w:t>
            </w:r>
          </w:p>
          <w:p w14:paraId="58A31C6E" w14:textId="77777777" w:rsidR="00AE2F5E" w:rsidRPr="00EF5447" w:rsidRDefault="00AE2F5E" w:rsidP="00215D8F">
            <w:pPr>
              <w:pStyle w:val="TAC"/>
              <w:rPr>
                <w:noProof/>
                <w:lang w:eastAsia="zh-CN"/>
              </w:rPr>
            </w:pPr>
            <w:r w:rsidRPr="00EF5447">
              <w:rPr>
                <w:noProof/>
                <w:lang w:eastAsia="zh-CN"/>
              </w:rPr>
              <w:t>DC_1A_n77A</w:t>
            </w:r>
          </w:p>
        </w:tc>
      </w:tr>
      <w:tr w:rsidR="00AE2F5E" w:rsidRPr="00EF5447" w14:paraId="352FFC6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44B812" w14:textId="77777777" w:rsidR="00AE2F5E" w:rsidRPr="00EF5447" w:rsidRDefault="00AE2F5E" w:rsidP="00215D8F">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56566008" w14:textId="77777777" w:rsidR="00AE2F5E" w:rsidRPr="00EF5447" w:rsidRDefault="00AE2F5E" w:rsidP="00215D8F">
            <w:pPr>
              <w:pStyle w:val="TAC"/>
              <w:rPr>
                <w:noProof/>
                <w:lang w:eastAsia="zh-CN"/>
              </w:rPr>
            </w:pPr>
            <w:r w:rsidRPr="00EF5447">
              <w:rPr>
                <w:noProof/>
                <w:lang w:eastAsia="zh-CN"/>
              </w:rPr>
              <w:t>DC_1A_n3A</w:t>
            </w:r>
          </w:p>
          <w:p w14:paraId="4AAEF669" w14:textId="77777777" w:rsidR="00AE2F5E" w:rsidRPr="00EF5447" w:rsidRDefault="00AE2F5E" w:rsidP="00215D8F">
            <w:pPr>
              <w:pStyle w:val="TAC"/>
              <w:rPr>
                <w:noProof/>
                <w:lang w:eastAsia="zh-CN"/>
              </w:rPr>
            </w:pPr>
            <w:r w:rsidRPr="00EF5447">
              <w:rPr>
                <w:noProof/>
                <w:lang w:eastAsia="zh-CN"/>
              </w:rPr>
              <w:t>DC_1A_n77A</w:t>
            </w:r>
          </w:p>
        </w:tc>
      </w:tr>
      <w:tr w:rsidR="00AE2F5E" w:rsidRPr="00EF5447" w14:paraId="5B831CC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1CDBD" w14:textId="77777777" w:rsidR="00AE2F5E" w:rsidRPr="00EF5447" w:rsidRDefault="00AE2F5E" w:rsidP="00215D8F">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336E7D7D" w14:textId="77777777" w:rsidR="00AE2F5E" w:rsidRPr="00EF5447" w:rsidRDefault="00AE2F5E" w:rsidP="00215D8F">
            <w:pPr>
              <w:pStyle w:val="TAC"/>
              <w:rPr>
                <w:rFonts w:eastAsia="Malgun Gothic"/>
                <w:lang w:eastAsia="ko-KR"/>
              </w:rPr>
            </w:pPr>
            <w:r w:rsidRPr="00EF5447">
              <w:rPr>
                <w:rFonts w:eastAsia="Malgun Gothic"/>
                <w:lang w:eastAsia="ko-KR"/>
              </w:rPr>
              <w:t>DC_1A_n3A</w:t>
            </w:r>
          </w:p>
          <w:p w14:paraId="30D0F63C" w14:textId="77777777" w:rsidR="00AE2F5E" w:rsidRPr="00EF5447" w:rsidRDefault="00AE2F5E" w:rsidP="00215D8F">
            <w:pPr>
              <w:pStyle w:val="TAC"/>
              <w:rPr>
                <w:noProof/>
                <w:lang w:eastAsia="zh-CN"/>
              </w:rPr>
            </w:pPr>
            <w:r w:rsidRPr="00EF5447">
              <w:rPr>
                <w:rFonts w:eastAsia="Malgun Gothic"/>
                <w:lang w:eastAsia="ko-KR"/>
              </w:rPr>
              <w:t>DC_1A_n78A</w:t>
            </w:r>
          </w:p>
        </w:tc>
      </w:tr>
      <w:tr w:rsidR="00AE2F5E" w:rsidRPr="00EF5447" w14:paraId="64638BF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32AD2" w14:textId="77777777" w:rsidR="00AE2F5E" w:rsidRPr="00EF5447" w:rsidRDefault="00AE2F5E" w:rsidP="00215D8F">
            <w:pPr>
              <w:pStyle w:val="TAC"/>
              <w:rPr>
                <w:noProof/>
                <w:lang w:eastAsia="zh-CN"/>
              </w:rPr>
            </w:pPr>
            <w:r w:rsidRPr="00EF5447">
              <w:rPr>
                <w:noProof/>
                <w:lang w:eastAsia="zh-CN"/>
              </w:rPr>
              <w:t>DC_1A-3A_n79A</w:t>
            </w:r>
            <w:r w:rsidRPr="00EF5447">
              <w:rPr>
                <w:noProof/>
                <w:vertAlign w:val="superscript"/>
                <w:lang w:eastAsia="zh-CN"/>
              </w:rPr>
              <w:t>5</w:t>
            </w:r>
          </w:p>
          <w:p w14:paraId="3EBEAD28" w14:textId="77777777" w:rsidR="00AE2F5E" w:rsidRPr="00EF5447" w:rsidRDefault="00AE2F5E" w:rsidP="00215D8F">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59C77" w14:textId="77777777" w:rsidR="00AE2F5E" w:rsidRPr="00EF5447" w:rsidRDefault="00AE2F5E" w:rsidP="00215D8F">
            <w:pPr>
              <w:pStyle w:val="TAC"/>
              <w:rPr>
                <w:noProof/>
                <w:lang w:eastAsia="zh-CN"/>
              </w:rPr>
            </w:pPr>
            <w:r w:rsidRPr="00EF5447">
              <w:rPr>
                <w:noProof/>
                <w:lang w:eastAsia="zh-CN"/>
              </w:rPr>
              <w:t>DC_1A_n79A</w:t>
            </w:r>
          </w:p>
          <w:p w14:paraId="56505F44" w14:textId="77777777" w:rsidR="00AE2F5E" w:rsidRPr="00EF5447" w:rsidRDefault="00AE2F5E" w:rsidP="00215D8F">
            <w:pPr>
              <w:pStyle w:val="TAC"/>
              <w:rPr>
                <w:noProof/>
                <w:lang w:eastAsia="zh-CN"/>
              </w:rPr>
            </w:pPr>
            <w:r w:rsidRPr="00EF5447">
              <w:rPr>
                <w:noProof/>
                <w:lang w:eastAsia="zh-CN"/>
              </w:rPr>
              <w:t>DC_3A_n79A</w:t>
            </w:r>
          </w:p>
        </w:tc>
      </w:tr>
      <w:tr w:rsidR="00AE2F5E" w:rsidRPr="00EF5447" w14:paraId="7F59515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D81E2" w14:textId="77777777" w:rsidR="00AE2F5E" w:rsidRPr="00EF5447" w:rsidRDefault="00AE2F5E" w:rsidP="00215D8F">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6D6C9E4E" w14:textId="77777777" w:rsidR="00AE2F5E" w:rsidRPr="00EF5447" w:rsidRDefault="00AE2F5E" w:rsidP="00215D8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B02030E" w14:textId="77777777" w:rsidR="00AE2F5E" w:rsidRPr="00EF5447" w:rsidRDefault="00AE2F5E" w:rsidP="00215D8F">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173C1F82" w14:textId="77777777" w:rsidR="00AE2F5E" w:rsidRPr="00EF5447" w:rsidRDefault="00AE2F5E" w:rsidP="00215D8F">
            <w:pPr>
              <w:pStyle w:val="TAC"/>
              <w:rPr>
                <w:noProof/>
                <w:lang w:eastAsia="zh-CN"/>
              </w:rPr>
            </w:pPr>
            <w:r w:rsidRPr="00EF5447">
              <w:rPr>
                <w:noProof/>
                <w:lang w:eastAsia="zh-CN"/>
              </w:rPr>
              <w:t>DC_1A_n78A</w:t>
            </w:r>
          </w:p>
          <w:p w14:paraId="78917598" w14:textId="77777777" w:rsidR="00AE2F5E" w:rsidRPr="00EF5447" w:rsidRDefault="00AE2F5E" w:rsidP="00215D8F">
            <w:pPr>
              <w:pStyle w:val="TAC"/>
              <w:rPr>
                <w:noProof/>
                <w:lang w:eastAsia="zh-CN"/>
              </w:rPr>
            </w:pPr>
            <w:r w:rsidRPr="00EF5447">
              <w:rPr>
                <w:noProof/>
                <w:lang w:eastAsia="zh-CN"/>
              </w:rPr>
              <w:t>DC_5A_n78A</w:t>
            </w:r>
          </w:p>
        </w:tc>
      </w:tr>
      <w:tr w:rsidR="00AE2F5E" w:rsidRPr="00EF5447" w14:paraId="717F0A1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9239AB" w14:textId="77777777" w:rsidR="00AE2F5E" w:rsidRPr="00EF5447" w:rsidRDefault="00AE2F5E" w:rsidP="00215D8F">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24BB1E7A" w14:textId="77777777" w:rsidR="00AE2F5E" w:rsidRPr="00EF5447" w:rsidRDefault="00AE2F5E" w:rsidP="00215D8F">
            <w:pPr>
              <w:pStyle w:val="TAC"/>
              <w:rPr>
                <w:noProof/>
                <w:kern w:val="2"/>
                <w:lang w:eastAsia="zh-CN"/>
              </w:rPr>
            </w:pPr>
            <w:r w:rsidRPr="00EF5447">
              <w:rPr>
                <w:noProof/>
                <w:kern w:val="2"/>
                <w:lang w:eastAsia="zh-CN"/>
              </w:rPr>
              <w:t>DC_1A_n79A</w:t>
            </w:r>
          </w:p>
          <w:p w14:paraId="398D017E" w14:textId="77777777" w:rsidR="00AE2F5E" w:rsidRPr="00EF5447" w:rsidRDefault="00AE2F5E" w:rsidP="00215D8F">
            <w:pPr>
              <w:pStyle w:val="TAC"/>
              <w:rPr>
                <w:noProof/>
                <w:lang w:eastAsia="zh-CN"/>
              </w:rPr>
            </w:pPr>
            <w:r w:rsidRPr="00EF5447">
              <w:rPr>
                <w:noProof/>
                <w:lang w:eastAsia="zh-CN"/>
              </w:rPr>
              <w:t>DC_5A_n79A</w:t>
            </w:r>
          </w:p>
        </w:tc>
      </w:tr>
      <w:tr w:rsidR="00AE2F5E" w:rsidRPr="00EF5447" w14:paraId="003B5C4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269CC" w14:textId="77777777" w:rsidR="00AE2F5E" w:rsidRPr="00EF5447" w:rsidRDefault="00AE2F5E" w:rsidP="00215D8F">
            <w:pPr>
              <w:pStyle w:val="TAC"/>
              <w:rPr>
                <w:noProof/>
                <w:kern w:val="2"/>
                <w:lang w:eastAsia="zh-CN"/>
              </w:rPr>
            </w:pPr>
            <w:r w:rsidRPr="00EF5447">
              <w:rPr>
                <w:lang w:eastAsia="zh-CN"/>
              </w:rPr>
              <w:lastRenderedPageBreak/>
              <w:t>DC_1A_n5A-n78A</w:t>
            </w:r>
          </w:p>
        </w:tc>
        <w:tc>
          <w:tcPr>
            <w:tcW w:w="5862" w:type="dxa"/>
            <w:tcBorders>
              <w:top w:val="single" w:sz="4" w:space="0" w:color="auto"/>
              <w:left w:val="single" w:sz="4" w:space="0" w:color="auto"/>
              <w:bottom w:val="single" w:sz="4" w:space="0" w:color="auto"/>
              <w:right w:val="single" w:sz="4" w:space="0" w:color="auto"/>
            </w:tcBorders>
            <w:hideMark/>
          </w:tcPr>
          <w:p w14:paraId="24918A5B" w14:textId="77777777" w:rsidR="00AE2F5E" w:rsidRPr="00EF5447" w:rsidRDefault="00AE2F5E" w:rsidP="00215D8F">
            <w:pPr>
              <w:pStyle w:val="TAC"/>
              <w:rPr>
                <w:lang w:eastAsia="zh-CN"/>
              </w:rPr>
            </w:pPr>
            <w:r w:rsidRPr="00EF5447">
              <w:rPr>
                <w:lang w:eastAsia="zh-CN"/>
              </w:rPr>
              <w:t>DC_1A_n5A</w:t>
            </w:r>
          </w:p>
          <w:p w14:paraId="7E759754" w14:textId="77777777" w:rsidR="00AE2F5E" w:rsidRPr="00EF5447" w:rsidRDefault="00AE2F5E" w:rsidP="00215D8F">
            <w:pPr>
              <w:pStyle w:val="TAC"/>
              <w:rPr>
                <w:noProof/>
                <w:kern w:val="2"/>
                <w:lang w:eastAsia="zh-CN"/>
              </w:rPr>
            </w:pPr>
            <w:r w:rsidRPr="00EF5447">
              <w:rPr>
                <w:lang w:eastAsia="zh-CN"/>
              </w:rPr>
              <w:t>DC_1A_n78A</w:t>
            </w:r>
          </w:p>
        </w:tc>
      </w:tr>
      <w:tr w:rsidR="00AE2F5E" w:rsidRPr="00EF5447" w14:paraId="46D43E0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05695" w14:textId="77777777" w:rsidR="00AE2F5E" w:rsidRPr="00EF5447" w:rsidRDefault="00AE2F5E" w:rsidP="00215D8F">
            <w:pPr>
              <w:pStyle w:val="TAC"/>
              <w:rPr>
                <w:lang w:eastAsia="ja-JP"/>
              </w:rPr>
            </w:pPr>
            <w:r w:rsidRPr="00EF5447">
              <w:rPr>
                <w:lang w:eastAsia="ja-JP"/>
              </w:rPr>
              <w:t>DC_1A-7A_n3A</w:t>
            </w:r>
          </w:p>
          <w:p w14:paraId="2516417D" w14:textId="77777777" w:rsidR="00AE2F5E" w:rsidRPr="00EF5447" w:rsidRDefault="00AE2F5E" w:rsidP="00215D8F">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61DB1277" w14:textId="77777777" w:rsidR="00AE2F5E" w:rsidRPr="00EF5447" w:rsidRDefault="00AE2F5E" w:rsidP="00215D8F">
            <w:pPr>
              <w:pStyle w:val="TAC"/>
              <w:rPr>
                <w:lang w:eastAsia="fi-FI"/>
              </w:rPr>
            </w:pPr>
            <w:r w:rsidRPr="00EF5447">
              <w:rPr>
                <w:lang w:eastAsia="fi-FI"/>
              </w:rPr>
              <w:t>DC_1A_n3A</w:t>
            </w:r>
          </w:p>
          <w:p w14:paraId="2C605103" w14:textId="77777777" w:rsidR="00AE2F5E" w:rsidRPr="00EF5447" w:rsidRDefault="00AE2F5E" w:rsidP="00215D8F">
            <w:pPr>
              <w:pStyle w:val="TAC"/>
              <w:rPr>
                <w:lang w:eastAsia="fi-FI"/>
              </w:rPr>
            </w:pPr>
            <w:r w:rsidRPr="00EF5447">
              <w:rPr>
                <w:lang w:eastAsia="fi-FI"/>
              </w:rPr>
              <w:t>DC_7A_n3A</w:t>
            </w:r>
          </w:p>
          <w:p w14:paraId="06109FEF" w14:textId="77777777" w:rsidR="00AE2F5E" w:rsidRPr="00EF5447" w:rsidRDefault="00AE2F5E" w:rsidP="00215D8F">
            <w:pPr>
              <w:pStyle w:val="TAC"/>
              <w:rPr>
                <w:lang w:eastAsia="zh-CN"/>
              </w:rPr>
            </w:pPr>
            <w:r w:rsidRPr="00EF5447">
              <w:rPr>
                <w:lang w:eastAsia="fi-FI"/>
              </w:rPr>
              <w:t>DC_7C_n3A</w:t>
            </w:r>
          </w:p>
        </w:tc>
      </w:tr>
      <w:tr w:rsidR="00AE2F5E" w:rsidRPr="00EF5447" w14:paraId="59707BC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BB6AE" w14:textId="77777777" w:rsidR="00AE2F5E" w:rsidRPr="00EF5447" w:rsidRDefault="00AE2F5E" w:rsidP="00215D8F">
            <w:pPr>
              <w:pStyle w:val="TAC"/>
              <w:rPr>
                <w:lang w:eastAsia="ja-JP"/>
              </w:rPr>
            </w:pPr>
            <w:r w:rsidRPr="00EF5447">
              <w:rPr>
                <w:lang w:eastAsia="ja-JP"/>
              </w:rPr>
              <w:t>DC_1A-7A_n5A</w:t>
            </w:r>
          </w:p>
          <w:p w14:paraId="747C16E3" w14:textId="77777777" w:rsidR="00AE2F5E" w:rsidRPr="00EF5447" w:rsidRDefault="00AE2F5E" w:rsidP="00215D8F">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5786EEF6" w14:textId="77777777" w:rsidR="00AE2F5E" w:rsidRPr="00EF5447" w:rsidRDefault="00AE2F5E" w:rsidP="00215D8F">
            <w:pPr>
              <w:pStyle w:val="TAC"/>
              <w:rPr>
                <w:lang w:eastAsia="fi-FI"/>
              </w:rPr>
            </w:pPr>
            <w:r w:rsidRPr="00EF5447">
              <w:rPr>
                <w:lang w:eastAsia="fi-FI"/>
              </w:rPr>
              <w:t>DC_1A_n5A</w:t>
            </w:r>
          </w:p>
          <w:p w14:paraId="6E8A2DCE" w14:textId="77777777" w:rsidR="00AE2F5E" w:rsidRPr="00EF5447" w:rsidRDefault="00AE2F5E" w:rsidP="00215D8F">
            <w:pPr>
              <w:pStyle w:val="TAC"/>
              <w:rPr>
                <w:lang w:eastAsia="fi-FI"/>
              </w:rPr>
            </w:pPr>
            <w:r w:rsidRPr="00EF5447">
              <w:rPr>
                <w:lang w:eastAsia="fi-FI"/>
              </w:rPr>
              <w:t>DC_7A_n5A</w:t>
            </w:r>
          </w:p>
          <w:p w14:paraId="460C1AE4" w14:textId="77777777" w:rsidR="00AE2F5E" w:rsidRPr="00EF5447" w:rsidRDefault="00AE2F5E" w:rsidP="00215D8F">
            <w:pPr>
              <w:pStyle w:val="TAC"/>
              <w:rPr>
                <w:noProof/>
                <w:kern w:val="2"/>
                <w:lang w:eastAsia="zh-CN"/>
              </w:rPr>
            </w:pPr>
            <w:r w:rsidRPr="00EF5447">
              <w:rPr>
                <w:lang w:eastAsia="fi-FI"/>
              </w:rPr>
              <w:t>DC_7C_n5A</w:t>
            </w:r>
          </w:p>
        </w:tc>
      </w:tr>
      <w:tr w:rsidR="00AE2F5E" w:rsidRPr="00EF5447" w14:paraId="5A7D326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8C700" w14:textId="77777777" w:rsidR="00AE2F5E" w:rsidRPr="00EF5447" w:rsidRDefault="00AE2F5E" w:rsidP="00215D8F">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420718B3" w14:textId="77777777" w:rsidR="00AE2F5E" w:rsidRPr="00EF5447" w:rsidRDefault="00AE2F5E" w:rsidP="00215D8F">
            <w:pPr>
              <w:pStyle w:val="TAC"/>
              <w:rPr>
                <w:lang w:eastAsia="fi-FI"/>
              </w:rPr>
            </w:pPr>
            <w:r w:rsidRPr="00EF5447">
              <w:rPr>
                <w:lang w:eastAsia="fi-FI"/>
              </w:rPr>
              <w:t>DC_1A_n7A</w:t>
            </w:r>
          </w:p>
          <w:p w14:paraId="254B72BB" w14:textId="77777777" w:rsidR="00AE2F5E" w:rsidRPr="00EF5447" w:rsidRDefault="00AE2F5E" w:rsidP="00215D8F">
            <w:pPr>
              <w:pStyle w:val="TAC"/>
              <w:rPr>
                <w:lang w:eastAsia="fi-FI"/>
              </w:rPr>
            </w:pPr>
            <w:r w:rsidRPr="00EF5447">
              <w:rPr>
                <w:lang w:eastAsia="fi-FI"/>
              </w:rPr>
              <w:t>DC_7A_n7A</w:t>
            </w:r>
            <w:r w:rsidRPr="00EF5447">
              <w:rPr>
                <w:vertAlign w:val="superscript"/>
                <w:lang w:eastAsia="fi-FI"/>
              </w:rPr>
              <w:t>2</w:t>
            </w:r>
          </w:p>
        </w:tc>
      </w:tr>
      <w:tr w:rsidR="00AE2F5E" w:rsidRPr="00EF5447" w14:paraId="0105B83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32AF4" w14:textId="77777777" w:rsidR="00AE2F5E" w:rsidRPr="00EF5447" w:rsidRDefault="00AE2F5E" w:rsidP="00215D8F">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4939972" w14:textId="77777777" w:rsidR="00AE2F5E" w:rsidRPr="00EF5447" w:rsidRDefault="00AE2F5E" w:rsidP="00215D8F">
            <w:pPr>
              <w:pStyle w:val="TAC"/>
              <w:rPr>
                <w:lang w:eastAsia="fi-FI"/>
              </w:rPr>
            </w:pPr>
            <w:r w:rsidRPr="00EF5447">
              <w:rPr>
                <w:lang w:eastAsia="fi-FI"/>
              </w:rPr>
              <w:t>DC_1A_n7A</w:t>
            </w:r>
          </w:p>
          <w:p w14:paraId="0D729D35" w14:textId="77777777" w:rsidR="00AE2F5E" w:rsidRPr="00EF5447" w:rsidRDefault="00AE2F5E" w:rsidP="00215D8F">
            <w:pPr>
              <w:pStyle w:val="TAC"/>
              <w:rPr>
                <w:lang w:eastAsia="fi-FI"/>
              </w:rPr>
            </w:pPr>
            <w:r w:rsidRPr="00EF5447">
              <w:rPr>
                <w:lang w:eastAsia="fi-FI"/>
              </w:rPr>
              <w:t>DC_7A_n7A</w:t>
            </w:r>
            <w:r w:rsidRPr="00EF5447">
              <w:rPr>
                <w:vertAlign w:val="superscript"/>
                <w:lang w:eastAsia="fi-FI"/>
              </w:rPr>
              <w:t>2</w:t>
            </w:r>
          </w:p>
        </w:tc>
      </w:tr>
      <w:tr w:rsidR="00AE2F5E" w:rsidRPr="00EF5447" w14:paraId="7D6AF53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91E80" w14:textId="77777777" w:rsidR="00AE2F5E" w:rsidRPr="00EF5447" w:rsidRDefault="00AE2F5E" w:rsidP="00215D8F">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6893EC64" w14:textId="77777777" w:rsidR="00AE2F5E" w:rsidRPr="00EF5447" w:rsidRDefault="00AE2F5E" w:rsidP="00215D8F">
            <w:pPr>
              <w:pStyle w:val="TAC"/>
              <w:rPr>
                <w:lang w:eastAsia="ja-JP"/>
              </w:rPr>
            </w:pPr>
            <w:r w:rsidRPr="00EF5447">
              <w:rPr>
                <w:lang w:eastAsia="fi-FI"/>
              </w:rPr>
              <w:t>DC_1A_</w:t>
            </w:r>
            <w:r w:rsidRPr="00EF5447">
              <w:rPr>
                <w:lang w:eastAsia="ja-JP"/>
              </w:rPr>
              <w:t>n8A</w:t>
            </w:r>
          </w:p>
          <w:p w14:paraId="0DE0A01B" w14:textId="77777777" w:rsidR="00AE2F5E" w:rsidRPr="00EF5447" w:rsidRDefault="00AE2F5E" w:rsidP="00215D8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E2F5E" w:rsidRPr="00EF5447" w14:paraId="2F812B5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EFF4D" w14:textId="77777777" w:rsidR="00AE2F5E" w:rsidRPr="00EF5447" w:rsidRDefault="00AE2F5E" w:rsidP="00215D8F">
            <w:pPr>
              <w:pStyle w:val="TAC"/>
              <w:rPr>
                <w:noProof/>
                <w:lang w:eastAsia="zh-CN"/>
              </w:rPr>
            </w:pPr>
            <w:r w:rsidRPr="00EF5447">
              <w:rPr>
                <w:noProof/>
                <w:lang w:eastAsia="zh-CN"/>
              </w:rPr>
              <w:t>DC_1A-7A_n28A</w:t>
            </w:r>
            <w:r w:rsidRPr="00EF5447">
              <w:rPr>
                <w:noProof/>
                <w:vertAlign w:val="superscript"/>
                <w:lang w:eastAsia="zh-CN"/>
              </w:rPr>
              <w:t>5</w:t>
            </w:r>
          </w:p>
          <w:p w14:paraId="70A4F43A" w14:textId="77777777" w:rsidR="00AE2F5E" w:rsidRPr="00EF5447" w:rsidRDefault="00AE2F5E" w:rsidP="00215D8F">
            <w:pPr>
              <w:pStyle w:val="TAC"/>
              <w:rPr>
                <w:noProof/>
              </w:rPr>
            </w:pPr>
            <w:r w:rsidRPr="00EF5447">
              <w:rPr>
                <w:noProof/>
              </w:rPr>
              <w:t>DC_1A-7C_n28A</w:t>
            </w:r>
          </w:p>
          <w:p w14:paraId="033A4B50" w14:textId="77777777" w:rsidR="00AE2F5E" w:rsidRPr="00EF5447" w:rsidRDefault="00AE2F5E" w:rsidP="00215D8F">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6E67E173" w14:textId="77777777" w:rsidR="00AE2F5E" w:rsidRPr="00EF5447" w:rsidRDefault="00AE2F5E" w:rsidP="00215D8F">
            <w:pPr>
              <w:pStyle w:val="TAC"/>
              <w:rPr>
                <w:noProof/>
                <w:lang w:eastAsia="zh-CN"/>
              </w:rPr>
            </w:pPr>
            <w:r w:rsidRPr="00EF5447">
              <w:rPr>
                <w:noProof/>
                <w:lang w:eastAsia="zh-CN"/>
              </w:rPr>
              <w:t>DC_1A_n28A</w:t>
            </w:r>
          </w:p>
          <w:p w14:paraId="2240EB1F" w14:textId="77777777" w:rsidR="00AE2F5E" w:rsidRPr="00EF5447" w:rsidRDefault="00AE2F5E" w:rsidP="00215D8F">
            <w:pPr>
              <w:pStyle w:val="TAC"/>
              <w:rPr>
                <w:noProof/>
                <w:lang w:eastAsia="zh-CN"/>
              </w:rPr>
            </w:pPr>
            <w:r w:rsidRPr="00EF5447">
              <w:rPr>
                <w:noProof/>
                <w:lang w:eastAsia="zh-CN"/>
              </w:rPr>
              <w:t>DC_7A_n28A</w:t>
            </w:r>
          </w:p>
          <w:p w14:paraId="2F88D5DC" w14:textId="77777777" w:rsidR="00AE2F5E" w:rsidRPr="00EF5447" w:rsidRDefault="00AE2F5E" w:rsidP="00215D8F">
            <w:pPr>
              <w:pStyle w:val="TAC"/>
              <w:rPr>
                <w:noProof/>
                <w:lang w:eastAsia="zh-CN"/>
              </w:rPr>
            </w:pPr>
            <w:r w:rsidRPr="00EF5447">
              <w:rPr>
                <w:noProof/>
              </w:rPr>
              <w:t>DC_7C_n28A</w:t>
            </w:r>
          </w:p>
        </w:tc>
      </w:tr>
      <w:tr w:rsidR="00AE2F5E" w:rsidRPr="00EF5447" w14:paraId="55E7EB5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8A152" w14:textId="77777777" w:rsidR="00AE2F5E" w:rsidRPr="00EF5447" w:rsidRDefault="00AE2F5E" w:rsidP="00215D8F">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0E016BCF" w14:textId="77777777" w:rsidR="00AE2F5E" w:rsidRPr="00EF5447" w:rsidRDefault="00AE2F5E" w:rsidP="00215D8F">
            <w:pPr>
              <w:pStyle w:val="TAC"/>
              <w:rPr>
                <w:lang w:eastAsia="fr-FR"/>
              </w:rPr>
            </w:pPr>
            <w:r w:rsidRPr="00EF5447">
              <w:t>DC_1A_n40A</w:t>
            </w:r>
          </w:p>
          <w:p w14:paraId="67918D55" w14:textId="77777777" w:rsidR="00AE2F5E" w:rsidRPr="00EF5447" w:rsidRDefault="00AE2F5E" w:rsidP="00215D8F">
            <w:pPr>
              <w:pStyle w:val="TAC"/>
              <w:rPr>
                <w:noProof/>
                <w:lang w:eastAsia="zh-CN"/>
              </w:rPr>
            </w:pPr>
            <w:r w:rsidRPr="00EF5447">
              <w:t>DC_7A_n40A</w:t>
            </w:r>
          </w:p>
        </w:tc>
      </w:tr>
      <w:tr w:rsidR="00AE2F5E" w:rsidRPr="00EF5447" w14:paraId="77F2905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D47CB" w14:textId="77777777" w:rsidR="00AE2F5E" w:rsidRPr="00EF5447" w:rsidRDefault="00AE2F5E" w:rsidP="00215D8F">
            <w:pPr>
              <w:pStyle w:val="TAC"/>
              <w:rPr>
                <w:noProof/>
                <w:lang w:eastAsia="zh-CN"/>
              </w:rPr>
            </w:pPr>
            <w:r w:rsidRPr="00EF5447">
              <w:rPr>
                <w:noProof/>
                <w:lang w:eastAsia="zh-CN"/>
              </w:rPr>
              <w:t>DC_1A-7A_n78A</w:t>
            </w:r>
            <w:r w:rsidRPr="00EF5447">
              <w:rPr>
                <w:noProof/>
                <w:vertAlign w:val="superscript"/>
                <w:lang w:eastAsia="zh-CN"/>
              </w:rPr>
              <w:t>5</w:t>
            </w:r>
          </w:p>
          <w:p w14:paraId="72F81DFF" w14:textId="77777777" w:rsidR="00AE2F5E" w:rsidRPr="00EF5447" w:rsidRDefault="00AE2F5E" w:rsidP="00215D8F">
            <w:pPr>
              <w:pStyle w:val="TAC"/>
              <w:rPr>
                <w:szCs w:val="18"/>
              </w:rPr>
            </w:pPr>
            <w:r w:rsidRPr="00EF5447">
              <w:rPr>
                <w:szCs w:val="18"/>
              </w:rPr>
              <w:t>DC_1A-7C_n78A</w:t>
            </w:r>
          </w:p>
          <w:p w14:paraId="33A3A504" w14:textId="77777777" w:rsidR="00AE2F5E" w:rsidRPr="00EF5447" w:rsidRDefault="00AE2F5E" w:rsidP="00215D8F">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FE5B27" w14:textId="77777777" w:rsidR="00AE2F5E" w:rsidRPr="00EF5447" w:rsidRDefault="00AE2F5E" w:rsidP="00215D8F">
            <w:pPr>
              <w:pStyle w:val="TAC"/>
              <w:rPr>
                <w:noProof/>
                <w:lang w:eastAsia="zh-CN"/>
              </w:rPr>
            </w:pPr>
            <w:r w:rsidRPr="00EF5447">
              <w:rPr>
                <w:noProof/>
                <w:lang w:eastAsia="zh-CN"/>
              </w:rPr>
              <w:t>DC_1A_n78A</w:t>
            </w:r>
          </w:p>
          <w:p w14:paraId="63FBB2B2" w14:textId="77777777" w:rsidR="00AE2F5E" w:rsidRPr="00EF5447" w:rsidRDefault="00AE2F5E" w:rsidP="00215D8F">
            <w:pPr>
              <w:pStyle w:val="TAC"/>
              <w:rPr>
                <w:noProof/>
                <w:lang w:eastAsia="zh-CN"/>
              </w:rPr>
            </w:pPr>
            <w:r w:rsidRPr="00EF5447">
              <w:rPr>
                <w:noProof/>
                <w:lang w:eastAsia="zh-CN"/>
              </w:rPr>
              <w:t>DC_7A_n78A</w:t>
            </w:r>
          </w:p>
          <w:p w14:paraId="4A033419" w14:textId="77777777" w:rsidR="00AE2F5E" w:rsidRPr="00EF5447" w:rsidRDefault="00AE2F5E" w:rsidP="00215D8F">
            <w:pPr>
              <w:pStyle w:val="TAC"/>
              <w:rPr>
                <w:noProof/>
                <w:lang w:eastAsia="zh-CN"/>
              </w:rPr>
            </w:pPr>
            <w:r w:rsidRPr="00EF5447">
              <w:rPr>
                <w:noProof/>
                <w:lang w:eastAsia="zh-CN"/>
              </w:rPr>
              <w:t>DC_7C_n78A</w:t>
            </w:r>
          </w:p>
        </w:tc>
      </w:tr>
      <w:tr w:rsidR="00AE2F5E" w:rsidRPr="00EF5447" w14:paraId="6B3F1A9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7B9EA" w14:textId="77777777" w:rsidR="00AE2F5E" w:rsidRPr="00EF5447" w:rsidRDefault="00AE2F5E" w:rsidP="00215D8F">
            <w:pPr>
              <w:pStyle w:val="TAC"/>
              <w:rPr>
                <w:noProof/>
                <w:lang w:eastAsia="zh-CN"/>
              </w:rPr>
            </w:pPr>
            <w:r w:rsidRPr="00EF5447">
              <w:rPr>
                <w:noProof/>
                <w:lang w:eastAsia="zh-CN"/>
              </w:rPr>
              <w:t>DC_1A-7A_n78(2A)</w:t>
            </w:r>
            <w:r w:rsidRPr="00EF5447">
              <w:rPr>
                <w:noProof/>
                <w:vertAlign w:val="superscript"/>
                <w:lang w:eastAsia="zh-CN"/>
              </w:rPr>
              <w:t>5</w:t>
            </w:r>
          </w:p>
          <w:p w14:paraId="6AC3FFED" w14:textId="77777777" w:rsidR="00AE2F5E" w:rsidRPr="00EF5447" w:rsidRDefault="00AE2F5E" w:rsidP="00215D8F">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3E1098" w14:textId="77777777" w:rsidR="00AE2F5E" w:rsidRPr="00EF5447" w:rsidRDefault="00AE2F5E" w:rsidP="00215D8F">
            <w:pPr>
              <w:pStyle w:val="TAC"/>
              <w:rPr>
                <w:noProof/>
                <w:lang w:eastAsia="zh-CN"/>
              </w:rPr>
            </w:pPr>
            <w:r w:rsidRPr="00EF5447">
              <w:rPr>
                <w:noProof/>
                <w:lang w:eastAsia="zh-CN"/>
              </w:rPr>
              <w:t>DC_1A_n78A</w:t>
            </w:r>
          </w:p>
          <w:p w14:paraId="740F8DD4" w14:textId="77777777" w:rsidR="00AE2F5E" w:rsidRPr="00EF5447" w:rsidRDefault="00AE2F5E" w:rsidP="00215D8F">
            <w:pPr>
              <w:pStyle w:val="TAC"/>
              <w:rPr>
                <w:noProof/>
                <w:lang w:eastAsia="zh-CN"/>
              </w:rPr>
            </w:pPr>
            <w:r w:rsidRPr="00EF5447">
              <w:rPr>
                <w:noProof/>
                <w:lang w:eastAsia="zh-CN"/>
              </w:rPr>
              <w:t>DC_7A_n78A</w:t>
            </w:r>
          </w:p>
          <w:p w14:paraId="13C0EC8A" w14:textId="77777777" w:rsidR="00AE2F5E" w:rsidRPr="00EF5447" w:rsidRDefault="00AE2F5E" w:rsidP="00215D8F">
            <w:pPr>
              <w:pStyle w:val="TAC"/>
              <w:rPr>
                <w:noProof/>
                <w:lang w:eastAsia="zh-CN"/>
              </w:rPr>
            </w:pPr>
            <w:r w:rsidRPr="00EF5447">
              <w:rPr>
                <w:noProof/>
                <w:lang w:eastAsia="zh-CN"/>
              </w:rPr>
              <w:t>DC_7C_n78A</w:t>
            </w:r>
          </w:p>
        </w:tc>
      </w:tr>
      <w:tr w:rsidR="00AE2F5E" w:rsidRPr="00EF5447" w14:paraId="6175849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CC084" w14:textId="77777777" w:rsidR="00AE2F5E" w:rsidRPr="00EF5447" w:rsidRDefault="00AE2F5E" w:rsidP="00215D8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BA26CE3" w14:textId="77777777" w:rsidR="00AE2F5E" w:rsidRPr="00EF5447" w:rsidRDefault="00AE2F5E" w:rsidP="00215D8F">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37E75A" w14:textId="77777777" w:rsidR="00AE2F5E" w:rsidRPr="00EF5447" w:rsidRDefault="00AE2F5E" w:rsidP="00215D8F">
            <w:pPr>
              <w:pStyle w:val="TAC"/>
              <w:rPr>
                <w:noProof/>
                <w:lang w:eastAsia="zh-CN"/>
              </w:rPr>
            </w:pPr>
            <w:r w:rsidRPr="00EF5447">
              <w:rPr>
                <w:noProof/>
                <w:lang w:eastAsia="zh-CN"/>
              </w:rPr>
              <w:t>DC_1A_n78A</w:t>
            </w:r>
          </w:p>
          <w:p w14:paraId="08B34BF4" w14:textId="77777777" w:rsidR="00AE2F5E" w:rsidRPr="00EF5447" w:rsidRDefault="00AE2F5E" w:rsidP="00215D8F">
            <w:pPr>
              <w:pStyle w:val="TAC"/>
              <w:rPr>
                <w:noProof/>
                <w:lang w:eastAsia="zh-CN"/>
              </w:rPr>
            </w:pPr>
            <w:r w:rsidRPr="00EF5447">
              <w:rPr>
                <w:noProof/>
                <w:lang w:eastAsia="zh-CN"/>
              </w:rPr>
              <w:t>DC_7A_n78A</w:t>
            </w:r>
          </w:p>
        </w:tc>
      </w:tr>
      <w:tr w:rsidR="00AE2F5E" w:rsidRPr="00EF5447" w14:paraId="361803C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D64FB" w14:textId="77777777" w:rsidR="00AE2F5E" w:rsidRPr="00EF5447" w:rsidRDefault="00AE2F5E" w:rsidP="00215D8F">
            <w:pPr>
              <w:pStyle w:val="TAC"/>
              <w:rPr>
                <w:noProof/>
                <w:lang w:eastAsia="ko-KR"/>
              </w:rPr>
            </w:pPr>
            <w:r w:rsidRPr="00EF5447">
              <w:rPr>
                <w:noProof/>
                <w:lang w:eastAsia="ko-KR"/>
              </w:rPr>
              <w:t>DC_1A_n7A-n78A</w:t>
            </w:r>
          </w:p>
          <w:p w14:paraId="23C7EB3E" w14:textId="77777777" w:rsidR="00AE2F5E" w:rsidRPr="00EF5447" w:rsidRDefault="00AE2F5E" w:rsidP="00215D8F">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47987F51" w14:textId="48F0345A" w:rsidR="00AE2F5E" w:rsidRDefault="00AE2F5E" w:rsidP="00215D8F">
            <w:pPr>
              <w:pStyle w:val="TAC"/>
              <w:rPr>
                <w:ins w:id="32" w:author="Ericsson" w:date="2021-01-14T17:52:00Z"/>
                <w:rFonts w:eastAsia="Malgun Gothic"/>
                <w:lang w:eastAsia="ko-KR"/>
              </w:rPr>
            </w:pPr>
            <w:r w:rsidRPr="00EF5447">
              <w:rPr>
                <w:rFonts w:eastAsia="Malgun Gothic"/>
                <w:lang w:eastAsia="ko-KR"/>
              </w:rPr>
              <w:t>DC_1A_n7A</w:t>
            </w:r>
          </w:p>
          <w:p w14:paraId="4215385D" w14:textId="43200F31" w:rsidR="00AE2F5E" w:rsidRPr="00EF5447" w:rsidRDefault="00AE2F5E" w:rsidP="00215D8F">
            <w:pPr>
              <w:pStyle w:val="TAC"/>
              <w:rPr>
                <w:rFonts w:eastAsia="Malgun Gothic"/>
                <w:lang w:eastAsia="ko-KR"/>
              </w:rPr>
            </w:pPr>
            <w:ins w:id="33" w:author="Ericsson" w:date="2021-01-14T17:52:00Z">
              <w:r w:rsidRPr="00E062F1">
                <w:t>DC_1A_n7</w:t>
              </w:r>
              <w:r>
                <w:t>B</w:t>
              </w:r>
            </w:ins>
          </w:p>
          <w:p w14:paraId="40591F71" w14:textId="77777777" w:rsidR="00AE2F5E" w:rsidRPr="00EF5447" w:rsidRDefault="00AE2F5E" w:rsidP="00215D8F">
            <w:pPr>
              <w:pStyle w:val="TAC"/>
              <w:rPr>
                <w:noProof/>
                <w:lang w:eastAsia="zh-CN"/>
              </w:rPr>
            </w:pPr>
            <w:r w:rsidRPr="00EF5447">
              <w:rPr>
                <w:rFonts w:eastAsia="Malgun Gothic"/>
                <w:lang w:eastAsia="ko-KR"/>
              </w:rPr>
              <w:t>DC_1A_n78A</w:t>
            </w:r>
          </w:p>
        </w:tc>
      </w:tr>
      <w:tr w:rsidR="00AE2F5E" w:rsidRPr="00EF5447" w14:paraId="7963E3F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68977" w14:textId="77777777" w:rsidR="00AE2F5E" w:rsidRPr="00EF5447" w:rsidRDefault="00AE2F5E" w:rsidP="00215D8F">
            <w:pPr>
              <w:pStyle w:val="TAC"/>
              <w:rPr>
                <w:noProof/>
                <w:lang w:eastAsia="zh-CN"/>
              </w:rPr>
            </w:pPr>
            <w:bookmarkStart w:id="34" w:name="OLE_LINK9"/>
            <w:r w:rsidRPr="00EF5447">
              <w:t>DC_1A-8</w:t>
            </w:r>
            <w:r w:rsidRPr="00EF5447">
              <w:rPr>
                <w:rFonts w:eastAsia="Malgun Gothic"/>
              </w:rPr>
              <w:t>A_</w:t>
            </w:r>
            <w:r w:rsidRPr="00EF5447">
              <w:t>n3A</w:t>
            </w:r>
            <w:bookmarkEnd w:id="34"/>
          </w:p>
        </w:tc>
        <w:tc>
          <w:tcPr>
            <w:tcW w:w="5862" w:type="dxa"/>
            <w:tcBorders>
              <w:top w:val="single" w:sz="4" w:space="0" w:color="auto"/>
              <w:left w:val="single" w:sz="4" w:space="0" w:color="auto"/>
              <w:bottom w:val="single" w:sz="4" w:space="0" w:color="auto"/>
              <w:right w:val="single" w:sz="4" w:space="0" w:color="auto"/>
            </w:tcBorders>
            <w:hideMark/>
          </w:tcPr>
          <w:p w14:paraId="5CE48AB2" w14:textId="77777777" w:rsidR="00AE2F5E" w:rsidRPr="00EF5447" w:rsidRDefault="00AE2F5E" w:rsidP="00215D8F">
            <w:pPr>
              <w:pStyle w:val="TAC"/>
            </w:pPr>
            <w:r w:rsidRPr="00EF5447">
              <w:t>DC_1A_n3A</w:t>
            </w:r>
          </w:p>
          <w:p w14:paraId="46A9C128" w14:textId="77777777" w:rsidR="00AE2F5E" w:rsidRPr="00EF5447" w:rsidRDefault="00AE2F5E" w:rsidP="00215D8F">
            <w:pPr>
              <w:pStyle w:val="TAC"/>
              <w:rPr>
                <w:noProof/>
                <w:lang w:eastAsia="zh-CN"/>
              </w:rPr>
            </w:pPr>
            <w:r w:rsidRPr="00EF5447">
              <w:t>DC_8A_n3A</w:t>
            </w:r>
          </w:p>
        </w:tc>
      </w:tr>
      <w:tr w:rsidR="00AE2F5E" w:rsidRPr="00EF5447" w14:paraId="10D2809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E2D31" w14:textId="77777777" w:rsidR="00AE2F5E" w:rsidRPr="00EF5447" w:rsidRDefault="00AE2F5E" w:rsidP="00215D8F">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E8860FA" w14:textId="77777777" w:rsidR="00AE2F5E" w:rsidRPr="00EF5447" w:rsidRDefault="00AE2F5E" w:rsidP="00215D8F">
            <w:pPr>
              <w:pStyle w:val="TAC"/>
            </w:pPr>
            <w:r w:rsidRPr="00EF5447">
              <w:t>DC_1A_n28A</w:t>
            </w:r>
          </w:p>
          <w:p w14:paraId="00FD4F29" w14:textId="77777777" w:rsidR="00AE2F5E" w:rsidRPr="00EF5447" w:rsidRDefault="00AE2F5E" w:rsidP="00215D8F">
            <w:pPr>
              <w:pStyle w:val="TAC"/>
              <w:rPr>
                <w:noProof/>
                <w:lang w:eastAsia="zh-CN"/>
              </w:rPr>
            </w:pPr>
            <w:r w:rsidRPr="00EF5447">
              <w:t>DC_8A_n28A</w:t>
            </w:r>
          </w:p>
        </w:tc>
      </w:tr>
      <w:tr w:rsidR="00AE2F5E" w:rsidRPr="00EF5447" w14:paraId="7A6EF92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9B9FCE" w14:textId="77777777" w:rsidR="00AE2F5E" w:rsidRPr="00EF5447" w:rsidRDefault="00AE2F5E" w:rsidP="00215D8F">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4B4E98B6" w14:textId="77777777" w:rsidR="00AE2F5E" w:rsidRPr="00EF5447" w:rsidRDefault="00AE2F5E" w:rsidP="00215D8F">
            <w:pPr>
              <w:pStyle w:val="TAC"/>
            </w:pPr>
            <w:r w:rsidRPr="00EF5447">
              <w:t>DC_1A_n8A</w:t>
            </w:r>
          </w:p>
          <w:p w14:paraId="21454B85" w14:textId="77777777" w:rsidR="00AE2F5E" w:rsidRPr="00EF5447" w:rsidRDefault="00AE2F5E" w:rsidP="00215D8F">
            <w:pPr>
              <w:pStyle w:val="TAC"/>
            </w:pPr>
            <w:r w:rsidRPr="00EF5447">
              <w:t>DC_1A_n40A</w:t>
            </w:r>
          </w:p>
        </w:tc>
      </w:tr>
      <w:tr w:rsidR="00AE2F5E" w:rsidRPr="00EF5447" w14:paraId="10A3563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8D364" w14:textId="77777777" w:rsidR="00AE2F5E" w:rsidRPr="00EF5447" w:rsidRDefault="00AE2F5E" w:rsidP="00215D8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0B259CE" w14:textId="77777777" w:rsidR="00AE2F5E" w:rsidRPr="00EF5447" w:rsidRDefault="00AE2F5E" w:rsidP="00215D8F">
            <w:pPr>
              <w:pStyle w:val="TAC"/>
            </w:pPr>
            <w:r w:rsidRPr="00EF5447">
              <w:t>DC_1A_n77A</w:t>
            </w:r>
          </w:p>
          <w:p w14:paraId="552BE955" w14:textId="77777777" w:rsidR="00AE2F5E" w:rsidRPr="00EF5447" w:rsidRDefault="00AE2F5E" w:rsidP="00215D8F">
            <w:pPr>
              <w:pStyle w:val="TAC"/>
              <w:rPr>
                <w:noProof/>
                <w:lang w:eastAsia="zh-CN"/>
              </w:rPr>
            </w:pPr>
            <w:r w:rsidRPr="00EF5447">
              <w:t>DC_8A_n77A</w:t>
            </w:r>
          </w:p>
        </w:tc>
      </w:tr>
      <w:tr w:rsidR="00AE2F5E" w:rsidRPr="00EF5447" w14:paraId="18A4D79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307132" w14:textId="77777777" w:rsidR="00AE2F5E" w:rsidRPr="00EF5447" w:rsidRDefault="00AE2F5E" w:rsidP="00215D8F">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E7381DB" w14:textId="77777777" w:rsidR="00AE2F5E" w:rsidRPr="00EF5447" w:rsidRDefault="00AE2F5E" w:rsidP="00215D8F">
            <w:pPr>
              <w:pStyle w:val="TAC"/>
              <w:rPr>
                <w:lang w:eastAsia="fr-FR"/>
              </w:rPr>
            </w:pPr>
            <w:r w:rsidRPr="00EF5447">
              <w:t>DC_1A_n77A</w:t>
            </w:r>
          </w:p>
          <w:p w14:paraId="00495740" w14:textId="77777777" w:rsidR="00AE2F5E" w:rsidRPr="00EF5447" w:rsidRDefault="00AE2F5E" w:rsidP="00215D8F">
            <w:pPr>
              <w:pStyle w:val="TAC"/>
            </w:pPr>
            <w:r w:rsidRPr="00EF5447">
              <w:t>DC_8A_n77A</w:t>
            </w:r>
          </w:p>
        </w:tc>
      </w:tr>
      <w:tr w:rsidR="00AE2F5E" w:rsidRPr="00EF5447" w14:paraId="5020815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E9AB1" w14:textId="77777777" w:rsidR="00AE2F5E" w:rsidRPr="00EF5447" w:rsidRDefault="00AE2F5E" w:rsidP="00215D8F">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B11EF3" w14:textId="77777777" w:rsidR="00AE2F5E" w:rsidRPr="00EF5447" w:rsidRDefault="00AE2F5E" w:rsidP="00215D8F">
            <w:pPr>
              <w:pStyle w:val="TAC"/>
              <w:rPr>
                <w:noProof/>
                <w:lang w:eastAsia="zh-CN"/>
              </w:rPr>
            </w:pPr>
            <w:r w:rsidRPr="00EF5447">
              <w:rPr>
                <w:noProof/>
                <w:lang w:eastAsia="zh-CN"/>
              </w:rPr>
              <w:t>DC_1A_n78A</w:t>
            </w:r>
          </w:p>
          <w:p w14:paraId="47FD011D" w14:textId="77777777" w:rsidR="00AE2F5E" w:rsidRPr="00EF5447" w:rsidRDefault="00AE2F5E" w:rsidP="00215D8F">
            <w:pPr>
              <w:pStyle w:val="TAC"/>
              <w:rPr>
                <w:noProof/>
                <w:lang w:eastAsia="zh-CN"/>
              </w:rPr>
            </w:pPr>
            <w:r w:rsidRPr="00EF5447">
              <w:rPr>
                <w:noProof/>
                <w:lang w:eastAsia="zh-CN"/>
              </w:rPr>
              <w:t>DC_8A_n78A</w:t>
            </w:r>
          </w:p>
        </w:tc>
      </w:tr>
      <w:tr w:rsidR="00AE2F5E" w:rsidRPr="00EF5447" w14:paraId="4846886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EE7C9" w14:textId="77777777" w:rsidR="00AE2F5E" w:rsidRPr="00EF5447" w:rsidRDefault="00AE2F5E" w:rsidP="00215D8F">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78DEC330" w14:textId="77777777" w:rsidR="00AE2F5E" w:rsidRPr="00EF5447" w:rsidRDefault="00AE2F5E" w:rsidP="00215D8F">
            <w:pPr>
              <w:pStyle w:val="TAC"/>
            </w:pPr>
            <w:r w:rsidRPr="00EF5447">
              <w:t>DC_1A_n8A</w:t>
            </w:r>
          </w:p>
          <w:p w14:paraId="14F2F8FC" w14:textId="77777777" w:rsidR="00AE2F5E" w:rsidRPr="00EF5447" w:rsidRDefault="00AE2F5E" w:rsidP="00215D8F">
            <w:pPr>
              <w:pStyle w:val="TAC"/>
              <w:rPr>
                <w:noProof/>
                <w:lang w:eastAsia="zh-CN"/>
              </w:rPr>
            </w:pPr>
            <w:r w:rsidRPr="00EF5447">
              <w:t>DC_1A_n78A</w:t>
            </w:r>
          </w:p>
        </w:tc>
      </w:tr>
      <w:tr w:rsidR="00AE2F5E" w:rsidRPr="00EF5447" w14:paraId="31F0742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CB63B" w14:textId="77777777" w:rsidR="00AE2F5E" w:rsidRPr="00EF5447" w:rsidRDefault="00AE2F5E" w:rsidP="00215D8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817E036" w14:textId="77777777" w:rsidR="00AE2F5E" w:rsidRPr="00EF5447" w:rsidRDefault="00AE2F5E" w:rsidP="00215D8F">
            <w:pPr>
              <w:pStyle w:val="TAC"/>
            </w:pPr>
            <w:r w:rsidRPr="00EF5447">
              <w:t>DC_1A_n79A</w:t>
            </w:r>
          </w:p>
          <w:p w14:paraId="670124DF" w14:textId="77777777" w:rsidR="00AE2F5E" w:rsidRPr="00EF5447" w:rsidRDefault="00AE2F5E" w:rsidP="00215D8F">
            <w:pPr>
              <w:pStyle w:val="TAC"/>
              <w:rPr>
                <w:noProof/>
                <w:lang w:eastAsia="zh-CN"/>
              </w:rPr>
            </w:pPr>
            <w:r w:rsidRPr="00EF5447">
              <w:t>DC_8A_n79A</w:t>
            </w:r>
          </w:p>
        </w:tc>
      </w:tr>
      <w:tr w:rsidR="00AE2F5E" w:rsidRPr="00EF5447" w14:paraId="7E41A8D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3C5CA" w14:textId="77777777" w:rsidR="00AE2F5E" w:rsidRPr="00EF5447" w:rsidRDefault="00AE2F5E" w:rsidP="00215D8F">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55E7D23D" w14:textId="77777777" w:rsidR="00AE2F5E" w:rsidRPr="00EF5447" w:rsidRDefault="00AE2F5E" w:rsidP="00215D8F">
            <w:pPr>
              <w:pStyle w:val="TAC"/>
            </w:pPr>
            <w:r w:rsidRPr="00EF5447">
              <w:t>DC_1A_n3A</w:t>
            </w:r>
          </w:p>
          <w:p w14:paraId="397951BE" w14:textId="77777777" w:rsidR="00AE2F5E" w:rsidRPr="00EF5447" w:rsidRDefault="00AE2F5E" w:rsidP="00215D8F">
            <w:pPr>
              <w:pStyle w:val="TAC"/>
            </w:pPr>
            <w:r w:rsidRPr="00EF5447">
              <w:t>DC_11A_n3A</w:t>
            </w:r>
          </w:p>
        </w:tc>
      </w:tr>
      <w:tr w:rsidR="00AE2F5E" w:rsidRPr="00EF5447" w14:paraId="45B800B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F7DAA9" w14:textId="77777777" w:rsidR="00AE2F5E" w:rsidRPr="00EF5447" w:rsidRDefault="00AE2F5E" w:rsidP="00215D8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A8C5E09" w14:textId="77777777" w:rsidR="00AE2F5E" w:rsidRPr="00EF5447" w:rsidRDefault="00AE2F5E" w:rsidP="00215D8F">
            <w:pPr>
              <w:pStyle w:val="TAC"/>
            </w:pPr>
            <w:r w:rsidRPr="00EF5447">
              <w:t>DC_1A_n77A</w:t>
            </w:r>
          </w:p>
          <w:p w14:paraId="3600548A" w14:textId="77777777" w:rsidR="00AE2F5E" w:rsidRPr="00EF5447" w:rsidRDefault="00AE2F5E" w:rsidP="00215D8F">
            <w:pPr>
              <w:pStyle w:val="TAC"/>
              <w:rPr>
                <w:noProof/>
                <w:lang w:eastAsia="zh-CN"/>
              </w:rPr>
            </w:pPr>
            <w:r w:rsidRPr="00EF5447">
              <w:t>DC_11A_n77A</w:t>
            </w:r>
          </w:p>
        </w:tc>
      </w:tr>
      <w:tr w:rsidR="00AE2F5E" w:rsidRPr="00EF5447" w14:paraId="09C912A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0F487" w14:textId="77777777" w:rsidR="00AE2F5E" w:rsidRPr="00EF5447" w:rsidRDefault="00AE2F5E" w:rsidP="00215D8F">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2B1BCC8" w14:textId="77777777" w:rsidR="00AE2F5E" w:rsidRPr="00EF5447" w:rsidRDefault="00AE2F5E" w:rsidP="00215D8F">
            <w:pPr>
              <w:pStyle w:val="TAC"/>
              <w:rPr>
                <w:lang w:eastAsia="fr-FR"/>
              </w:rPr>
            </w:pPr>
            <w:r w:rsidRPr="00EF5447">
              <w:t>DC_1A_n77A</w:t>
            </w:r>
          </w:p>
          <w:p w14:paraId="17A4010D" w14:textId="77777777" w:rsidR="00AE2F5E" w:rsidRPr="00EF5447" w:rsidRDefault="00AE2F5E" w:rsidP="00215D8F">
            <w:pPr>
              <w:pStyle w:val="TAC"/>
            </w:pPr>
            <w:r w:rsidRPr="00EF5447">
              <w:t>DC_11A_n77A</w:t>
            </w:r>
          </w:p>
        </w:tc>
      </w:tr>
      <w:tr w:rsidR="00AE2F5E" w:rsidRPr="00EF5447" w14:paraId="1B06D55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CB290" w14:textId="77777777" w:rsidR="00AE2F5E" w:rsidRPr="00EF5447" w:rsidRDefault="00AE2F5E" w:rsidP="00215D8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ABAEC66" w14:textId="77777777" w:rsidR="00AE2F5E" w:rsidRPr="00EF5447" w:rsidRDefault="00AE2F5E" w:rsidP="00215D8F">
            <w:pPr>
              <w:pStyle w:val="TAC"/>
            </w:pPr>
            <w:r w:rsidRPr="00EF5447">
              <w:t>DC_1A_n78A</w:t>
            </w:r>
          </w:p>
          <w:p w14:paraId="400BAD5E" w14:textId="77777777" w:rsidR="00AE2F5E" w:rsidRPr="00EF5447" w:rsidRDefault="00AE2F5E" w:rsidP="00215D8F">
            <w:pPr>
              <w:pStyle w:val="TAC"/>
              <w:rPr>
                <w:noProof/>
                <w:lang w:eastAsia="zh-CN"/>
              </w:rPr>
            </w:pPr>
            <w:r w:rsidRPr="00EF5447">
              <w:t>DC_11A_n78A</w:t>
            </w:r>
          </w:p>
        </w:tc>
      </w:tr>
      <w:tr w:rsidR="00AE2F5E" w:rsidRPr="00EF5447" w14:paraId="357C06F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33523B" w14:textId="77777777" w:rsidR="00AE2F5E" w:rsidRPr="00EF5447" w:rsidRDefault="00AE2F5E" w:rsidP="00215D8F">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7BE68349" w14:textId="77777777" w:rsidR="00AE2F5E" w:rsidRPr="00EF5447" w:rsidRDefault="00AE2F5E" w:rsidP="00215D8F">
            <w:pPr>
              <w:pStyle w:val="TAC"/>
              <w:rPr>
                <w:lang w:eastAsia="ja-JP"/>
              </w:rPr>
            </w:pPr>
            <w:r w:rsidRPr="00EF5447">
              <w:rPr>
                <w:lang w:eastAsia="ja-JP"/>
              </w:rPr>
              <w:t>DC_1A_n3A</w:t>
            </w:r>
          </w:p>
          <w:p w14:paraId="5547906A" w14:textId="77777777" w:rsidR="00AE2F5E" w:rsidRPr="00EF5447" w:rsidRDefault="00AE2F5E" w:rsidP="00215D8F">
            <w:pPr>
              <w:pStyle w:val="TAC"/>
            </w:pPr>
            <w:r w:rsidRPr="00EF5447">
              <w:rPr>
                <w:lang w:eastAsia="ja-JP"/>
              </w:rPr>
              <w:t>DC_18A_n3A</w:t>
            </w:r>
          </w:p>
        </w:tc>
      </w:tr>
      <w:tr w:rsidR="00AE2F5E" w:rsidRPr="00EF5447" w14:paraId="65F87FA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238D50" w14:textId="77777777" w:rsidR="00AE2F5E" w:rsidRPr="00EF5447" w:rsidRDefault="00AE2F5E" w:rsidP="00215D8F">
            <w:pPr>
              <w:pStyle w:val="TAC"/>
              <w:rPr>
                <w:lang w:eastAsia="ja-JP"/>
              </w:rPr>
            </w:pPr>
            <w:r w:rsidRPr="00EF5447">
              <w:rPr>
                <w:lang w:eastAsia="ja-JP"/>
              </w:rPr>
              <w:t>DC_1A-18A_n28A</w:t>
            </w:r>
          </w:p>
        </w:tc>
        <w:tc>
          <w:tcPr>
            <w:tcW w:w="5862" w:type="dxa"/>
            <w:tcBorders>
              <w:top w:val="single" w:sz="4" w:space="0" w:color="auto"/>
              <w:left w:val="single" w:sz="4" w:space="0" w:color="auto"/>
              <w:bottom w:val="single" w:sz="4" w:space="0" w:color="auto"/>
              <w:right w:val="single" w:sz="4" w:space="0" w:color="auto"/>
            </w:tcBorders>
          </w:tcPr>
          <w:p w14:paraId="58F12BA0" w14:textId="77777777" w:rsidR="00AE2F5E" w:rsidRPr="00EF5447" w:rsidRDefault="00AE2F5E" w:rsidP="00215D8F">
            <w:pPr>
              <w:pStyle w:val="TAC"/>
            </w:pPr>
            <w:r w:rsidRPr="00EF5447">
              <w:t>DC_1A_n28A</w:t>
            </w:r>
          </w:p>
          <w:p w14:paraId="372372D1" w14:textId="77777777" w:rsidR="00AE2F5E" w:rsidRPr="00EF5447" w:rsidRDefault="00AE2F5E" w:rsidP="00215D8F">
            <w:pPr>
              <w:pStyle w:val="TAC"/>
              <w:rPr>
                <w:lang w:eastAsia="ja-JP"/>
              </w:rPr>
            </w:pPr>
            <w:r w:rsidRPr="00EF5447">
              <w:t>DC_18A_n28A</w:t>
            </w:r>
          </w:p>
        </w:tc>
      </w:tr>
      <w:tr w:rsidR="00AE2F5E" w:rsidRPr="00EF5447" w14:paraId="3BB041D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465808" w14:textId="77777777" w:rsidR="00AE2F5E" w:rsidRPr="00EF5447" w:rsidRDefault="00AE2F5E" w:rsidP="00215D8F">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6AABD204" w14:textId="77777777" w:rsidR="00AE2F5E" w:rsidRPr="00EF5447" w:rsidRDefault="00AE2F5E" w:rsidP="00215D8F">
            <w:pPr>
              <w:pStyle w:val="TAC"/>
            </w:pPr>
            <w:r w:rsidRPr="00EF5447">
              <w:t>DC_1A_n41A</w:t>
            </w:r>
          </w:p>
          <w:p w14:paraId="5CA4DC9C" w14:textId="77777777" w:rsidR="00AE2F5E" w:rsidRPr="00EF5447" w:rsidRDefault="00AE2F5E" w:rsidP="00215D8F">
            <w:pPr>
              <w:pStyle w:val="TAC"/>
              <w:rPr>
                <w:lang w:eastAsia="ja-JP"/>
              </w:rPr>
            </w:pPr>
            <w:r w:rsidRPr="00EF5447">
              <w:t>DC_18A_n41A</w:t>
            </w:r>
          </w:p>
        </w:tc>
      </w:tr>
      <w:tr w:rsidR="00AE2F5E" w:rsidRPr="00EF5447" w14:paraId="021C08E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DB720E" w14:textId="77777777" w:rsidR="00AE2F5E" w:rsidRPr="00EF5447" w:rsidRDefault="00AE2F5E" w:rsidP="00215D8F">
            <w:pPr>
              <w:pStyle w:val="TAC"/>
              <w:rPr>
                <w:noProof/>
                <w:vertAlign w:val="superscript"/>
                <w:lang w:eastAsia="zh-CN"/>
              </w:rPr>
            </w:pPr>
            <w:r w:rsidRPr="00EF5447">
              <w:t>DC_1A-18A_n77A</w:t>
            </w:r>
            <w:r w:rsidRPr="00EF5447">
              <w:rPr>
                <w:noProof/>
                <w:vertAlign w:val="superscript"/>
                <w:lang w:eastAsia="zh-CN"/>
              </w:rPr>
              <w:t>5</w:t>
            </w:r>
          </w:p>
          <w:p w14:paraId="44B37AD2" w14:textId="77777777" w:rsidR="00AE2F5E" w:rsidRPr="00EF5447" w:rsidRDefault="00AE2F5E" w:rsidP="00215D8F">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7BAE52" w14:textId="77777777" w:rsidR="00AE2F5E" w:rsidRPr="00EF5447" w:rsidRDefault="00AE2F5E" w:rsidP="00215D8F">
            <w:pPr>
              <w:pStyle w:val="TAC"/>
              <w:rPr>
                <w:noProof/>
                <w:lang w:eastAsia="zh-CN"/>
              </w:rPr>
            </w:pPr>
            <w:r w:rsidRPr="00EF5447">
              <w:rPr>
                <w:noProof/>
                <w:lang w:eastAsia="zh-CN"/>
              </w:rPr>
              <w:t>DC_1A_n77A</w:t>
            </w:r>
          </w:p>
          <w:p w14:paraId="07DB4613" w14:textId="77777777" w:rsidR="00AE2F5E" w:rsidRPr="00EF5447" w:rsidRDefault="00AE2F5E" w:rsidP="00215D8F">
            <w:pPr>
              <w:pStyle w:val="TAC"/>
              <w:rPr>
                <w:noProof/>
                <w:lang w:eastAsia="zh-CN"/>
              </w:rPr>
            </w:pPr>
            <w:r w:rsidRPr="00EF5447">
              <w:rPr>
                <w:noProof/>
                <w:lang w:eastAsia="zh-CN"/>
              </w:rPr>
              <w:t>DC_18A_n77A</w:t>
            </w:r>
          </w:p>
        </w:tc>
      </w:tr>
      <w:tr w:rsidR="00AE2F5E" w:rsidRPr="00EF5447" w14:paraId="3A35CBE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ED3D3" w14:textId="77777777" w:rsidR="00AE2F5E" w:rsidRPr="00EF5447" w:rsidRDefault="00AE2F5E" w:rsidP="00215D8F">
            <w:pPr>
              <w:pStyle w:val="TAC"/>
              <w:rPr>
                <w:noProof/>
                <w:vertAlign w:val="superscript"/>
                <w:lang w:eastAsia="zh-CN"/>
              </w:rPr>
            </w:pPr>
            <w:r w:rsidRPr="00EF5447">
              <w:t>DC_1A-18A_n78A</w:t>
            </w:r>
            <w:r w:rsidRPr="00EF5447">
              <w:rPr>
                <w:noProof/>
                <w:vertAlign w:val="superscript"/>
                <w:lang w:eastAsia="zh-CN"/>
              </w:rPr>
              <w:t>5</w:t>
            </w:r>
          </w:p>
          <w:p w14:paraId="6A60FED3" w14:textId="77777777" w:rsidR="00AE2F5E" w:rsidRPr="00EF5447" w:rsidRDefault="00AE2F5E" w:rsidP="00215D8F">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1CC5D4" w14:textId="77777777" w:rsidR="00AE2F5E" w:rsidRPr="00EF5447" w:rsidRDefault="00AE2F5E" w:rsidP="00215D8F">
            <w:pPr>
              <w:pStyle w:val="TAC"/>
              <w:rPr>
                <w:noProof/>
                <w:lang w:eastAsia="zh-CN"/>
              </w:rPr>
            </w:pPr>
            <w:r w:rsidRPr="00EF5447">
              <w:rPr>
                <w:noProof/>
                <w:lang w:eastAsia="zh-CN"/>
              </w:rPr>
              <w:t>DC_1A_n78A</w:t>
            </w:r>
          </w:p>
          <w:p w14:paraId="38DE10C3" w14:textId="77777777" w:rsidR="00AE2F5E" w:rsidRPr="00EF5447" w:rsidRDefault="00AE2F5E" w:rsidP="00215D8F">
            <w:pPr>
              <w:pStyle w:val="TAC"/>
              <w:rPr>
                <w:noProof/>
                <w:lang w:eastAsia="zh-CN"/>
              </w:rPr>
            </w:pPr>
            <w:r w:rsidRPr="00EF5447">
              <w:rPr>
                <w:noProof/>
                <w:lang w:eastAsia="zh-CN"/>
              </w:rPr>
              <w:t>DC_18A_n78A</w:t>
            </w:r>
          </w:p>
        </w:tc>
      </w:tr>
      <w:tr w:rsidR="00AE2F5E" w:rsidRPr="00EF5447" w14:paraId="7246A09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DC2633" w14:textId="77777777" w:rsidR="00AE2F5E" w:rsidRPr="00EF5447" w:rsidRDefault="00AE2F5E" w:rsidP="00215D8F">
            <w:pPr>
              <w:pStyle w:val="TAC"/>
            </w:pPr>
            <w:r w:rsidRPr="00EF5447">
              <w:lastRenderedPageBreak/>
              <w:t>DC_1A-18A_n79A</w:t>
            </w:r>
          </w:p>
        </w:tc>
        <w:tc>
          <w:tcPr>
            <w:tcW w:w="5862" w:type="dxa"/>
            <w:tcBorders>
              <w:top w:val="single" w:sz="4" w:space="0" w:color="auto"/>
              <w:left w:val="single" w:sz="4" w:space="0" w:color="auto"/>
              <w:bottom w:val="single" w:sz="4" w:space="0" w:color="auto"/>
              <w:right w:val="single" w:sz="4" w:space="0" w:color="auto"/>
            </w:tcBorders>
            <w:hideMark/>
          </w:tcPr>
          <w:p w14:paraId="64B23EBA" w14:textId="77777777" w:rsidR="00AE2F5E" w:rsidRPr="00EF5447" w:rsidRDefault="00AE2F5E" w:rsidP="00215D8F">
            <w:pPr>
              <w:pStyle w:val="TAC"/>
              <w:rPr>
                <w:noProof/>
                <w:lang w:eastAsia="zh-CN"/>
              </w:rPr>
            </w:pPr>
            <w:r w:rsidRPr="00EF5447">
              <w:rPr>
                <w:noProof/>
                <w:lang w:eastAsia="zh-CN"/>
              </w:rPr>
              <w:t>DC_1A_n79A</w:t>
            </w:r>
          </w:p>
          <w:p w14:paraId="251D5B5C" w14:textId="77777777" w:rsidR="00AE2F5E" w:rsidRPr="00EF5447" w:rsidRDefault="00AE2F5E" w:rsidP="00215D8F">
            <w:pPr>
              <w:pStyle w:val="TAC"/>
              <w:rPr>
                <w:noProof/>
                <w:lang w:eastAsia="zh-CN"/>
              </w:rPr>
            </w:pPr>
            <w:r w:rsidRPr="00EF5447">
              <w:rPr>
                <w:noProof/>
                <w:lang w:eastAsia="zh-CN"/>
              </w:rPr>
              <w:t>DC_18A_n79A</w:t>
            </w:r>
          </w:p>
        </w:tc>
      </w:tr>
      <w:tr w:rsidR="00AE2F5E" w:rsidRPr="00EF5447" w14:paraId="0895238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8B2489" w14:textId="77777777" w:rsidR="00AE2F5E" w:rsidRPr="00EF5447" w:rsidRDefault="00AE2F5E" w:rsidP="00215D8F">
            <w:pPr>
              <w:pStyle w:val="TAC"/>
              <w:rPr>
                <w:noProof/>
                <w:lang w:eastAsia="zh-CN"/>
              </w:rPr>
            </w:pPr>
            <w:r w:rsidRPr="00EF5447">
              <w:rPr>
                <w:noProof/>
                <w:lang w:eastAsia="zh-CN"/>
              </w:rPr>
              <w:t>DC_1A-19A_n77A</w:t>
            </w:r>
            <w:r w:rsidRPr="00EF5447">
              <w:rPr>
                <w:noProof/>
                <w:vertAlign w:val="superscript"/>
                <w:lang w:eastAsia="zh-CN"/>
              </w:rPr>
              <w:t>5</w:t>
            </w:r>
          </w:p>
          <w:p w14:paraId="67055C6E" w14:textId="77777777" w:rsidR="00AE2F5E" w:rsidRPr="00EF5447" w:rsidRDefault="00AE2F5E" w:rsidP="00215D8F">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B7DECC" w14:textId="77777777" w:rsidR="00AE2F5E" w:rsidRPr="00EF5447" w:rsidRDefault="00AE2F5E" w:rsidP="00215D8F">
            <w:pPr>
              <w:pStyle w:val="TAC"/>
              <w:rPr>
                <w:noProof/>
                <w:lang w:eastAsia="zh-CN"/>
              </w:rPr>
            </w:pPr>
            <w:r w:rsidRPr="00EF5447">
              <w:rPr>
                <w:noProof/>
                <w:lang w:eastAsia="zh-CN"/>
              </w:rPr>
              <w:t>DC_1A_n77A</w:t>
            </w:r>
          </w:p>
          <w:p w14:paraId="4FEB1518" w14:textId="77777777" w:rsidR="00AE2F5E" w:rsidRPr="00EF5447" w:rsidRDefault="00AE2F5E" w:rsidP="00215D8F">
            <w:pPr>
              <w:pStyle w:val="TAC"/>
              <w:rPr>
                <w:noProof/>
                <w:lang w:eastAsia="zh-CN"/>
              </w:rPr>
            </w:pPr>
            <w:r w:rsidRPr="00EF5447">
              <w:rPr>
                <w:noProof/>
                <w:lang w:eastAsia="zh-CN"/>
              </w:rPr>
              <w:t>DC_19A_n77A</w:t>
            </w:r>
          </w:p>
        </w:tc>
      </w:tr>
      <w:tr w:rsidR="00AE2F5E" w:rsidRPr="00EF5447" w14:paraId="2103BF7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06B13" w14:textId="77777777" w:rsidR="00AE2F5E" w:rsidRPr="00EF5447" w:rsidRDefault="00AE2F5E" w:rsidP="00215D8F">
            <w:pPr>
              <w:pStyle w:val="TAC"/>
              <w:rPr>
                <w:noProof/>
                <w:lang w:eastAsia="zh-CN"/>
              </w:rPr>
            </w:pPr>
            <w:r w:rsidRPr="00EF5447">
              <w:rPr>
                <w:noProof/>
                <w:lang w:eastAsia="zh-CN"/>
              </w:rPr>
              <w:t>DC_1A-19A_n78A</w:t>
            </w:r>
            <w:r w:rsidRPr="00EF5447">
              <w:rPr>
                <w:noProof/>
                <w:vertAlign w:val="superscript"/>
                <w:lang w:eastAsia="zh-CN"/>
              </w:rPr>
              <w:t>5</w:t>
            </w:r>
          </w:p>
          <w:p w14:paraId="459895DD" w14:textId="77777777" w:rsidR="00AE2F5E" w:rsidRPr="00EF5447" w:rsidRDefault="00AE2F5E" w:rsidP="00215D8F">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BA1096" w14:textId="77777777" w:rsidR="00AE2F5E" w:rsidRPr="00EF5447" w:rsidRDefault="00AE2F5E" w:rsidP="00215D8F">
            <w:pPr>
              <w:pStyle w:val="TAC"/>
              <w:rPr>
                <w:noProof/>
                <w:lang w:eastAsia="zh-CN"/>
              </w:rPr>
            </w:pPr>
            <w:r w:rsidRPr="00EF5447">
              <w:rPr>
                <w:noProof/>
                <w:lang w:eastAsia="zh-CN"/>
              </w:rPr>
              <w:t>DC_1A_n78A</w:t>
            </w:r>
          </w:p>
          <w:p w14:paraId="421B010A" w14:textId="77777777" w:rsidR="00AE2F5E" w:rsidRPr="00EF5447" w:rsidRDefault="00AE2F5E" w:rsidP="00215D8F">
            <w:pPr>
              <w:pStyle w:val="TAC"/>
              <w:rPr>
                <w:noProof/>
                <w:lang w:eastAsia="zh-CN"/>
              </w:rPr>
            </w:pPr>
            <w:r w:rsidRPr="00EF5447">
              <w:rPr>
                <w:noProof/>
                <w:lang w:eastAsia="zh-CN"/>
              </w:rPr>
              <w:t>DC_19A_n78A</w:t>
            </w:r>
          </w:p>
        </w:tc>
      </w:tr>
      <w:tr w:rsidR="00AE2F5E" w:rsidRPr="00EF5447" w14:paraId="56FA1BD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5021D" w14:textId="77777777" w:rsidR="00AE2F5E" w:rsidRPr="00EF5447" w:rsidRDefault="00AE2F5E" w:rsidP="00215D8F">
            <w:pPr>
              <w:pStyle w:val="TAC"/>
              <w:rPr>
                <w:noProof/>
                <w:lang w:eastAsia="zh-CN"/>
              </w:rPr>
            </w:pPr>
            <w:r w:rsidRPr="00EF5447">
              <w:rPr>
                <w:noProof/>
                <w:lang w:eastAsia="zh-CN"/>
              </w:rPr>
              <w:t>DC_1A-19A_n79A</w:t>
            </w:r>
            <w:r w:rsidRPr="00EF5447">
              <w:rPr>
                <w:noProof/>
                <w:vertAlign w:val="superscript"/>
                <w:lang w:eastAsia="zh-CN"/>
              </w:rPr>
              <w:t>5</w:t>
            </w:r>
          </w:p>
          <w:p w14:paraId="31BEC9C2" w14:textId="77777777" w:rsidR="00AE2F5E" w:rsidRPr="00EF5447" w:rsidRDefault="00AE2F5E" w:rsidP="00215D8F">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EEC4B" w14:textId="77777777" w:rsidR="00AE2F5E" w:rsidRPr="00EF5447" w:rsidRDefault="00AE2F5E" w:rsidP="00215D8F">
            <w:pPr>
              <w:pStyle w:val="TAC"/>
              <w:rPr>
                <w:noProof/>
                <w:lang w:eastAsia="zh-CN"/>
              </w:rPr>
            </w:pPr>
            <w:r w:rsidRPr="00EF5447">
              <w:rPr>
                <w:noProof/>
                <w:lang w:eastAsia="zh-CN"/>
              </w:rPr>
              <w:t>DC_1A_n79A</w:t>
            </w:r>
          </w:p>
          <w:p w14:paraId="11CBEAC4" w14:textId="77777777" w:rsidR="00AE2F5E" w:rsidRPr="00EF5447" w:rsidRDefault="00AE2F5E" w:rsidP="00215D8F">
            <w:pPr>
              <w:pStyle w:val="TAC"/>
              <w:rPr>
                <w:noProof/>
                <w:lang w:eastAsia="zh-CN"/>
              </w:rPr>
            </w:pPr>
            <w:r w:rsidRPr="00EF5447">
              <w:rPr>
                <w:noProof/>
                <w:lang w:eastAsia="zh-CN"/>
              </w:rPr>
              <w:t>DC_19A_n79A</w:t>
            </w:r>
          </w:p>
        </w:tc>
      </w:tr>
      <w:tr w:rsidR="00AE2F5E" w:rsidRPr="00EF5447" w14:paraId="6CADF91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0C1C77" w14:textId="77777777" w:rsidR="00AE2F5E" w:rsidRPr="00EF5447" w:rsidRDefault="00AE2F5E" w:rsidP="00215D8F">
            <w:pPr>
              <w:pStyle w:val="TAC"/>
              <w:rPr>
                <w:lang w:eastAsia="ja-JP"/>
              </w:rPr>
            </w:pPr>
            <w:r w:rsidRPr="00EF5447">
              <w:rPr>
                <w:lang w:eastAsia="ja-JP"/>
              </w:rPr>
              <w:t>DC_1A-20A_n3A</w:t>
            </w:r>
          </w:p>
          <w:p w14:paraId="6FACF4FE" w14:textId="77777777" w:rsidR="00AE2F5E" w:rsidRPr="00EF5447" w:rsidRDefault="00AE2F5E" w:rsidP="00215D8F">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593FA677" w14:textId="77777777" w:rsidR="00AE2F5E" w:rsidRPr="00EF5447" w:rsidRDefault="00AE2F5E" w:rsidP="00215D8F">
            <w:pPr>
              <w:pStyle w:val="TAC"/>
              <w:rPr>
                <w:lang w:eastAsia="fi-FI"/>
              </w:rPr>
            </w:pPr>
            <w:r w:rsidRPr="00EF5447">
              <w:rPr>
                <w:lang w:eastAsia="fi-FI"/>
              </w:rPr>
              <w:t>DC_1A_n3A</w:t>
            </w:r>
          </w:p>
          <w:p w14:paraId="79E1F62C" w14:textId="77777777" w:rsidR="00AE2F5E" w:rsidRPr="00EF5447" w:rsidRDefault="00AE2F5E" w:rsidP="00215D8F">
            <w:pPr>
              <w:pStyle w:val="TAC"/>
              <w:rPr>
                <w:noProof/>
                <w:lang w:eastAsia="zh-CN"/>
              </w:rPr>
            </w:pPr>
            <w:r w:rsidRPr="00EF5447">
              <w:rPr>
                <w:lang w:eastAsia="fi-FI"/>
              </w:rPr>
              <w:t>DC_20A_n3A</w:t>
            </w:r>
          </w:p>
        </w:tc>
      </w:tr>
      <w:tr w:rsidR="00AE2F5E" w:rsidRPr="00EF5447" w14:paraId="2DC7759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A7C37" w14:textId="77777777" w:rsidR="00AE2F5E" w:rsidRPr="00EF5447" w:rsidRDefault="00AE2F5E" w:rsidP="00215D8F">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03BC2A1E" w14:textId="77777777" w:rsidR="00AE2F5E" w:rsidRPr="00EF5447" w:rsidRDefault="00AE2F5E" w:rsidP="00215D8F">
            <w:pPr>
              <w:pStyle w:val="TAC"/>
              <w:rPr>
                <w:lang w:eastAsia="ja-JP"/>
              </w:rPr>
            </w:pPr>
            <w:r w:rsidRPr="00EF5447">
              <w:rPr>
                <w:lang w:eastAsia="fi-FI"/>
              </w:rPr>
              <w:t>DC_1A_</w:t>
            </w:r>
            <w:r w:rsidRPr="00EF5447">
              <w:rPr>
                <w:lang w:eastAsia="ja-JP"/>
              </w:rPr>
              <w:t>n8A</w:t>
            </w:r>
          </w:p>
          <w:p w14:paraId="64A87618" w14:textId="77777777" w:rsidR="00AE2F5E" w:rsidRPr="00EF5447" w:rsidRDefault="00AE2F5E" w:rsidP="00215D8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E2F5E" w:rsidRPr="00EF5447" w14:paraId="3D3634B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64FBC" w14:textId="77777777" w:rsidR="00AE2F5E" w:rsidRPr="00EF5447" w:rsidRDefault="00AE2F5E" w:rsidP="00215D8F">
            <w:pPr>
              <w:pStyle w:val="TAC"/>
              <w:rPr>
                <w:noProof/>
                <w:lang w:eastAsia="zh-CN"/>
              </w:rPr>
            </w:pPr>
            <w:r w:rsidRPr="00EF5447">
              <w:rPr>
                <w:noProof/>
                <w:lang w:eastAsia="zh-CN"/>
              </w:rPr>
              <w:t>DC_1A-20A_n28A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F5DB624" w14:textId="77777777" w:rsidR="00AE2F5E" w:rsidRPr="00EF5447" w:rsidRDefault="00AE2F5E" w:rsidP="00215D8F">
            <w:pPr>
              <w:pStyle w:val="TAC"/>
              <w:rPr>
                <w:noProof/>
                <w:lang w:eastAsia="zh-CN"/>
              </w:rPr>
            </w:pPr>
            <w:r w:rsidRPr="00EF5447">
              <w:rPr>
                <w:noProof/>
                <w:lang w:eastAsia="zh-CN"/>
              </w:rPr>
              <w:t>DC_1A_n28A</w:t>
            </w:r>
          </w:p>
          <w:p w14:paraId="69214A8F" w14:textId="77777777" w:rsidR="00AE2F5E" w:rsidRPr="00EF5447" w:rsidRDefault="00AE2F5E" w:rsidP="00215D8F">
            <w:pPr>
              <w:pStyle w:val="TAC"/>
              <w:rPr>
                <w:noProof/>
                <w:lang w:eastAsia="zh-CN"/>
              </w:rPr>
            </w:pPr>
            <w:r w:rsidRPr="00EF5447">
              <w:rPr>
                <w:noProof/>
                <w:lang w:eastAsia="zh-CN"/>
              </w:rPr>
              <w:t>DC_20A_n28A</w:t>
            </w:r>
          </w:p>
        </w:tc>
      </w:tr>
      <w:tr w:rsidR="00AE2F5E" w:rsidRPr="00EF5447" w14:paraId="3A57867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1A92C" w14:textId="77777777" w:rsidR="00AE2F5E" w:rsidRPr="00EF5447" w:rsidRDefault="00AE2F5E" w:rsidP="00215D8F">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6613E283" w14:textId="77777777" w:rsidR="00AE2F5E" w:rsidRPr="00EF5447" w:rsidRDefault="00AE2F5E" w:rsidP="00215D8F">
            <w:pPr>
              <w:pStyle w:val="TAC"/>
              <w:rPr>
                <w:lang w:eastAsia="ja-JP"/>
              </w:rPr>
            </w:pPr>
            <w:bookmarkStart w:id="35" w:name="OLE_LINK40"/>
            <w:bookmarkStart w:id="36" w:name="OLE_LINK41"/>
            <w:r w:rsidRPr="00EF5447">
              <w:rPr>
                <w:lang w:eastAsia="ja-JP"/>
              </w:rPr>
              <w:t>DC_1A_n38A</w:t>
            </w:r>
            <w:bookmarkEnd w:id="35"/>
            <w:bookmarkEnd w:id="36"/>
          </w:p>
          <w:p w14:paraId="23E59A27" w14:textId="77777777" w:rsidR="00AE2F5E" w:rsidRPr="00EF5447" w:rsidRDefault="00AE2F5E" w:rsidP="00215D8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AE2F5E" w:rsidRPr="00EF5447" w14:paraId="02928AF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F255A" w14:textId="77777777" w:rsidR="00AE2F5E" w:rsidRPr="00EF5447" w:rsidRDefault="00AE2F5E" w:rsidP="00215D8F">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07D8D387" w14:textId="77777777" w:rsidR="00AE2F5E" w:rsidRPr="00EF5447" w:rsidRDefault="00AE2F5E" w:rsidP="00215D8F">
            <w:pPr>
              <w:pStyle w:val="TAC"/>
              <w:rPr>
                <w:noProof/>
                <w:lang w:eastAsia="zh-CN"/>
              </w:rPr>
            </w:pPr>
            <w:r w:rsidRPr="00EF5447">
              <w:rPr>
                <w:noProof/>
                <w:lang w:eastAsia="zh-CN"/>
              </w:rPr>
              <w:t>DC_1A_n41A</w:t>
            </w:r>
          </w:p>
          <w:p w14:paraId="24378FC0" w14:textId="77777777" w:rsidR="00AE2F5E" w:rsidRPr="00EF5447" w:rsidRDefault="00AE2F5E" w:rsidP="00215D8F">
            <w:pPr>
              <w:pStyle w:val="TAC"/>
              <w:rPr>
                <w:noProof/>
                <w:lang w:eastAsia="zh-CN"/>
              </w:rPr>
            </w:pPr>
            <w:r w:rsidRPr="00EF5447">
              <w:rPr>
                <w:noProof/>
                <w:lang w:eastAsia="zh-CN"/>
              </w:rPr>
              <w:t>DC_20A_n41A</w:t>
            </w:r>
          </w:p>
        </w:tc>
      </w:tr>
      <w:tr w:rsidR="00AE2F5E" w:rsidRPr="00EF5447" w14:paraId="58B565B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E949B8" w14:textId="77777777" w:rsidR="00AE2F5E" w:rsidRPr="00EF5447" w:rsidRDefault="00AE2F5E" w:rsidP="00215D8F">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BDEF96" w14:textId="77777777" w:rsidR="00AE2F5E" w:rsidRPr="00EF5447" w:rsidRDefault="00AE2F5E" w:rsidP="00215D8F">
            <w:pPr>
              <w:pStyle w:val="TAC"/>
              <w:rPr>
                <w:noProof/>
                <w:lang w:eastAsia="zh-CN"/>
              </w:rPr>
            </w:pPr>
            <w:r w:rsidRPr="00EF5447">
              <w:rPr>
                <w:noProof/>
                <w:lang w:eastAsia="zh-CN"/>
              </w:rPr>
              <w:t>DC_1A_n78A</w:t>
            </w:r>
          </w:p>
          <w:p w14:paraId="7B9D32DE" w14:textId="77777777" w:rsidR="00AE2F5E" w:rsidRPr="00EF5447" w:rsidRDefault="00AE2F5E" w:rsidP="00215D8F">
            <w:pPr>
              <w:pStyle w:val="TAC"/>
              <w:rPr>
                <w:noProof/>
                <w:lang w:eastAsia="zh-CN"/>
              </w:rPr>
            </w:pPr>
            <w:r w:rsidRPr="00EF5447">
              <w:rPr>
                <w:noProof/>
                <w:lang w:eastAsia="zh-CN"/>
              </w:rPr>
              <w:t>DC_20A_n78A</w:t>
            </w:r>
          </w:p>
        </w:tc>
      </w:tr>
      <w:tr w:rsidR="00AE2F5E" w:rsidRPr="00EF5447" w14:paraId="72CCA19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BC2B8" w14:textId="77777777" w:rsidR="00AE2F5E" w:rsidRPr="00EF5447" w:rsidRDefault="00AE2F5E" w:rsidP="00215D8F">
            <w:pPr>
              <w:pStyle w:val="TAC"/>
              <w:rPr>
                <w:noProof/>
                <w:lang w:eastAsia="zh-CN"/>
              </w:rPr>
            </w:pPr>
            <w:r w:rsidRPr="00EF5447">
              <w:rPr>
                <w:noProof/>
                <w:lang w:eastAsia="zh-CN"/>
              </w:rPr>
              <w:t>DC_1A-21A_n77A</w:t>
            </w:r>
            <w:r w:rsidRPr="00EF5447">
              <w:rPr>
                <w:noProof/>
                <w:vertAlign w:val="superscript"/>
                <w:lang w:eastAsia="zh-CN"/>
              </w:rPr>
              <w:t>5</w:t>
            </w:r>
          </w:p>
          <w:p w14:paraId="5839F13F" w14:textId="77777777" w:rsidR="00AE2F5E" w:rsidRPr="00EF5447" w:rsidRDefault="00AE2F5E" w:rsidP="00215D8F">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E8E703" w14:textId="77777777" w:rsidR="00AE2F5E" w:rsidRPr="00EF5447" w:rsidRDefault="00AE2F5E" w:rsidP="00215D8F">
            <w:pPr>
              <w:pStyle w:val="TAC"/>
              <w:rPr>
                <w:noProof/>
                <w:lang w:eastAsia="zh-CN"/>
              </w:rPr>
            </w:pPr>
            <w:r w:rsidRPr="00EF5447">
              <w:rPr>
                <w:noProof/>
                <w:lang w:eastAsia="zh-CN"/>
              </w:rPr>
              <w:t>DC_1A_n77A</w:t>
            </w:r>
          </w:p>
          <w:p w14:paraId="1EF331DD" w14:textId="77777777" w:rsidR="00AE2F5E" w:rsidRPr="00EF5447" w:rsidRDefault="00AE2F5E" w:rsidP="00215D8F">
            <w:pPr>
              <w:pStyle w:val="TAC"/>
              <w:rPr>
                <w:noProof/>
                <w:lang w:eastAsia="zh-CN"/>
              </w:rPr>
            </w:pPr>
            <w:r w:rsidRPr="00EF5447">
              <w:rPr>
                <w:noProof/>
                <w:lang w:eastAsia="zh-CN"/>
              </w:rPr>
              <w:t>DC_21A_n77A</w:t>
            </w:r>
          </w:p>
        </w:tc>
      </w:tr>
      <w:tr w:rsidR="00AE2F5E" w:rsidRPr="00EF5447" w14:paraId="141A120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0AB99" w14:textId="77777777" w:rsidR="00AE2F5E" w:rsidRPr="00EF5447" w:rsidRDefault="00AE2F5E" w:rsidP="00215D8F">
            <w:pPr>
              <w:pStyle w:val="TAC"/>
              <w:rPr>
                <w:noProof/>
                <w:lang w:eastAsia="zh-CN"/>
              </w:rPr>
            </w:pPr>
            <w:r w:rsidRPr="00EF5447">
              <w:rPr>
                <w:noProof/>
                <w:lang w:eastAsia="zh-CN"/>
              </w:rPr>
              <w:t>DC_1A-21A_n78A</w:t>
            </w:r>
            <w:r w:rsidRPr="00EF5447">
              <w:rPr>
                <w:noProof/>
                <w:vertAlign w:val="superscript"/>
                <w:lang w:eastAsia="zh-CN"/>
              </w:rPr>
              <w:t>5</w:t>
            </w:r>
          </w:p>
          <w:p w14:paraId="2AA3E2D3" w14:textId="77777777" w:rsidR="00AE2F5E" w:rsidRPr="00EF5447" w:rsidRDefault="00AE2F5E" w:rsidP="00215D8F">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41951D" w14:textId="77777777" w:rsidR="00AE2F5E" w:rsidRPr="00EF5447" w:rsidRDefault="00AE2F5E" w:rsidP="00215D8F">
            <w:pPr>
              <w:pStyle w:val="TAC"/>
              <w:rPr>
                <w:noProof/>
                <w:lang w:eastAsia="zh-CN"/>
              </w:rPr>
            </w:pPr>
            <w:r w:rsidRPr="00EF5447">
              <w:rPr>
                <w:noProof/>
                <w:lang w:eastAsia="zh-CN"/>
              </w:rPr>
              <w:t>DC_1A_n78A</w:t>
            </w:r>
          </w:p>
          <w:p w14:paraId="2B0258EC" w14:textId="77777777" w:rsidR="00AE2F5E" w:rsidRPr="00EF5447" w:rsidRDefault="00AE2F5E" w:rsidP="00215D8F">
            <w:pPr>
              <w:pStyle w:val="TAC"/>
              <w:rPr>
                <w:noProof/>
                <w:lang w:eastAsia="zh-CN"/>
              </w:rPr>
            </w:pPr>
            <w:r w:rsidRPr="00EF5447">
              <w:rPr>
                <w:noProof/>
                <w:lang w:eastAsia="zh-CN"/>
              </w:rPr>
              <w:t>DC_21A_n78A</w:t>
            </w:r>
          </w:p>
        </w:tc>
      </w:tr>
      <w:tr w:rsidR="00AE2F5E" w:rsidRPr="00EF5447" w14:paraId="7010FAF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35F07" w14:textId="77777777" w:rsidR="00AE2F5E" w:rsidRPr="00EF5447" w:rsidRDefault="00AE2F5E" w:rsidP="00215D8F">
            <w:pPr>
              <w:pStyle w:val="TAC"/>
              <w:rPr>
                <w:noProof/>
                <w:lang w:eastAsia="zh-CN"/>
              </w:rPr>
            </w:pPr>
            <w:r w:rsidRPr="00EF5447">
              <w:rPr>
                <w:noProof/>
                <w:lang w:eastAsia="zh-CN"/>
              </w:rPr>
              <w:t>DC_1A-21A_n79A</w:t>
            </w:r>
            <w:r w:rsidRPr="00EF5447">
              <w:rPr>
                <w:noProof/>
                <w:vertAlign w:val="superscript"/>
                <w:lang w:eastAsia="zh-CN"/>
              </w:rPr>
              <w:t>5</w:t>
            </w:r>
          </w:p>
          <w:p w14:paraId="18D17560" w14:textId="77777777" w:rsidR="00AE2F5E" w:rsidRPr="00EF5447" w:rsidRDefault="00AE2F5E" w:rsidP="00215D8F">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909195" w14:textId="77777777" w:rsidR="00AE2F5E" w:rsidRPr="00EF5447" w:rsidRDefault="00AE2F5E" w:rsidP="00215D8F">
            <w:pPr>
              <w:pStyle w:val="TAC"/>
              <w:rPr>
                <w:noProof/>
                <w:lang w:eastAsia="zh-CN"/>
              </w:rPr>
            </w:pPr>
            <w:r w:rsidRPr="00EF5447">
              <w:rPr>
                <w:noProof/>
                <w:lang w:eastAsia="zh-CN"/>
              </w:rPr>
              <w:t>DC_1A_n79A</w:t>
            </w:r>
          </w:p>
          <w:p w14:paraId="632DD353" w14:textId="77777777" w:rsidR="00AE2F5E" w:rsidRPr="00EF5447" w:rsidRDefault="00AE2F5E" w:rsidP="00215D8F">
            <w:pPr>
              <w:pStyle w:val="TAC"/>
              <w:rPr>
                <w:noProof/>
                <w:lang w:eastAsia="zh-CN"/>
              </w:rPr>
            </w:pPr>
            <w:r w:rsidRPr="00EF5447">
              <w:rPr>
                <w:noProof/>
                <w:lang w:eastAsia="zh-CN"/>
              </w:rPr>
              <w:t>DC_21A_n79A</w:t>
            </w:r>
          </w:p>
        </w:tc>
      </w:tr>
      <w:tr w:rsidR="00AE2F5E" w:rsidRPr="00EF5447" w14:paraId="3DB58E0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860BE" w14:textId="77777777" w:rsidR="00AE2F5E" w:rsidRPr="00EF5447" w:rsidRDefault="00AE2F5E" w:rsidP="00215D8F">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63244DD6" w14:textId="77777777" w:rsidR="00AE2F5E" w:rsidRPr="00EF5447" w:rsidRDefault="00AE2F5E" w:rsidP="00215D8F">
            <w:pPr>
              <w:pStyle w:val="TAC"/>
              <w:rPr>
                <w:lang w:eastAsia="ja-JP"/>
              </w:rPr>
            </w:pPr>
            <w:r w:rsidRPr="00EF5447">
              <w:rPr>
                <w:lang w:eastAsia="ja-JP"/>
              </w:rPr>
              <w:t>DC_1A_n3A</w:t>
            </w:r>
          </w:p>
          <w:p w14:paraId="02CAEB67" w14:textId="77777777" w:rsidR="00AE2F5E" w:rsidRPr="00EF5447" w:rsidRDefault="00AE2F5E" w:rsidP="00215D8F">
            <w:pPr>
              <w:pStyle w:val="TAC"/>
              <w:rPr>
                <w:noProof/>
                <w:lang w:eastAsia="zh-CN"/>
              </w:rPr>
            </w:pPr>
            <w:r w:rsidRPr="00EF5447">
              <w:rPr>
                <w:lang w:eastAsia="ja-JP"/>
              </w:rPr>
              <w:t>DC_28A_n3A</w:t>
            </w:r>
          </w:p>
        </w:tc>
      </w:tr>
      <w:tr w:rsidR="00AE2F5E" w:rsidRPr="00EF5447" w14:paraId="202583A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6AAE9" w14:textId="77777777" w:rsidR="00AE2F5E" w:rsidRPr="00EF5447" w:rsidRDefault="00AE2F5E" w:rsidP="00215D8F">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5A7B3F6" w14:textId="77777777" w:rsidR="00AE2F5E" w:rsidRPr="00EF5447" w:rsidRDefault="00AE2F5E" w:rsidP="00215D8F">
            <w:pPr>
              <w:pStyle w:val="TAC"/>
              <w:rPr>
                <w:lang w:eastAsia="fi-FI"/>
              </w:rPr>
            </w:pPr>
            <w:r w:rsidRPr="00EF5447">
              <w:rPr>
                <w:lang w:eastAsia="fi-FI"/>
              </w:rPr>
              <w:t>DC_1A_n5A</w:t>
            </w:r>
          </w:p>
          <w:p w14:paraId="3DAFE65E" w14:textId="77777777" w:rsidR="00AE2F5E" w:rsidRPr="00EF5447" w:rsidRDefault="00AE2F5E" w:rsidP="00215D8F">
            <w:pPr>
              <w:pStyle w:val="TAC"/>
              <w:rPr>
                <w:noProof/>
                <w:lang w:eastAsia="zh-CN"/>
              </w:rPr>
            </w:pPr>
            <w:r w:rsidRPr="00EF5447">
              <w:rPr>
                <w:lang w:eastAsia="fi-FI"/>
              </w:rPr>
              <w:t>DC_28A_n5A</w:t>
            </w:r>
          </w:p>
        </w:tc>
      </w:tr>
      <w:tr w:rsidR="00AE2F5E" w:rsidRPr="00EF5447" w14:paraId="4952563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99AC1" w14:textId="77777777" w:rsidR="00AE2F5E" w:rsidRPr="00EF5447" w:rsidRDefault="00AE2F5E" w:rsidP="00215D8F">
            <w:pPr>
              <w:pStyle w:val="TAC"/>
              <w:rPr>
                <w:lang w:eastAsia="ja-JP"/>
              </w:rPr>
            </w:pPr>
            <w:r w:rsidRPr="00EF5447">
              <w:rPr>
                <w:lang w:eastAsia="ja-JP"/>
              </w:rPr>
              <w:t>DC_1A-28A_n7A</w:t>
            </w:r>
          </w:p>
          <w:p w14:paraId="6EF2B135" w14:textId="77777777" w:rsidR="00AE2F5E" w:rsidRPr="00EF5447" w:rsidRDefault="00AE2F5E" w:rsidP="00215D8F">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6F8528F3" w14:textId="77777777" w:rsidR="00AE2F5E" w:rsidRPr="00EF5447" w:rsidRDefault="00AE2F5E" w:rsidP="00215D8F">
            <w:pPr>
              <w:pStyle w:val="TAC"/>
              <w:rPr>
                <w:lang w:eastAsia="fi-FI"/>
              </w:rPr>
            </w:pPr>
            <w:r w:rsidRPr="00EF5447">
              <w:rPr>
                <w:lang w:eastAsia="fi-FI"/>
              </w:rPr>
              <w:t>DC_1A_n7A</w:t>
            </w:r>
          </w:p>
          <w:p w14:paraId="6280E54A" w14:textId="77777777" w:rsidR="00AE2F5E" w:rsidRPr="00EF5447" w:rsidRDefault="00AE2F5E" w:rsidP="00215D8F">
            <w:pPr>
              <w:pStyle w:val="TAC"/>
              <w:rPr>
                <w:lang w:eastAsia="fi-FI"/>
              </w:rPr>
            </w:pPr>
            <w:r w:rsidRPr="00EF5447">
              <w:rPr>
                <w:lang w:eastAsia="fi-FI"/>
              </w:rPr>
              <w:t>DC_28A_n7A</w:t>
            </w:r>
          </w:p>
          <w:p w14:paraId="05E94132" w14:textId="77777777" w:rsidR="00AE2F5E" w:rsidRPr="00EF5447" w:rsidRDefault="00AE2F5E" w:rsidP="00215D8F">
            <w:pPr>
              <w:pStyle w:val="TAC"/>
              <w:rPr>
                <w:lang w:eastAsia="fi-FI"/>
              </w:rPr>
            </w:pPr>
            <w:r w:rsidRPr="00EF5447">
              <w:rPr>
                <w:lang w:eastAsia="fi-FI"/>
              </w:rPr>
              <w:t>DC_1A_n7B</w:t>
            </w:r>
          </w:p>
          <w:p w14:paraId="6076D18F" w14:textId="77777777" w:rsidR="00AE2F5E" w:rsidRPr="00EF5447" w:rsidRDefault="00AE2F5E" w:rsidP="00215D8F">
            <w:pPr>
              <w:pStyle w:val="TAC"/>
              <w:rPr>
                <w:lang w:eastAsia="fi-FI"/>
              </w:rPr>
            </w:pPr>
            <w:r w:rsidRPr="00EF5447">
              <w:rPr>
                <w:lang w:eastAsia="fi-FI"/>
              </w:rPr>
              <w:t>DC_28A_n7B</w:t>
            </w:r>
          </w:p>
        </w:tc>
      </w:tr>
      <w:tr w:rsidR="00AE2F5E" w:rsidRPr="00EF5447" w14:paraId="46E8F30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2015F" w14:textId="77777777" w:rsidR="00AE2F5E" w:rsidRPr="00EF5447" w:rsidRDefault="00AE2F5E" w:rsidP="00215D8F">
            <w:pPr>
              <w:pStyle w:val="TAC"/>
              <w:rPr>
                <w:lang w:eastAsia="ja-JP"/>
              </w:rPr>
            </w:pPr>
            <w:r w:rsidRPr="00EF5447">
              <w:rPr>
                <w:lang w:eastAsia="ja-JP"/>
              </w:rPr>
              <w:t>DC_1A-1A-28A_n7A</w:t>
            </w:r>
          </w:p>
          <w:p w14:paraId="0BBB9CB7" w14:textId="77777777" w:rsidR="00AE2F5E" w:rsidRPr="00EF5447" w:rsidRDefault="00AE2F5E" w:rsidP="00215D8F">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777CE0E" w14:textId="77777777" w:rsidR="00AE2F5E" w:rsidRPr="00EF5447" w:rsidRDefault="00AE2F5E" w:rsidP="00215D8F">
            <w:pPr>
              <w:pStyle w:val="TAC"/>
              <w:rPr>
                <w:lang w:eastAsia="fi-FI"/>
              </w:rPr>
            </w:pPr>
            <w:r w:rsidRPr="00EF5447">
              <w:rPr>
                <w:lang w:eastAsia="fi-FI"/>
              </w:rPr>
              <w:t>DC_1A_n7A</w:t>
            </w:r>
          </w:p>
          <w:p w14:paraId="0A28C40F" w14:textId="77777777" w:rsidR="00AE2F5E" w:rsidRPr="00EF5447" w:rsidRDefault="00AE2F5E" w:rsidP="00215D8F">
            <w:pPr>
              <w:pStyle w:val="TAC"/>
              <w:rPr>
                <w:lang w:eastAsia="fi-FI"/>
              </w:rPr>
            </w:pPr>
            <w:r w:rsidRPr="00EF5447">
              <w:rPr>
                <w:lang w:eastAsia="fi-FI"/>
              </w:rPr>
              <w:t>DC_28A_n7A</w:t>
            </w:r>
          </w:p>
          <w:p w14:paraId="58F6262D" w14:textId="77777777" w:rsidR="00AE2F5E" w:rsidRPr="00EF5447" w:rsidRDefault="00AE2F5E" w:rsidP="00215D8F">
            <w:pPr>
              <w:pStyle w:val="TAC"/>
              <w:rPr>
                <w:lang w:eastAsia="fi-FI"/>
              </w:rPr>
            </w:pPr>
            <w:r w:rsidRPr="00EF5447">
              <w:rPr>
                <w:lang w:eastAsia="fi-FI"/>
              </w:rPr>
              <w:t>DC_1A_n7B</w:t>
            </w:r>
          </w:p>
          <w:p w14:paraId="7623650F" w14:textId="77777777" w:rsidR="00AE2F5E" w:rsidRPr="00EF5447" w:rsidRDefault="00AE2F5E" w:rsidP="00215D8F">
            <w:pPr>
              <w:pStyle w:val="TAC"/>
              <w:rPr>
                <w:lang w:eastAsia="fi-FI"/>
              </w:rPr>
            </w:pPr>
            <w:r w:rsidRPr="00EF5447">
              <w:rPr>
                <w:lang w:eastAsia="fi-FI"/>
              </w:rPr>
              <w:t>DC_28A_n7B</w:t>
            </w:r>
          </w:p>
        </w:tc>
      </w:tr>
      <w:tr w:rsidR="00AE2F5E" w:rsidRPr="00EF5447" w14:paraId="2520F3C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C10446" w14:textId="77777777" w:rsidR="00AE2F5E" w:rsidRPr="00EF5447" w:rsidRDefault="00AE2F5E" w:rsidP="00215D8F">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14CDE75F" w14:textId="77777777" w:rsidR="00AE2F5E" w:rsidRPr="00EF5447" w:rsidRDefault="00AE2F5E" w:rsidP="00215D8F">
            <w:pPr>
              <w:pStyle w:val="TAC"/>
              <w:rPr>
                <w:rFonts w:cs="Arial"/>
                <w:lang w:eastAsia="ja-JP"/>
              </w:rPr>
            </w:pPr>
            <w:r w:rsidRPr="00EF5447">
              <w:rPr>
                <w:rFonts w:cs="Arial"/>
                <w:lang w:eastAsia="ja-JP"/>
              </w:rPr>
              <w:t>DC_1A_n28A</w:t>
            </w:r>
          </w:p>
          <w:p w14:paraId="3A31D764" w14:textId="77777777" w:rsidR="00AE2F5E" w:rsidRPr="00EF5447" w:rsidRDefault="00AE2F5E" w:rsidP="00215D8F">
            <w:pPr>
              <w:pStyle w:val="TAC"/>
              <w:rPr>
                <w:lang w:eastAsia="ja-JP"/>
              </w:rPr>
            </w:pPr>
            <w:r w:rsidRPr="00EF5447">
              <w:rPr>
                <w:rFonts w:cs="Arial"/>
                <w:lang w:eastAsia="ja-JP"/>
              </w:rPr>
              <w:t>DC_1A_n40A</w:t>
            </w:r>
          </w:p>
        </w:tc>
      </w:tr>
      <w:tr w:rsidR="00AE2F5E" w:rsidRPr="00EF5447" w14:paraId="5C1EF1B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356BC3" w14:textId="77777777" w:rsidR="00AE2F5E" w:rsidRPr="00EF5447" w:rsidRDefault="00AE2F5E" w:rsidP="00215D8F">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287420CF" w14:textId="77777777" w:rsidR="00AE2F5E" w:rsidRPr="00EF5447" w:rsidRDefault="00AE2F5E" w:rsidP="00215D8F">
            <w:pPr>
              <w:pStyle w:val="TAC"/>
              <w:rPr>
                <w:lang w:eastAsia="ja-JP"/>
              </w:rPr>
            </w:pPr>
            <w:r w:rsidRPr="00EF5447">
              <w:rPr>
                <w:lang w:eastAsia="ja-JP"/>
              </w:rPr>
              <w:t>DC_1A_n40A</w:t>
            </w:r>
          </w:p>
          <w:p w14:paraId="0A1B808A" w14:textId="77777777" w:rsidR="00AE2F5E" w:rsidRPr="00EF5447" w:rsidRDefault="00AE2F5E" w:rsidP="00215D8F">
            <w:pPr>
              <w:pStyle w:val="TAC"/>
              <w:rPr>
                <w:lang w:eastAsia="fi-FI"/>
              </w:rPr>
            </w:pPr>
            <w:r w:rsidRPr="00EF5447">
              <w:rPr>
                <w:lang w:eastAsia="ja-JP"/>
              </w:rPr>
              <w:t>DC_28A_n40A</w:t>
            </w:r>
          </w:p>
        </w:tc>
      </w:tr>
      <w:tr w:rsidR="00AE2F5E" w:rsidRPr="00EF5447" w14:paraId="74E5237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2BF38A" w14:textId="77777777" w:rsidR="00AE2F5E" w:rsidRPr="00EF5447" w:rsidRDefault="00AE2F5E" w:rsidP="00215D8F">
            <w:pPr>
              <w:pStyle w:val="TAC"/>
              <w:rPr>
                <w:lang w:eastAsia="ja-JP"/>
              </w:rPr>
            </w:pPr>
            <w:r w:rsidRPr="00EF5447">
              <w:rPr>
                <w:lang w:eastAsia="ja-JP"/>
              </w:rPr>
              <w:t>DC_1A_n28A-n41A</w:t>
            </w:r>
          </w:p>
        </w:tc>
        <w:tc>
          <w:tcPr>
            <w:tcW w:w="5862" w:type="dxa"/>
            <w:tcBorders>
              <w:top w:val="single" w:sz="4" w:space="0" w:color="auto"/>
              <w:left w:val="single" w:sz="4" w:space="0" w:color="auto"/>
              <w:bottom w:val="single" w:sz="4" w:space="0" w:color="auto"/>
              <w:right w:val="single" w:sz="4" w:space="0" w:color="auto"/>
            </w:tcBorders>
          </w:tcPr>
          <w:p w14:paraId="732ACAD9" w14:textId="77777777" w:rsidR="00AE2F5E" w:rsidRPr="00EF5447" w:rsidRDefault="00AE2F5E" w:rsidP="00215D8F">
            <w:pPr>
              <w:pStyle w:val="TAC"/>
              <w:rPr>
                <w:lang w:eastAsia="ja-JP"/>
              </w:rPr>
            </w:pPr>
            <w:r w:rsidRPr="00EF5447">
              <w:rPr>
                <w:lang w:eastAsia="ja-JP"/>
              </w:rPr>
              <w:t>DC_1A_n28A</w:t>
            </w:r>
          </w:p>
          <w:p w14:paraId="4BB4DF3E" w14:textId="77777777" w:rsidR="00AE2F5E" w:rsidRPr="00EF5447" w:rsidRDefault="00AE2F5E" w:rsidP="00215D8F">
            <w:pPr>
              <w:pStyle w:val="TAC"/>
              <w:rPr>
                <w:lang w:eastAsia="ja-JP"/>
              </w:rPr>
            </w:pPr>
            <w:r w:rsidRPr="00EF5447">
              <w:rPr>
                <w:lang w:eastAsia="ja-JP"/>
              </w:rPr>
              <w:t>DC_1A_n41A</w:t>
            </w:r>
          </w:p>
        </w:tc>
      </w:tr>
      <w:tr w:rsidR="00AE2F5E" w:rsidRPr="00EF5447" w14:paraId="0E72BB6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E732F" w14:textId="77777777" w:rsidR="00AE2F5E" w:rsidRPr="00EF5447" w:rsidRDefault="00AE2F5E" w:rsidP="00215D8F">
            <w:pPr>
              <w:pStyle w:val="TAC"/>
              <w:rPr>
                <w:noProof/>
                <w:lang w:eastAsia="zh-CN"/>
              </w:rPr>
            </w:pPr>
            <w:r w:rsidRPr="00EF5447">
              <w:rPr>
                <w:noProof/>
                <w:lang w:eastAsia="zh-CN"/>
              </w:rPr>
              <w:t>DC_1A-28A_n77A</w:t>
            </w:r>
            <w:r w:rsidRPr="00EF5447">
              <w:rPr>
                <w:noProof/>
                <w:vertAlign w:val="superscript"/>
                <w:lang w:eastAsia="zh-CN"/>
              </w:rPr>
              <w:t>5</w:t>
            </w:r>
          </w:p>
          <w:p w14:paraId="14E59BBB" w14:textId="77777777" w:rsidR="00AE2F5E" w:rsidRPr="00EF5447" w:rsidRDefault="00AE2F5E" w:rsidP="00215D8F">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941D9D" w14:textId="77777777" w:rsidR="00AE2F5E" w:rsidRPr="00EF5447" w:rsidRDefault="00AE2F5E" w:rsidP="00215D8F">
            <w:pPr>
              <w:pStyle w:val="TAC"/>
              <w:rPr>
                <w:noProof/>
                <w:lang w:eastAsia="zh-CN"/>
              </w:rPr>
            </w:pPr>
            <w:r w:rsidRPr="00EF5447">
              <w:rPr>
                <w:noProof/>
                <w:lang w:eastAsia="zh-CN"/>
              </w:rPr>
              <w:t>DC_1A_n77A</w:t>
            </w:r>
          </w:p>
          <w:p w14:paraId="1840F138" w14:textId="77777777" w:rsidR="00AE2F5E" w:rsidRPr="00EF5447" w:rsidRDefault="00AE2F5E" w:rsidP="00215D8F">
            <w:pPr>
              <w:pStyle w:val="TAC"/>
              <w:rPr>
                <w:noProof/>
                <w:lang w:eastAsia="zh-CN"/>
              </w:rPr>
            </w:pPr>
            <w:r w:rsidRPr="00EF5447">
              <w:rPr>
                <w:noProof/>
                <w:lang w:eastAsia="zh-CN"/>
              </w:rPr>
              <w:t>DC_28A_n77A</w:t>
            </w:r>
          </w:p>
        </w:tc>
      </w:tr>
      <w:tr w:rsidR="00AE2F5E" w:rsidRPr="00EF5447" w14:paraId="6B6FAF3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B1708" w14:textId="77777777" w:rsidR="00AE2F5E" w:rsidRPr="00EF5447" w:rsidRDefault="00AE2F5E" w:rsidP="00215D8F">
            <w:pPr>
              <w:pStyle w:val="TAC"/>
              <w:rPr>
                <w:noProof/>
                <w:lang w:eastAsia="zh-CN"/>
              </w:rPr>
            </w:pPr>
            <w:r w:rsidRPr="00EF5447">
              <w:rPr>
                <w:noProof/>
                <w:lang w:eastAsia="zh-CN"/>
              </w:rPr>
              <w:t>DC_1A-28A_n78A</w:t>
            </w:r>
            <w:r w:rsidRPr="00EF5447">
              <w:rPr>
                <w:noProof/>
                <w:vertAlign w:val="superscript"/>
                <w:lang w:eastAsia="zh-CN"/>
              </w:rPr>
              <w:t>5</w:t>
            </w:r>
          </w:p>
          <w:p w14:paraId="0CFF80DA" w14:textId="77777777" w:rsidR="00AE2F5E" w:rsidRPr="00EF5447" w:rsidRDefault="00AE2F5E" w:rsidP="00215D8F">
            <w:pPr>
              <w:pStyle w:val="TAC"/>
              <w:rPr>
                <w:noProof/>
                <w:lang w:eastAsia="zh-CN"/>
              </w:rPr>
            </w:pPr>
            <w:r w:rsidRPr="00EF5447">
              <w:rPr>
                <w:noProof/>
                <w:lang w:eastAsia="zh-CN"/>
              </w:rPr>
              <w:t>DC_1A-28A_n78C</w:t>
            </w:r>
            <w:r w:rsidRPr="00EF5447">
              <w:rPr>
                <w:noProof/>
                <w:vertAlign w:val="superscript"/>
                <w:lang w:eastAsia="zh-CN"/>
              </w:rPr>
              <w:t>5</w:t>
            </w:r>
          </w:p>
          <w:p w14:paraId="40FED0BC" w14:textId="77777777" w:rsidR="00AE2F5E" w:rsidRPr="00EF5447" w:rsidRDefault="00AE2F5E" w:rsidP="00215D8F">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0A9A9637" w14:textId="77777777" w:rsidR="00AE2F5E" w:rsidRPr="00EF5447" w:rsidRDefault="00AE2F5E" w:rsidP="00215D8F">
            <w:pPr>
              <w:pStyle w:val="TAC"/>
              <w:rPr>
                <w:noProof/>
                <w:lang w:eastAsia="zh-CN"/>
              </w:rPr>
            </w:pPr>
            <w:r w:rsidRPr="00EF5447">
              <w:rPr>
                <w:noProof/>
                <w:lang w:eastAsia="zh-CN"/>
              </w:rPr>
              <w:t>DC_1A_n78A</w:t>
            </w:r>
          </w:p>
          <w:p w14:paraId="67816E41" w14:textId="77777777" w:rsidR="00AE2F5E" w:rsidRPr="00EF5447" w:rsidRDefault="00AE2F5E" w:rsidP="00215D8F">
            <w:pPr>
              <w:pStyle w:val="TAC"/>
              <w:rPr>
                <w:noProof/>
                <w:lang w:eastAsia="zh-CN"/>
              </w:rPr>
            </w:pPr>
            <w:r w:rsidRPr="00EF5447">
              <w:rPr>
                <w:noProof/>
                <w:lang w:eastAsia="zh-CN"/>
              </w:rPr>
              <w:t>DC_28A_n78A</w:t>
            </w:r>
          </w:p>
        </w:tc>
      </w:tr>
      <w:tr w:rsidR="00AE2F5E" w:rsidRPr="00EF5447" w14:paraId="67CF487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A2D27D" w14:textId="77777777" w:rsidR="00AE2F5E" w:rsidRPr="00EF5447" w:rsidRDefault="00AE2F5E" w:rsidP="00215D8F">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F71CDB8" w14:textId="77777777" w:rsidR="00AE2F5E" w:rsidRPr="00EF5447" w:rsidRDefault="00AE2F5E" w:rsidP="00215D8F">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BEDCA2F"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DC_1A_n28A</w:t>
            </w:r>
          </w:p>
          <w:p w14:paraId="1C724BB6" w14:textId="77777777" w:rsidR="00AE2F5E" w:rsidRPr="00EF5447" w:rsidRDefault="00AE2F5E" w:rsidP="00215D8F">
            <w:pPr>
              <w:pStyle w:val="TAC"/>
              <w:rPr>
                <w:noProof/>
                <w:lang w:eastAsia="zh-CN"/>
              </w:rPr>
            </w:pPr>
            <w:r w:rsidRPr="00EF5447">
              <w:rPr>
                <w:rFonts w:eastAsia="Malgun Gothic"/>
                <w:noProof/>
                <w:lang w:eastAsia="ko-KR"/>
              </w:rPr>
              <w:t>DC_1A_n77A</w:t>
            </w:r>
          </w:p>
        </w:tc>
      </w:tr>
      <w:tr w:rsidR="00AE2F5E" w:rsidRPr="00EF5447" w14:paraId="5C79050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C557A" w14:textId="77777777" w:rsidR="00AE2F5E" w:rsidRPr="00EF5447" w:rsidRDefault="00AE2F5E" w:rsidP="00215D8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07E509"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DC_1A_n28A</w:t>
            </w:r>
          </w:p>
          <w:p w14:paraId="41EA818E" w14:textId="77777777" w:rsidR="00AE2F5E" w:rsidRPr="00EF5447" w:rsidRDefault="00AE2F5E" w:rsidP="00215D8F">
            <w:pPr>
              <w:pStyle w:val="TAC"/>
              <w:rPr>
                <w:noProof/>
                <w:lang w:eastAsia="zh-CN"/>
              </w:rPr>
            </w:pPr>
            <w:r w:rsidRPr="00EF5447">
              <w:rPr>
                <w:rFonts w:eastAsia="Malgun Gothic"/>
                <w:noProof/>
                <w:lang w:eastAsia="ko-KR"/>
              </w:rPr>
              <w:t>DC_1A_n78A</w:t>
            </w:r>
          </w:p>
        </w:tc>
      </w:tr>
      <w:tr w:rsidR="00AE2F5E" w:rsidRPr="00EF5447" w14:paraId="52748BA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261E4" w14:textId="77777777" w:rsidR="00AE2F5E" w:rsidRPr="00EF5447" w:rsidRDefault="00AE2F5E" w:rsidP="00215D8F">
            <w:pPr>
              <w:pStyle w:val="TAC"/>
              <w:rPr>
                <w:noProof/>
                <w:lang w:eastAsia="zh-CN"/>
              </w:rPr>
            </w:pPr>
            <w:r w:rsidRPr="00EF5447">
              <w:rPr>
                <w:noProof/>
                <w:lang w:eastAsia="zh-CN"/>
              </w:rPr>
              <w:t>DC_1A-28A_n79A</w:t>
            </w:r>
          </w:p>
          <w:p w14:paraId="21322FD6" w14:textId="77777777" w:rsidR="00AE2F5E" w:rsidRPr="00EF5447" w:rsidRDefault="00AE2F5E" w:rsidP="00215D8F">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1D61ED93" w14:textId="77777777" w:rsidR="00AE2F5E" w:rsidRPr="00EF5447" w:rsidRDefault="00AE2F5E" w:rsidP="00215D8F">
            <w:pPr>
              <w:pStyle w:val="TAC"/>
              <w:rPr>
                <w:noProof/>
                <w:lang w:eastAsia="zh-CN"/>
              </w:rPr>
            </w:pPr>
            <w:r w:rsidRPr="00EF5447">
              <w:rPr>
                <w:noProof/>
                <w:lang w:eastAsia="zh-CN"/>
              </w:rPr>
              <w:t>DC_1A_n79A</w:t>
            </w:r>
          </w:p>
          <w:p w14:paraId="50E3E928" w14:textId="77777777" w:rsidR="00AE2F5E" w:rsidRPr="00EF5447" w:rsidRDefault="00AE2F5E" w:rsidP="00215D8F">
            <w:pPr>
              <w:pStyle w:val="TAC"/>
              <w:rPr>
                <w:noProof/>
                <w:lang w:eastAsia="zh-CN"/>
              </w:rPr>
            </w:pPr>
            <w:r w:rsidRPr="00EF5447">
              <w:rPr>
                <w:noProof/>
                <w:lang w:eastAsia="zh-CN"/>
              </w:rPr>
              <w:t>DC_28A_n79A</w:t>
            </w:r>
          </w:p>
        </w:tc>
      </w:tr>
      <w:tr w:rsidR="00AE2F5E" w:rsidRPr="00EF5447" w14:paraId="33A2BD2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1F7E7B" w14:textId="77777777" w:rsidR="00AE2F5E" w:rsidRPr="00EF5447" w:rsidRDefault="00AE2F5E" w:rsidP="00215D8F">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3F442095" w14:textId="77777777" w:rsidR="00AE2F5E" w:rsidRPr="00EF5447" w:rsidRDefault="00AE2F5E" w:rsidP="00215D8F">
            <w:pPr>
              <w:pStyle w:val="TAC"/>
              <w:rPr>
                <w:noProof/>
                <w:lang w:eastAsia="zh-CN"/>
              </w:rPr>
            </w:pPr>
            <w:r w:rsidRPr="00EF5447">
              <w:rPr>
                <w:lang w:eastAsia="fi-FI"/>
              </w:rPr>
              <w:t>DC_1A_</w:t>
            </w:r>
            <w:r w:rsidRPr="00EF5447">
              <w:rPr>
                <w:lang w:eastAsia="ja-JP"/>
              </w:rPr>
              <w:t>n3A</w:t>
            </w:r>
          </w:p>
        </w:tc>
      </w:tr>
      <w:tr w:rsidR="00AE2F5E" w:rsidRPr="00EF5447" w14:paraId="09E6D40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4091BD" w14:textId="77777777" w:rsidR="00AE2F5E" w:rsidRPr="00EF5447" w:rsidRDefault="00AE2F5E" w:rsidP="00215D8F">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1923B516" w14:textId="77777777" w:rsidR="00AE2F5E" w:rsidRPr="00EF5447" w:rsidRDefault="00AE2F5E" w:rsidP="00215D8F">
            <w:pPr>
              <w:pStyle w:val="TAC"/>
              <w:rPr>
                <w:noProof/>
                <w:lang w:eastAsia="zh-CN"/>
              </w:rPr>
            </w:pPr>
            <w:r w:rsidRPr="00EF5447">
              <w:t>DC_1A_n28A</w:t>
            </w:r>
          </w:p>
        </w:tc>
      </w:tr>
      <w:tr w:rsidR="00AE2F5E" w:rsidRPr="00EF5447" w14:paraId="5A290BB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0CB82" w14:textId="77777777" w:rsidR="00AE2F5E" w:rsidRPr="00EF5447" w:rsidRDefault="00AE2F5E" w:rsidP="00215D8F">
            <w:pPr>
              <w:pStyle w:val="TAC"/>
              <w:rPr>
                <w:lang w:eastAsia="ja-JP"/>
              </w:rPr>
            </w:pPr>
            <w:r w:rsidRPr="00EF5447">
              <w:rPr>
                <w:lang w:eastAsia="ja-JP"/>
              </w:rPr>
              <w:t>DC_1A-32A_n78A</w:t>
            </w:r>
          </w:p>
          <w:p w14:paraId="576C388E" w14:textId="77777777" w:rsidR="00AE2F5E" w:rsidRPr="00EF5447" w:rsidRDefault="00AE2F5E" w:rsidP="00215D8F">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6DC28303" w14:textId="77777777" w:rsidR="00AE2F5E" w:rsidRPr="00EF5447" w:rsidRDefault="00AE2F5E" w:rsidP="00215D8F">
            <w:pPr>
              <w:pStyle w:val="TAC"/>
              <w:rPr>
                <w:noProof/>
                <w:lang w:eastAsia="zh-CN"/>
              </w:rPr>
            </w:pPr>
            <w:r w:rsidRPr="00EF5447">
              <w:rPr>
                <w:lang w:eastAsia="fi-FI"/>
              </w:rPr>
              <w:t>DC_1A_</w:t>
            </w:r>
            <w:r w:rsidRPr="00EF5447">
              <w:rPr>
                <w:lang w:eastAsia="ja-JP"/>
              </w:rPr>
              <w:t>n78A</w:t>
            </w:r>
          </w:p>
        </w:tc>
      </w:tr>
      <w:tr w:rsidR="00AE2F5E" w:rsidRPr="00EF5447" w14:paraId="440CCED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34E9C" w14:textId="77777777" w:rsidR="00AE2F5E" w:rsidRPr="00EF5447" w:rsidRDefault="00AE2F5E" w:rsidP="00215D8F">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40DB9C6D" w14:textId="77777777" w:rsidR="00AE2F5E" w:rsidRPr="00EF5447" w:rsidRDefault="00AE2F5E" w:rsidP="00215D8F">
            <w:pPr>
              <w:pStyle w:val="TAC"/>
              <w:rPr>
                <w:noProof/>
                <w:lang w:eastAsia="zh-CN"/>
              </w:rPr>
            </w:pPr>
            <w:r w:rsidRPr="00EF5447">
              <w:t>DC_1A_n38A</w:t>
            </w:r>
          </w:p>
        </w:tc>
      </w:tr>
      <w:tr w:rsidR="00AE2F5E" w:rsidRPr="00EF5447" w14:paraId="616D736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683F16" w14:textId="77777777" w:rsidR="00AE2F5E" w:rsidRPr="00EF5447" w:rsidRDefault="00AE2F5E" w:rsidP="00215D8F">
            <w:pPr>
              <w:pStyle w:val="TAC"/>
              <w:rPr>
                <w:lang w:eastAsia="ja-JP"/>
              </w:rPr>
            </w:pPr>
            <w:r w:rsidRPr="00EF5447">
              <w:rPr>
                <w:lang w:eastAsia="ja-JP"/>
              </w:rPr>
              <w:t>DC_1A-40A_n78A</w:t>
            </w:r>
          </w:p>
          <w:p w14:paraId="4C490A2E" w14:textId="77777777" w:rsidR="00AE2F5E" w:rsidRPr="00EF5447" w:rsidRDefault="00AE2F5E" w:rsidP="00215D8F">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291862B9" w14:textId="77777777" w:rsidR="00AE2F5E" w:rsidRPr="00EF5447" w:rsidRDefault="00AE2F5E" w:rsidP="00215D8F">
            <w:pPr>
              <w:pStyle w:val="TAC"/>
              <w:rPr>
                <w:lang w:eastAsia="ja-JP"/>
              </w:rPr>
            </w:pPr>
            <w:r w:rsidRPr="00EF5447">
              <w:rPr>
                <w:lang w:eastAsia="ja-JP"/>
              </w:rPr>
              <w:t>DC_1A_n78A</w:t>
            </w:r>
          </w:p>
          <w:p w14:paraId="27902F25" w14:textId="77777777" w:rsidR="00AE2F5E" w:rsidRPr="00EF5447" w:rsidRDefault="00AE2F5E" w:rsidP="00215D8F">
            <w:pPr>
              <w:pStyle w:val="TAC"/>
            </w:pPr>
            <w:r w:rsidRPr="00EF5447">
              <w:rPr>
                <w:lang w:eastAsia="ja-JP"/>
              </w:rPr>
              <w:t>DC_40A_n78A</w:t>
            </w:r>
          </w:p>
        </w:tc>
      </w:tr>
      <w:tr w:rsidR="00AE2F5E" w:rsidRPr="00EF5447" w14:paraId="1B0232E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15C3C"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DC_1A_n40A-n78A</w:t>
            </w:r>
          </w:p>
          <w:p w14:paraId="4C6C4283" w14:textId="77777777" w:rsidR="00AE2F5E" w:rsidRPr="00EF5447" w:rsidRDefault="00AE2F5E" w:rsidP="00215D8F">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704077D3"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DC_1A_n40A</w:t>
            </w:r>
          </w:p>
          <w:p w14:paraId="7441CA7E" w14:textId="77777777" w:rsidR="00AE2F5E" w:rsidRPr="00EF5447" w:rsidRDefault="00AE2F5E" w:rsidP="00215D8F">
            <w:pPr>
              <w:pStyle w:val="TAC"/>
              <w:rPr>
                <w:noProof/>
                <w:lang w:eastAsia="zh-CN"/>
              </w:rPr>
            </w:pPr>
            <w:r w:rsidRPr="00EF5447">
              <w:rPr>
                <w:rFonts w:eastAsia="Malgun Gothic"/>
                <w:noProof/>
                <w:lang w:eastAsia="ko-KR"/>
              </w:rPr>
              <w:t>DC_1A_n78A</w:t>
            </w:r>
          </w:p>
        </w:tc>
      </w:tr>
      <w:tr w:rsidR="00AE2F5E" w:rsidRPr="00EF5447" w14:paraId="5913EB5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73D0E" w14:textId="77777777" w:rsidR="00AE2F5E" w:rsidRPr="00EF5447" w:rsidRDefault="00AE2F5E" w:rsidP="00215D8F">
            <w:pPr>
              <w:pStyle w:val="TAC"/>
              <w:rPr>
                <w:lang w:eastAsia="fi-FI"/>
              </w:rPr>
            </w:pPr>
            <w:r w:rsidRPr="00EF5447">
              <w:rPr>
                <w:lang w:eastAsia="fi-FI"/>
              </w:rPr>
              <w:lastRenderedPageBreak/>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199E0EF7" w14:textId="77777777" w:rsidR="00AE2F5E" w:rsidRPr="00EF5447" w:rsidRDefault="00AE2F5E" w:rsidP="00215D8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B0DB24" w14:textId="77777777" w:rsidR="00AE2F5E" w:rsidRPr="00EF5447" w:rsidRDefault="00AE2F5E" w:rsidP="00215D8F">
            <w:pPr>
              <w:pStyle w:val="TAC"/>
              <w:rPr>
                <w:lang w:eastAsia="fi-FI"/>
              </w:rPr>
            </w:pPr>
            <w:r w:rsidRPr="00B677E8">
              <w:rPr>
                <w:lang w:eastAsia="fi-FI"/>
              </w:rPr>
              <w:t>DC_</w:t>
            </w:r>
            <w:r w:rsidRPr="00B677E8">
              <w:t>1A_n3A</w:t>
            </w:r>
          </w:p>
          <w:p w14:paraId="1ED3E3E0" w14:textId="77777777" w:rsidR="00AE2F5E" w:rsidRPr="00EF5447" w:rsidRDefault="00AE2F5E" w:rsidP="00215D8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1D9BC27" w14:textId="77777777" w:rsidR="00AE2F5E" w:rsidRPr="00EF5447" w:rsidRDefault="00AE2F5E" w:rsidP="00215D8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AE2F5E" w:rsidRPr="00EF5447" w14:paraId="75094FB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8A499"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DC_1A-41A_n28A</w:t>
            </w:r>
          </w:p>
          <w:p w14:paraId="540F77AB" w14:textId="77777777" w:rsidR="00AE2F5E" w:rsidRPr="00EF5447" w:rsidRDefault="00AE2F5E" w:rsidP="00215D8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706EBF26"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DC_1A_n28A</w:t>
            </w:r>
          </w:p>
          <w:p w14:paraId="63A80173" w14:textId="77777777" w:rsidR="00AE2F5E" w:rsidRPr="00EF5447" w:rsidRDefault="00AE2F5E" w:rsidP="00215D8F">
            <w:pPr>
              <w:pStyle w:val="TAC"/>
              <w:rPr>
                <w:rFonts w:eastAsia="Malgun Gothic"/>
                <w:noProof/>
                <w:lang w:eastAsia="ko-KR"/>
              </w:rPr>
            </w:pPr>
            <w:r w:rsidRPr="00EF5447">
              <w:rPr>
                <w:rFonts w:eastAsia="Malgun Gothic"/>
                <w:noProof/>
                <w:lang w:eastAsia="ko-KR"/>
              </w:rPr>
              <w:t>DC_41A_n28A</w:t>
            </w:r>
          </w:p>
          <w:p w14:paraId="3F4C814D" w14:textId="77777777" w:rsidR="00AE2F5E" w:rsidRPr="00EF5447" w:rsidRDefault="00AE2F5E" w:rsidP="00215D8F">
            <w:pPr>
              <w:pStyle w:val="TAC"/>
              <w:rPr>
                <w:rFonts w:eastAsia="Malgun Gothic"/>
                <w:noProof/>
                <w:lang w:eastAsia="ko-KR"/>
              </w:rPr>
            </w:pPr>
            <w:r w:rsidRPr="00EF5447">
              <w:rPr>
                <w:rFonts w:eastAsia="Malgun Gothic"/>
                <w:noProof/>
                <w:lang w:eastAsia="ko-KR"/>
              </w:rPr>
              <w:t>DC_41C_n28A</w:t>
            </w:r>
          </w:p>
        </w:tc>
      </w:tr>
      <w:tr w:rsidR="00AE2F5E" w:rsidRPr="00EF5447" w14:paraId="2C69444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44381" w14:textId="77777777" w:rsidR="00AE2F5E" w:rsidRPr="00EF5447" w:rsidRDefault="00AE2F5E" w:rsidP="00215D8F">
            <w:pPr>
              <w:pStyle w:val="TAC"/>
              <w:rPr>
                <w:lang w:eastAsia="ja-JP"/>
              </w:rPr>
            </w:pPr>
            <w:r w:rsidRPr="00EF5447">
              <w:rPr>
                <w:lang w:eastAsia="ja-JP"/>
              </w:rPr>
              <w:t>DC_1A-(n)41AA</w:t>
            </w:r>
          </w:p>
          <w:p w14:paraId="32DE5081" w14:textId="77777777" w:rsidR="00AE2F5E" w:rsidRPr="00EF5447" w:rsidRDefault="00AE2F5E" w:rsidP="00215D8F">
            <w:pPr>
              <w:pStyle w:val="TAC"/>
              <w:rPr>
                <w:lang w:eastAsia="ja-JP"/>
              </w:rPr>
            </w:pPr>
            <w:r w:rsidRPr="00EF5447">
              <w:rPr>
                <w:lang w:eastAsia="ja-JP"/>
              </w:rPr>
              <w:t>DC_1A-(n)41CA</w:t>
            </w:r>
          </w:p>
          <w:p w14:paraId="15C337E3"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7D43C854" w14:textId="77777777" w:rsidR="00AE2F5E" w:rsidRPr="00EF5447" w:rsidRDefault="00AE2F5E" w:rsidP="00215D8F">
            <w:pPr>
              <w:pStyle w:val="TAC"/>
              <w:rPr>
                <w:rFonts w:eastAsia="Malgun Gothic"/>
                <w:noProof/>
                <w:lang w:eastAsia="ko-KR"/>
              </w:rPr>
            </w:pPr>
            <w:r w:rsidRPr="00EF5447">
              <w:rPr>
                <w:lang w:eastAsia="fi-FI"/>
              </w:rPr>
              <w:t>DC_1A_</w:t>
            </w:r>
            <w:r w:rsidRPr="00EF5447">
              <w:rPr>
                <w:lang w:eastAsia="ja-JP"/>
              </w:rPr>
              <w:t>n41A</w:t>
            </w:r>
          </w:p>
        </w:tc>
      </w:tr>
      <w:tr w:rsidR="00AE2F5E" w:rsidRPr="00EF5447" w14:paraId="5CF1600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6E10EB" w14:textId="77777777" w:rsidR="00AE2F5E" w:rsidRPr="00EF5447" w:rsidRDefault="00AE2F5E" w:rsidP="00215D8F">
            <w:pPr>
              <w:pStyle w:val="TAC"/>
              <w:rPr>
                <w:lang w:eastAsia="ja-JP"/>
              </w:rPr>
            </w:pPr>
            <w:r w:rsidRPr="00EF5447">
              <w:rPr>
                <w:lang w:eastAsia="ja-JP"/>
              </w:rPr>
              <w:t>DC_1A-41A_n41A</w:t>
            </w:r>
          </w:p>
          <w:p w14:paraId="628BE421" w14:textId="77777777" w:rsidR="00AE2F5E" w:rsidRPr="00EF5447" w:rsidRDefault="00AE2F5E" w:rsidP="00215D8F">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2BBBC13F" w14:textId="77777777" w:rsidR="00AE2F5E" w:rsidRPr="00EF5447" w:rsidRDefault="00AE2F5E" w:rsidP="00215D8F">
            <w:pPr>
              <w:pStyle w:val="TAC"/>
              <w:rPr>
                <w:rFonts w:eastAsia="Malgun Gothic"/>
                <w:noProof/>
                <w:lang w:eastAsia="ko-KR"/>
              </w:rPr>
            </w:pPr>
            <w:r w:rsidRPr="00EF5447">
              <w:rPr>
                <w:lang w:eastAsia="fi-FI"/>
              </w:rPr>
              <w:t>DC_1A_</w:t>
            </w:r>
            <w:r w:rsidRPr="00EF5447">
              <w:rPr>
                <w:lang w:eastAsia="ja-JP"/>
              </w:rPr>
              <w:t>n41A</w:t>
            </w:r>
          </w:p>
        </w:tc>
      </w:tr>
      <w:tr w:rsidR="00AE2F5E" w:rsidRPr="00EF5447" w14:paraId="79F5F97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D0990" w14:textId="77777777" w:rsidR="00AE2F5E" w:rsidRPr="00EF5447" w:rsidRDefault="00AE2F5E" w:rsidP="00215D8F">
            <w:pPr>
              <w:pStyle w:val="TAC"/>
              <w:rPr>
                <w:lang w:eastAsia="ja-JP"/>
              </w:rPr>
            </w:pPr>
            <w:r w:rsidRPr="00EF5447">
              <w:rPr>
                <w:lang w:eastAsia="ja-JP"/>
              </w:rPr>
              <w:t>DC_1A-41A_n77A</w:t>
            </w:r>
          </w:p>
          <w:p w14:paraId="3064B52D" w14:textId="77777777" w:rsidR="00AE2F5E" w:rsidRPr="00EF5447" w:rsidRDefault="00AE2F5E" w:rsidP="00215D8F">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22874D5A" w14:textId="77777777" w:rsidR="00AE2F5E" w:rsidRPr="00EF5447" w:rsidRDefault="00AE2F5E" w:rsidP="00215D8F">
            <w:pPr>
              <w:pStyle w:val="TAC"/>
              <w:rPr>
                <w:lang w:eastAsia="ja-JP"/>
              </w:rPr>
            </w:pPr>
            <w:r w:rsidRPr="00EF5447">
              <w:rPr>
                <w:lang w:eastAsia="ja-JP"/>
              </w:rPr>
              <w:t>DC_1A_n77A</w:t>
            </w:r>
          </w:p>
          <w:p w14:paraId="3BAF2C8B" w14:textId="77777777" w:rsidR="00AE2F5E" w:rsidRPr="00EF5447" w:rsidRDefault="00AE2F5E" w:rsidP="00215D8F">
            <w:pPr>
              <w:pStyle w:val="TAC"/>
              <w:rPr>
                <w:lang w:eastAsia="ja-JP"/>
              </w:rPr>
            </w:pPr>
            <w:r w:rsidRPr="00EF5447">
              <w:rPr>
                <w:lang w:eastAsia="ja-JP"/>
              </w:rPr>
              <w:t>DC_41A_n77A</w:t>
            </w:r>
          </w:p>
          <w:p w14:paraId="4A4CA8D6" w14:textId="77777777" w:rsidR="00AE2F5E" w:rsidRPr="00EF5447" w:rsidRDefault="00AE2F5E" w:rsidP="00215D8F">
            <w:pPr>
              <w:pStyle w:val="TAC"/>
              <w:rPr>
                <w:noProof/>
                <w:lang w:eastAsia="zh-CN"/>
              </w:rPr>
            </w:pPr>
            <w:r w:rsidRPr="00EF5447">
              <w:rPr>
                <w:noProof/>
                <w:lang w:eastAsia="zh-CN"/>
              </w:rPr>
              <w:t>DC_41C_n77A</w:t>
            </w:r>
          </w:p>
        </w:tc>
      </w:tr>
      <w:tr w:rsidR="00AE2F5E" w:rsidRPr="00EF5447" w14:paraId="387E559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18295" w14:textId="77777777" w:rsidR="00AE2F5E" w:rsidRPr="00EF5447" w:rsidRDefault="00AE2F5E" w:rsidP="00215D8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9AB7B4C" w14:textId="77777777" w:rsidR="00AE2F5E" w:rsidRPr="00EF5447" w:rsidRDefault="00AE2F5E" w:rsidP="00215D8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2A6057A" w14:textId="77777777" w:rsidR="00AE2F5E" w:rsidRPr="00EF5447" w:rsidRDefault="00AE2F5E" w:rsidP="00215D8F">
            <w:pPr>
              <w:pStyle w:val="TAC"/>
              <w:rPr>
                <w:lang w:eastAsia="ja-JP"/>
              </w:rPr>
            </w:pPr>
            <w:r w:rsidRPr="00EF5447">
              <w:rPr>
                <w:lang w:eastAsia="ja-JP"/>
              </w:rPr>
              <w:t>DC_1A_n77A</w:t>
            </w:r>
          </w:p>
          <w:p w14:paraId="562CDE41" w14:textId="77777777" w:rsidR="00AE2F5E" w:rsidRPr="00EF5447" w:rsidRDefault="00AE2F5E" w:rsidP="00215D8F">
            <w:pPr>
              <w:pStyle w:val="TAC"/>
              <w:rPr>
                <w:lang w:eastAsia="ja-JP"/>
              </w:rPr>
            </w:pPr>
            <w:r w:rsidRPr="00EF5447">
              <w:rPr>
                <w:lang w:eastAsia="ja-JP"/>
              </w:rPr>
              <w:t>DC_41A_n77A</w:t>
            </w:r>
          </w:p>
          <w:p w14:paraId="125741A7" w14:textId="77777777" w:rsidR="00AE2F5E" w:rsidRPr="00EF5447" w:rsidRDefault="00AE2F5E" w:rsidP="00215D8F">
            <w:pPr>
              <w:pStyle w:val="TAC"/>
              <w:rPr>
                <w:lang w:eastAsia="ja-JP"/>
              </w:rPr>
            </w:pPr>
            <w:r w:rsidRPr="00EF5447">
              <w:rPr>
                <w:lang w:eastAsia="ja-JP"/>
              </w:rPr>
              <w:t>DC_41</w:t>
            </w:r>
            <w:r w:rsidRPr="00EF5447">
              <w:rPr>
                <w:lang w:eastAsia="zh-CN"/>
              </w:rPr>
              <w:t>C</w:t>
            </w:r>
            <w:r w:rsidRPr="00EF5447">
              <w:rPr>
                <w:lang w:eastAsia="ja-JP"/>
              </w:rPr>
              <w:t>_n77A</w:t>
            </w:r>
          </w:p>
        </w:tc>
      </w:tr>
      <w:tr w:rsidR="00AE2F5E" w:rsidRPr="00EF5447" w14:paraId="7877AC2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A59AD4" w14:textId="77777777" w:rsidR="00AE2F5E" w:rsidRPr="00EF5447" w:rsidRDefault="00AE2F5E" w:rsidP="00215D8F">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29319A39" w14:textId="77777777" w:rsidR="00AE2F5E" w:rsidRPr="00EF5447" w:rsidRDefault="00AE2F5E" w:rsidP="00215D8F">
            <w:pPr>
              <w:pStyle w:val="TAC"/>
              <w:rPr>
                <w:lang w:eastAsia="ja-JP"/>
              </w:rPr>
            </w:pPr>
            <w:r w:rsidRPr="00EF5447">
              <w:rPr>
                <w:lang w:eastAsia="ja-JP"/>
              </w:rPr>
              <w:t>DC_1A_n41A</w:t>
            </w:r>
          </w:p>
          <w:p w14:paraId="6EF64310" w14:textId="77777777" w:rsidR="00AE2F5E" w:rsidRPr="00EF5447" w:rsidRDefault="00AE2F5E" w:rsidP="00215D8F">
            <w:pPr>
              <w:pStyle w:val="TAC"/>
              <w:rPr>
                <w:lang w:eastAsia="ja-JP"/>
              </w:rPr>
            </w:pPr>
            <w:r w:rsidRPr="00EF5447">
              <w:rPr>
                <w:lang w:eastAsia="ja-JP"/>
              </w:rPr>
              <w:t>DC_1A_n77A</w:t>
            </w:r>
          </w:p>
        </w:tc>
      </w:tr>
      <w:tr w:rsidR="00AE2F5E" w:rsidRPr="00EF5447" w14:paraId="0815742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45160" w14:textId="77777777" w:rsidR="00AE2F5E" w:rsidRPr="00EF5447" w:rsidRDefault="00AE2F5E" w:rsidP="00215D8F">
            <w:pPr>
              <w:pStyle w:val="TAC"/>
              <w:rPr>
                <w:lang w:eastAsia="ja-JP"/>
              </w:rPr>
            </w:pPr>
            <w:r w:rsidRPr="00EF5447">
              <w:rPr>
                <w:lang w:eastAsia="ja-JP"/>
              </w:rPr>
              <w:t>DC_1A-41A_n78A</w:t>
            </w:r>
          </w:p>
          <w:p w14:paraId="00829770" w14:textId="77777777" w:rsidR="00AE2F5E" w:rsidRPr="00EF5447" w:rsidRDefault="00AE2F5E" w:rsidP="00215D8F">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2CF842B6" w14:textId="77777777" w:rsidR="00AE2F5E" w:rsidRPr="00EF5447" w:rsidRDefault="00AE2F5E" w:rsidP="00215D8F">
            <w:pPr>
              <w:pStyle w:val="TAC"/>
              <w:rPr>
                <w:lang w:eastAsia="ja-JP"/>
              </w:rPr>
            </w:pPr>
            <w:r w:rsidRPr="00EF5447">
              <w:rPr>
                <w:lang w:eastAsia="ja-JP"/>
              </w:rPr>
              <w:t>DC_1A_n78A</w:t>
            </w:r>
          </w:p>
          <w:p w14:paraId="4B23FB3D" w14:textId="77777777" w:rsidR="00AE2F5E" w:rsidRPr="00EF5447" w:rsidRDefault="00AE2F5E" w:rsidP="00215D8F">
            <w:pPr>
              <w:pStyle w:val="TAC"/>
              <w:rPr>
                <w:lang w:eastAsia="ja-JP"/>
              </w:rPr>
            </w:pPr>
            <w:r w:rsidRPr="00EF5447">
              <w:rPr>
                <w:lang w:eastAsia="ja-JP"/>
              </w:rPr>
              <w:t>DC_41A_n78A</w:t>
            </w:r>
          </w:p>
          <w:p w14:paraId="3E6A1E34" w14:textId="77777777" w:rsidR="00AE2F5E" w:rsidRPr="00EF5447" w:rsidRDefault="00AE2F5E" w:rsidP="00215D8F">
            <w:pPr>
              <w:pStyle w:val="TAC"/>
              <w:rPr>
                <w:noProof/>
                <w:lang w:eastAsia="zh-CN"/>
              </w:rPr>
            </w:pPr>
            <w:r w:rsidRPr="00EF5447">
              <w:rPr>
                <w:noProof/>
                <w:lang w:eastAsia="zh-CN"/>
              </w:rPr>
              <w:t>DC_41C_n78A</w:t>
            </w:r>
          </w:p>
        </w:tc>
      </w:tr>
      <w:tr w:rsidR="00AE2F5E" w:rsidRPr="00EF5447" w14:paraId="567E944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16C089" w14:textId="77777777" w:rsidR="00AE2F5E" w:rsidRPr="00EF5447" w:rsidRDefault="00AE2F5E" w:rsidP="00215D8F">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15E5079D" w14:textId="77777777" w:rsidR="00AE2F5E" w:rsidRPr="00EF5447" w:rsidRDefault="00AE2F5E" w:rsidP="00215D8F">
            <w:pPr>
              <w:pStyle w:val="TAC"/>
              <w:rPr>
                <w:rFonts w:cs="Arial"/>
                <w:lang w:eastAsia="ja-JP"/>
              </w:rPr>
            </w:pPr>
            <w:r w:rsidRPr="00EF5447">
              <w:rPr>
                <w:rFonts w:cs="Arial"/>
                <w:lang w:eastAsia="ja-JP"/>
              </w:rPr>
              <w:t>DC_1A_n41A</w:t>
            </w:r>
          </w:p>
          <w:p w14:paraId="0E61BC39" w14:textId="77777777" w:rsidR="00AE2F5E" w:rsidRPr="00EF5447" w:rsidRDefault="00AE2F5E" w:rsidP="00215D8F">
            <w:pPr>
              <w:pStyle w:val="TAC"/>
              <w:rPr>
                <w:lang w:eastAsia="ja-JP"/>
              </w:rPr>
            </w:pPr>
            <w:r w:rsidRPr="00EF5447">
              <w:rPr>
                <w:rFonts w:cs="Arial"/>
                <w:lang w:eastAsia="ja-JP"/>
              </w:rPr>
              <w:t>DC_1A_n78A</w:t>
            </w:r>
          </w:p>
        </w:tc>
      </w:tr>
      <w:tr w:rsidR="00AE2F5E" w:rsidRPr="00EF5447" w14:paraId="14D10BC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0C0D49" w14:textId="77777777" w:rsidR="00AE2F5E" w:rsidRPr="00EF5447" w:rsidRDefault="00AE2F5E" w:rsidP="00215D8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56669604" w14:textId="77777777" w:rsidR="00AE2F5E" w:rsidRPr="00EF5447" w:rsidRDefault="00AE2F5E" w:rsidP="00215D8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895F1E4" w14:textId="77777777" w:rsidR="00AE2F5E" w:rsidRPr="00EF5447" w:rsidRDefault="00AE2F5E" w:rsidP="00215D8F">
            <w:pPr>
              <w:pStyle w:val="TAC"/>
              <w:rPr>
                <w:lang w:eastAsia="ja-JP"/>
              </w:rPr>
            </w:pPr>
            <w:r w:rsidRPr="00EF5447">
              <w:rPr>
                <w:lang w:eastAsia="ja-JP"/>
              </w:rPr>
              <w:t>DC_1A_n78A</w:t>
            </w:r>
          </w:p>
          <w:p w14:paraId="6B6D9AE2" w14:textId="77777777" w:rsidR="00AE2F5E" w:rsidRPr="00EF5447" w:rsidRDefault="00AE2F5E" w:rsidP="00215D8F">
            <w:pPr>
              <w:pStyle w:val="TAC"/>
              <w:rPr>
                <w:lang w:eastAsia="ja-JP"/>
              </w:rPr>
            </w:pPr>
            <w:r w:rsidRPr="00EF5447">
              <w:rPr>
                <w:lang w:eastAsia="ja-JP"/>
              </w:rPr>
              <w:t>DC_41A_n78A</w:t>
            </w:r>
          </w:p>
          <w:p w14:paraId="66DBAEE2" w14:textId="77777777" w:rsidR="00AE2F5E" w:rsidRPr="00EF5447" w:rsidRDefault="00AE2F5E" w:rsidP="00215D8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E2F5E" w:rsidRPr="00EF5447" w14:paraId="4B515C5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D14C1" w14:textId="77777777" w:rsidR="00AE2F5E" w:rsidRPr="00EF5447" w:rsidRDefault="00AE2F5E" w:rsidP="00215D8F">
            <w:pPr>
              <w:pStyle w:val="TAC"/>
              <w:rPr>
                <w:lang w:eastAsia="ja-JP"/>
              </w:rPr>
            </w:pPr>
            <w:r w:rsidRPr="00EF5447">
              <w:rPr>
                <w:lang w:eastAsia="ja-JP"/>
              </w:rPr>
              <w:t>DC_1A-41A_n79A</w:t>
            </w:r>
          </w:p>
          <w:p w14:paraId="1AD1EC95" w14:textId="77777777" w:rsidR="00AE2F5E" w:rsidRPr="00EF5447" w:rsidRDefault="00AE2F5E" w:rsidP="00215D8F">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026DDA03" w14:textId="77777777" w:rsidR="00AE2F5E" w:rsidRPr="00EF5447" w:rsidRDefault="00AE2F5E" w:rsidP="00215D8F">
            <w:pPr>
              <w:pStyle w:val="TAC"/>
              <w:rPr>
                <w:noProof/>
                <w:lang w:eastAsia="zh-CN"/>
              </w:rPr>
            </w:pPr>
            <w:r w:rsidRPr="00EF5447">
              <w:rPr>
                <w:lang w:eastAsia="ja-JP"/>
              </w:rPr>
              <w:t>DC_1A_n79A</w:t>
            </w:r>
          </w:p>
        </w:tc>
      </w:tr>
      <w:tr w:rsidR="00AE2F5E" w:rsidRPr="00EF5447" w14:paraId="54DB010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4F3DE3" w14:textId="77777777" w:rsidR="00AE2F5E" w:rsidRPr="00EF5447" w:rsidRDefault="00AE2F5E" w:rsidP="00215D8F">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7A05E941" w14:textId="77777777" w:rsidR="00AE2F5E" w:rsidRPr="00EF5447" w:rsidRDefault="00AE2F5E" w:rsidP="00215D8F">
            <w:pPr>
              <w:pStyle w:val="TAC"/>
            </w:pPr>
            <w:r w:rsidRPr="00EF5447">
              <w:t>DC_1A_n3A</w:t>
            </w:r>
          </w:p>
          <w:p w14:paraId="4FD260DE" w14:textId="77777777" w:rsidR="00AE2F5E" w:rsidRPr="00EF5447" w:rsidRDefault="00AE2F5E" w:rsidP="00215D8F">
            <w:pPr>
              <w:pStyle w:val="TAC"/>
              <w:rPr>
                <w:lang w:eastAsia="ja-JP"/>
              </w:rPr>
            </w:pPr>
            <w:r w:rsidRPr="00EF5447">
              <w:t>DC_42A_n3A</w:t>
            </w:r>
          </w:p>
        </w:tc>
      </w:tr>
      <w:tr w:rsidR="00AE2F5E" w:rsidRPr="00EF5447" w14:paraId="00CEA77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C38EAF" w14:textId="77777777" w:rsidR="00AE2F5E" w:rsidRPr="00EF5447" w:rsidRDefault="00AE2F5E" w:rsidP="00215D8F">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1945B64E" w14:textId="77777777" w:rsidR="00AE2F5E" w:rsidRPr="00EF5447" w:rsidRDefault="00AE2F5E" w:rsidP="00215D8F">
            <w:pPr>
              <w:pStyle w:val="TAC"/>
            </w:pPr>
            <w:r w:rsidRPr="00EF5447">
              <w:t>DC_1A_n3A</w:t>
            </w:r>
          </w:p>
          <w:p w14:paraId="226F8303" w14:textId="77777777" w:rsidR="00AE2F5E" w:rsidRPr="00EF5447" w:rsidRDefault="00AE2F5E" w:rsidP="00215D8F">
            <w:pPr>
              <w:pStyle w:val="TAC"/>
            </w:pPr>
            <w:r w:rsidRPr="00EF5447">
              <w:t>DC_42A_n3A</w:t>
            </w:r>
          </w:p>
          <w:p w14:paraId="2B01D82B" w14:textId="77777777" w:rsidR="00AE2F5E" w:rsidRPr="00EF5447" w:rsidRDefault="00AE2F5E" w:rsidP="00215D8F">
            <w:pPr>
              <w:pStyle w:val="TAC"/>
              <w:rPr>
                <w:lang w:eastAsia="ja-JP"/>
              </w:rPr>
            </w:pPr>
            <w:r w:rsidRPr="00EF5447">
              <w:t>DC_42C_n3A</w:t>
            </w:r>
          </w:p>
        </w:tc>
      </w:tr>
      <w:tr w:rsidR="00AE2F5E" w:rsidRPr="00EF5447" w14:paraId="0644F42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47E9" w14:textId="77777777" w:rsidR="00AE2F5E" w:rsidRPr="00EF5447" w:rsidRDefault="00AE2F5E" w:rsidP="00215D8F">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26A56F6B" w14:textId="77777777" w:rsidR="00AE2F5E" w:rsidRPr="00EF5447" w:rsidRDefault="00AE2F5E" w:rsidP="00215D8F">
            <w:pPr>
              <w:pStyle w:val="TAC"/>
              <w:rPr>
                <w:lang w:eastAsia="fr-FR"/>
              </w:rPr>
            </w:pPr>
            <w:r w:rsidRPr="00EF5447">
              <w:t>DC_1A_n28A</w:t>
            </w:r>
          </w:p>
          <w:p w14:paraId="33B01C93" w14:textId="77777777" w:rsidR="00AE2F5E" w:rsidRPr="00EF5447" w:rsidRDefault="00AE2F5E" w:rsidP="00215D8F">
            <w:pPr>
              <w:pStyle w:val="TAC"/>
              <w:rPr>
                <w:lang w:eastAsia="ja-JP"/>
              </w:rPr>
            </w:pPr>
            <w:r w:rsidRPr="00EF5447">
              <w:t>DC_42A_n28A</w:t>
            </w:r>
          </w:p>
        </w:tc>
      </w:tr>
      <w:tr w:rsidR="00AE2F5E" w:rsidRPr="00EF5447" w14:paraId="0586E34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85075" w14:textId="77777777" w:rsidR="00AE2F5E" w:rsidRPr="00EF5447" w:rsidRDefault="00AE2F5E" w:rsidP="00215D8F">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3D135C21" w14:textId="77777777" w:rsidR="00AE2F5E" w:rsidRPr="00EF5447" w:rsidRDefault="00AE2F5E" w:rsidP="00215D8F">
            <w:pPr>
              <w:pStyle w:val="TAC"/>
              <w:rPr>
                <w:lang w:eastAsia="fr-FR"/>
              </w:rPr>
            </w:pPr>
            <w:r w:rsidRPr="00EF5447">
              <w:t>DC_1A_n28A</w:t>
            </w:r>
          </w:p>
          <w:p w14:paraId="2AC221FD" w14:textId="77777777" w:rsidR="00AE2F5E" w:rsidRPr="00EF5447" w:rsidRDefault="00AE2F5E" w:rsidP="00215D8F">
            <w:pPr>
              <w:pStyle w:val="TAC"/>
            </w:pPr>
            <w:r w:rsidRPr="00EF5447">
              <w:t>DC_42A_n28A</w:t>
            </w:r>
          </w:p>
          <w:p w14:paraId="749EA758" w14:textId="77777777" w:rsidR="00AE2F5E" w:rsidRPr="00EF5447" w:rsidRDefault="00AE2F5E" w:rsidP="00215D8F">
            <w:pPr>
              <w:pStyle w:val="TAC"/>
              <w:rPr>
                <w:lang w:eastAsia="ja-JP"/>
              </w:rPr>
            </w:pPr>
            <w:r w:rsidRPr="00EF5447">
              <w:t>DC_42C_n28A</w:t>
            </w:r>
          </w:p>
        </w:tc>
      </w:tr>
      <w:tr w:rsidR="00AE2F5E" w:rsidRPr="00EF5447" w14:paraId="54E9B6E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96AC4" w14:textId="77777777" w:rsidR="00AE2F5E" w:rsidRPr="00EF5447" w:rsidRDefault="00AE2F5E" w:rsidP="00215D8F">
            <w:pPr>
              <w:pStyle w:val="TAC"/>
              <w:rPr>
                <w:noProof/>
                <w:lang w:eastAsia="zh-CN"/>
              </w:rPr>
            </w:pPr>
            <w:r w:rsidRPr="00EF5447">
              <w:rPr>
                <w:noProof/>
                <w:lang w:eastAsia="zh-CN"/>
              </w:rPr>
              <w:t>DC_1A-42A_n77A</w:t>
            </w:r>
          </w:p>
          <w:p w14:paraId="2411AA7C" w14:textId="77777777" w:rsidR="00AE2F5E" w:rsidRPr="00EF5447" w:rsidRDefault="00AE2F5E" w:rsidP="00215D8F">
            <w:pPr>
              <w:pStyle w:val="TAC"/>
              <w:rPr>
                <w:noProof/>
                <w:lang w:eastAsia="zh-CN"/>
              </w:rPr>
            </w:pPr>
            <w:r w:rsidRPr="00EF5447">
              <w:rPr>
                <w:noProof/>
                <w:lang w:eastAsia="zh-CN"/>
              </w:rPr>
              <w:t>DC_1A-42A_n77C</w:t>
            </w:r>
          </w:p>
          <w:p w14:paraId="54C6233F" w14:textId="77777777" w:rsidR="00AE2F5E" w:rsidRPr="00EF5447" w:rsidRDefault="00AE2F5E" w:rsidP="00215D8F">
            <w:pPr>
              <w:pStyle w:val="TAC"/>
              <w:rPr>
                <w:lang w:eastAsia="ja-JP"/>
              </w:rPr>
            </w:pPr>
            <w:r w:rsidRPr="00EF5447">
              <w:rPr>
                <w:lang w:eastAsia="ja-JP"/>
              </w:rPr>
              <w:t>DC_1A-42C_n77A</w:t>
            </w:r>
          </w:p>
          <w:p w14:paraId="50431DAC" w14:textId="77777777" w:rsidR="00AE2F5E" w:rsidRPr="00EF5447" w:rsidRDefault="00AE2F5E" w:rsidP="00215D8F">
            <w:pPr>
              <w:pStyle w:val="TAC"/>
              <w:rPr>
                <w:lang w:eastAsia="ja-JP"/>
              </w:rPr>
            </w:pPr>
            <w:r w:rsidRPr="00EF5447">
              <w:rPr>
                <w:lang w:eastAsia="ja-JP"/>
              </w:rPr>
              <w:t>DC_1A-42C_n77C</w:t>
            </w:r>
          </w:p>
          <w:p w14:paraId="39D63E01" w14:textId="77777777" w:rsidR="00AE2F5E" w:rsidRPr="00EF5447" w:rsidRDefault="00AE2F5E" w:rsidP="00215D8F">
            <w:pPr>
              <w:pStyle w:val="TAC"/>
              <w:rPr>
                <w:lang w:eastAsia="ja-JP"/>
              </w:rPr>
            </w:pPr>
            <w:r w:rsidRPr="00EF5447">
              <w:rPr>
                <w:lang w:eastAsia="ja-JP"/>
              </w:rPr>
              <w:t>DC_1A-42D_n77A</w:t>
            </w:r>
          </w:p>
          <w:p w14:paraId="6B158321" w14:textId="77777777" w:rsidR="00AE2F5E" w:rsidRPr="00EF5447" w:rsidRDefault="00AE2F5E" w:rsidP="00215D8F">
            <w:pPr>
              <w:pStyle w:val="TAC"/>
              <w:rPr>
                <w:lang w:eastAsia="ja-JP"/>
              </w:rPr>
            </w:pPr>
            <w:r w:rsidRPr="00EF5447">
              <w:t>DC_1A-42D_n77C</w:t>
            </w:r>
          </w:p>
          <w:p w14:paraId="33546FDE" w14:textId="77777777" w:rsidR="00AE2F5E" w:rsidRPr="00EF5447" w:rsidRDefault="00AE2F5E" w:rsidP="00215D8F">
            <w:pPr>
              <w:pStyle w:val="TAC"/>
              <w:rPr>
                <w:noProof/>
                <w:lang w:eastAsia="ja-JP"/>
              </w:rPr>
            </w:pPr>
            <w:r w:rsidRPr="00EF5447">
              <w:rPr>
                <w:noProof/>
              </w:rPr>
              <w:t>DC_1A-42E_n77A</w:t>
            </w:r>
          </w:p>
          <w:p w14:paraId="49545A42" w14:textId="77777777" w:rsidR="00AE2F5E" w:rsidRPr="00EF5447" w:rsidRDefault="00AE2F5E" w:rsidP="00215D8F">
            <w:pPr>
              <w:pStyle w:val="TAC"/>
              <w:rPr>
                <w:noProof/>
                <w:lang w:eastAsia="zh-CN"/>
              </w:rPr>
            </w:pPr>
            <w:r w:rsidRPr="00EF5447">
              <w:t>DC_1A-42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4417822C" w14:textId="77777777" w:rsidR="00AE2F5E" w:rsidRPr="00EF5447" w:rsidRDefault="00AE2F5E" w:rsidP="00215D8F">
            <w:pPr>
              <w:pStyle w:val="TAC"/>
            </w:pPr>
            <w:r w:rsidRPr="00EF5447">
              <w:t>DC_1A_n77A</w:t>
            </w:r>
          </w:p>
        </w:tc>
      </w:tr>
      <w:tr w:rsidR="00AE2F5E" w:rsidRPr="00EF5447" w14:paraId="7817FD9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AFC30" w14:textId="77777777" w:rsidR="00AE2F5E" w:rsidRPr="00EF5447" w:rsidRDefault="00AE2F5E" w:rsidP="00215D8F">
            <w:pPr>
              <w:pStyle w:val="TAC"/>
              <w:rPr>
                <w:rFonts w:eastAsiaTheme="minorEastAsia"/>
                <w:noProof/>
                <w:lang w:eastAsia="ja-JP"/>
              </w:rPr>
            </w:pPr>
            <w:r w:rsidRPr="00EF5447">
              <w:rPr>
                <w:noProof/>
                <w:lang w:eastAsia="ja-JP"/>
              </w:rPr>
              <w:t>DC_1A-42A_n77(2A)</w:t>
            </w:r>
          </w:p>
          <w:p w14:paraId="1749745D" w14:textId="77777777" w:rsidR="00AE2F5E" w:rsidRPr="00EF5447" w:rsidRDefault="00AE2F5E" w:rsidP="00215D8F">
            <w:pPr>
              <w:pStyle w:val="TAC"/>
              <w:rPr>
                <w:noProof/>
                <w:lang w:eastAsia="zh-CN"/>
              </w:rPr>
            </w:pPr>
            <w:r w:rsidRPr="00EF5447">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hideMark/>
          </w:tcPr>
          <w:p w14:paraId="7801CCBA" w14:textId="77777777" w:rsidR="00AE2F5E" w:rsidRPr="00EF5447" w:rsidRDefault="00AE2F5E" w:rsidP="00215D8F">
            <w:pPr>
              <w:pStyle w:val="TAC"/>
              <w:rPr>
                <w:lang w:eastAsia="fr-FR"/>
              </w:rPr>
            </w:pPr>
            <w:r w:rsidRPr="00EF5447">
              <w:t>DC_1A_n77A</w:t>
            </w:r>
          </w:p>
        </w:tc>
      </w:tr>
      <w:tr w:rsidR="00AE2F5E" w:rsidRPr="00EF5447" w14:paraId="1B7B8E1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7A993" w14:textId="77777777" w:rsidR="00AE2F5E" w:rsidRPr="00EF5447" w:rsidRDefault="00AE2F5E" w:rsidP="00215D8F">
            <w:pPr>
              <w:pStyle w:val="TAC"/>
              <w:rPr>
                <w:noProof/>
                <w:lang w:eastAsia="zh-CN"/>
              </w:rPr>
            </w:pPr>
            <w:r w:rsidRPr="00EF5447">
              <w:rPr>
                <w:noProof/>
                <w:lang w:eastAsia="zh-CN"/>
              </w:rPr>
              <w:t>DC_1A-42A_n78A</w:t>
            </w:r>
          </w:p>
          <w:p w14:paraId="62E136A8" w14:textId="77777777" w:rsidR="00AE2F5E" w:rsidRPr="00EF5447" w:rsidRDefault="00AE2F5E" w:rsidP="00215D8F">
            <w:pPr>
              <w:pStyle w:val="TAC"/>
              <w:rPr>
                <w:noProof/>
                <w:lang w:eastAsia="zh-CN"/>
              </w:rPr>
            </w:pPr>
            <w:r w:rsidRPr="00EF5447">
              <w:rPr>
                <w:noProof/>
                <w:lang w:eastAsia="zh-CN"/>
              </w:rPr>
              <w:t>DC_1A-42A_n78C</w:t>
            </w:r>
          </w:p>
          <w:p w14:paraId="74FAA518" w14:textId="77777777" w:rsidR="00AE2F5E" w:rsidRPr="00EF5447" w:rsidRDefault="00AE2F5E" w:rsidP="00215D8F">
            <w:pPr>
              <w:pStyle w:val="TAC"/>
              <w:rPr>
                <w:lang w:eastAsia="ja-JP"/>
              </w:rPr>
            </w:pPr>
            <w:r w:rsidRPr="00EF5447">
              <w:rPr>
                <w:lang w:eastAsia="ja-JP"/>
              </w:rPr>
              <w:t>DC_1A-42C_n78A</w:t>
            </w:r>
          </w:p>
          <w:p w14:paraId="4E9C704C" w14:textId="77777777" w:rsidR="00AE2F5E" w:rsidRPr="00EF5447" w:rsidRDefault="00AE2F5E" w:rsidP="00215D8F">
            <w:pPr>
              <w:pStyle w:val="TAC"/>
              <w:rPr>
                <w:lang w:eastAsia="ja-JP"/>
              </w:rPr>
            </w:pPr>
            <w:r w:rsidRPr="00EF5447">
              <w:rPr>
                <w:lang w:eastAsia="ja-JP"/>
              </w:rPr>
              <w:t>DC_1A-42C_n78C</w:t>
            </w:r>
          </w:p>
          <w:p w14:paraId="628CE0B5" w14:textId="77777777" w:rsidR="00AE2F5E" w:rsidRPr="00EF5447" w:rsidRDefault="00AE2F5E" w:rsidP="00215D8F">
            <w:pPr>
              <w:pStyle w:val="TAC"/>
              <w:rPr>
                <w:lang w:eastAsia="ja-JP"/>
              </w:rPr>
            </w:pPr>
            <w:r w:rsidRPr="00EF5447">
              <w:rPr>
                <w:lang w:eastAsia="ja-JP"/>
              </w:rPr>
              <w:t>DC_1A-42D_n78A</w:t>
            </w:r>
          </w:p>
          <w:p w14:paraId="51957C6F" w14:textId="77777777" w:rsidR="00AE2F5E" w:rsidRPr="00EF5447" w:rsidRDefault="00AE2F5E" w:rsidP="00215D8F">
            <w:pPr>
              <w:pStyle w:val="TAC"/>
              <w:rPr>
                <w:lang w:eastAsia="ja-JP"/>
              </w:rPr>
            </w:pPr>
            <w:r w:rsidRPr="00EF5447">
              <w:t>DC_1A-42D_n7</w:t>
            </w:r>
            <w:r w:rsidRPr="00EF5447">
              <w:rPr>
                <w:lang w:eastAsia="ja-JP"/>
              </w:rPr>
              <w:t>8</w:t>
            </w:r>
            <w:r w:rsidRPr="00EF5447">
              <w:t>C</w:t>
            </w:r>
          </w:p>
          <w:p w14:paraId="6ED391C0" w14:textId="77777777" w:rsidR="00AE2F5E" w:rsidRPr="00EF5447" w:rsidRDefault="00AE2F5E" w:rsidP="00215D8F">
            <w:pPr>
              <w:pStyle w:val="TAC"/>
              <w:rPr>
                <w:noProof/>
                <w:lang w:eastAsia="ja-JP"/>
              </w:rPr>
            </w:pPr>
            <w:r w:rsidRPr="00EF5447">
              <w:rPr>
                <w:noProof/>
              </w:rPr>
              <w:t>DC_1A-42E_n78A</w:t>
            </w:r>
          </w:p>
          <w:p w14:paraId="458B7460" w14:textId="77777777" w:rsidR="00AE2F5E" w:rsidRPr="00EF5447" w:rsidRDefault="00AE2F5E" w:rsidP="00215D8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11FC6A02" w14:textId="77777777" w:rsidR="00AE2F5E" w:rsidRPr="00EF5447" w:rsidRDefault="00AE2F5E" w:rsidP="00215D8F">
            <w:pPr>
              <w:pStyle w:val="TAC"/>
            </w:pPr>
            <w:r w:rsidRPr="00EF5447">
              <w:t>DC_1A_n78A</w:t>
            </w:r>
          </w:p>
        </w:tc>
      </w:tr>
      <w:tr w:rsidR="00AE2F5E" w:rsidRPr="00EF5447" w14:paraId="32A7562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7E1FF" w14:textId="77777777" w:rsidR="00AE2F5E" w:rsidRPr="00EF5447" w:rsidRDefault="00AE2F5E" w:rsidP="00215D8F">
            <w:pPr>
              <w:pStyle w:val="TAC"/>
              <w:rPr>
                <w:noProof/>
                <w:lang w:eastAsia="zh-CN"/>
              </w:rPr>
            </w:pPr>
            <w:r w:rsidRPr="00EF5447">
              <w:rPr>
                <w:noProof/>
                <w:lang w:eastAsia="zh-CN"/>
              </w:rPr>
              <w:t>DC_1A-42A_n79A</w:t>
            </w:r>
          </w:p>
          <w:p w14:paraId="3F75F051" w14:textId="77777777" w:rsidR="00AE2F5E" w:rsidRPr="00EF5447" w:rsidRDefault="00AE2F5E" w:rsidP="00215D8F">
            <w:pPr>
              <w:pStyle w:val="TAC"/>
              <w:rPr>
                <w:noProof/>
                <w:lang w:eastAsia="zh-CN"/>
              </w:rPr>
            </w:pPr>
            <w:r w:rsidRPr="00EF5447">
              <w:rPr>
                <w:noProof/>
                <w:lang w:eastAsia="zh-CN"/>
              </w:rPr>
              <w:t>DC_1A-42A_n79C</w:t>
            </w:r>
          </w:p>
          <w:p w14:paraId="2A9136DB" w14:textId="77777777" w:rsidR="00AE2F5E" w:rsidRPr="00EF5447" w:rsidRDefault="00AE2F5E" w:rsidP="00215D8F">
            <w:pPr>
              <w:pStyle w:val="TAC"/>
              <w:rPr>
                <w:lang w:eastAsia="ja-JP"/>
              </w:rPr>
            </w:pPr>
            <w:r w:rsidRPr="00EF5447">
              <w:rPr>
                <w:lang w:eastAsia="ja-JP"/>
              </w:rPr>
              <w:t>DC_1A-42C_n79A</w:t>
            </w:r>
          </w:p>
          <w:p w14:paraId="1FF24AD3" w14:textId="77777777" w:rsidR="00AE2F5E" w:rsidRPr="00EF5447" w:rsidRDefault="00AE2F5E" w:rsidP="00215D8F">
            <w:pPr>
              <w:pStyle w:val="TAC"/>
              <w:rPr>
                <w:lang w:eastAsia="ja-JP"/>
              </w:rPr>
            </w:pPr>
            <w:r w:rsidRPr="00EF5447">
              <w:rPr>
                <w:lang w:eastAsia="ja-JP"/>
              </w:rPr>
              <w:t>DC_1A-42C_n79C</w:t>
            </w:r>
          </w:p>
          <w:p w14:paraId="2D2D3D45" w14:textId="77777777" w:rsidR="00AE2F5E" w:rsidRPr="00EF5447" w:rsidRDefault="00AE2F5E" w:rsidP="00215D8F">
            <w:pPr>
              <w:pStyle w:val="TAC"/>
              <w:rPr>
                <w:lang w:eastAsia="ja-JP"/>
              </w:rPr>
            </w:pPr>
            <w:r w:rsidRPr="00EF5447">
              <w:rPr>
                <w:lang w:eastAsia="ja-JP"/>
              </w:rPr>
              <w:t>DC_1A-42D_n79A</w:t>
            </w:r>
          </w:p>
          <w:p w14:paraId="3B9457E2" w14:textId="77777777" w:rsidR="00AE2F5E" w:rsidRPr="00EF5447" w:rsidRDefault="00AE2F5E" w:rsidP="00215D8F">
            <w:pPr>
              <w:pStyle w:val="TAC"/>
              <w:rPr>
                <w:lang w:eastAsia="ja-JP"/>
              </w:rPr>
            </w:pPr>
            <w:r w:rsidRPr="00EF5447">
              <w:t>DC_1A-42D_n7</w:t>
            </w:r>
            <w:r w:rsidRPr="00EF5447">
              <w:rPr>
                <w:lang w:eastAsia="ja-JP"/>
              </w:rPr>
              <w:t>9</w:t>
            </w:r>
            <w:r w:rsidRPr="00EF5447">
              <w:t>C</w:t>
            </w:r>
          </w:p>
          <w:p w14:paraId="44FC4E72" w14:textId="77777777" w:rsidR="00AE2F5E" w:rsidRPr="00EF5447" w:rsidRDefault="00AE2F5E" w:rsidP="00215D8F">
            <w:pPr>
              <w:pStyle w:val="TAC"/>
              <w:rPr>
                <w:noProof/>
                <w:lang w:eastAsia="ja-JP"/>
              </w:rPr>
            </w:pPr>
            <w:r w:rsidRPr="00EF5447">
              <w:rPr>
                <w:noProof/>
              </w:rPr>
              <w:t>DC_1A-42E_n79A</w:t>
            </w:r>
          </w:p>
          <w:p w14:paraId="1E5A40FC" w14:textId="77777777" w:rsidR="00AE2F5E" w:rsidRPr="00EF5447" w:rsidRDefault="00AE2F5E" w:rsidP="00215D8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077BC7A9" w14:textId="77777777" w:rsidR="00AE2F5E" w:rsidRPr="00EF5447" w:rsidRDefault="00AE2F5E" w:rsidP="00215D8F">
            <w:pPr>
              <w:pStyle w:val="TAC"/>
            </w:pPr>
            <w:r w:rsidRPr="00EF5447">
              <w:t>DC_1A_n79A</w:t>
            </w:r>
          </w:p>
        </w:tc>
      </w:tr>
      <w:tr w:rsidR="00AE2F5E" w:rsidRPr="00EF5447" w14:paraId="5A0ED2C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08250" w14:textId="77777777" w:rsidR="00AE2F5E" w:rsidRPr="00EF5447" w:rsidRDefault="00AE2F5E" w:rsidP="00215D8F">
            <w:pPr>
              <w:pStyle w:val="TAC"/>
              <w:rPr>
                <w:rFonts w:eastAsia="Malgun Gothic"/>
                <w:noProof/>
                <w:lang w:eastAsia="ko-KR"/>
              </w:rPr>
            </w:pPr>
            <w:r w:rsidRPr="00EF5447">
              <w:rPr>
                <w:rFonts w:eastAsia="Malgun Gothic"/>
                <w:noProof/>
                <w:lang w:eastAsia="ko-KR"/>
              </w:rPr>
              <w:lastRenderedPageBreak/>
              <w:t>DC_1A_n75A-n78A</w:t>
            </w:r>
          </w:p>
          <w:p w14:paraId="20B40BBC" w14:textId="77777777" w:rsidR="00AE2F5E" w:rsidRPr="00EF5447" w:rsidRDefault="00AE2F5E" w:rsidP="00215D8F">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3632E884" w14:textId="77777777" w:rsidR="00AE2F5E" w:rsidRPr="00EF5447" w:rsidRDefault="00AE2F5E" w:rsidP="00215D8F">
            <w:pPr>
              <w:pStyle w:val="TAC"/>
              <w:rPr>
                <w:rFonts w:eastAsia="Malgun Gothic"/>
                <w:lang w:eastAsia="ko-KR"/>
              </w:rPr>
            </w:pPr>
            <w:r w:rsidRPr="00EF5447">
              <w:rPr>
                <w:rFonts w:eastAsia="Malgun Gothic"/>
                <w:lang w:eastAsia="ko-KR"/>
              </w:rPr>
              <w:t>DC_1A_n78A</w:t>
            </w:r>
          </w:p>
        </w:tc>
      </w:tr>
      <w:tr w:rsidR="00AE2F5E" w:rsidRPr="00EF5447" w14:paraId="5A8F942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96A20" w14:textId="77777777" w:rsidR="00AE2F5E" w:rsidRPr="00EF5447" w:rsidRDefault="00AE2F5E" w:rsidP="00215D8F">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3528FFD4" w14:textId="77777777" w:rsidR="00AE2F5E" w:rsidRPr="00EF5447" w:rsidRDefault="00AE2F5E" w:rsidP="00215D8F">
            <w:pPr>
              <w:pStyle w:val="TAC"/>
              <w:rPr>
                <w:rFonts w:eastAsia="Malgun Gothic"/>
                <w:lang w:eastAsia="ko-KR"/>
              </w:rPr>
            </w:pPr>
            <w:r w:rsidRPr="00EF5447">
              <w:rPr>
                <w:rFonts w:eastAsia="Malgun Gothic"/>
                <w:lang w:eastAsia="ko-KR"/>
              </w:rPr>
              <w:t>DC_1A_n77A</w:t>
            </w:r>
          </w:p>
          <w:p w14:paraId="00EB3652" w14:textId="77777777" w:rsidR="00AE2F5E" w:rsidRPr="00EF5447" w:rsidRDefault="00AE2F5E" w:rsidP="00215D8F">
            <w:pPr>
              <w:pStyle w:val="TAC"/>
              <w:rPr>
                <w:lang w:eastAsia="ja-JP"/>
              </w:rPr>
            </w:pPr>
            <w:r w:rsidRPr="00EF5447">
              <w:rPr>
                <w:rFonts w:eastAsia="Malgun Gothic"/>
                <w:lang w:eastAsia="ko-KR"/>
              </w:rPr>
              <w:t>DC_1A_n79A</w:t>
            </w:r>
          </w:p>
        </w:tc>
      </w:tr>
      <w:tr w:rsidR="00AE2F5E" w:rsidRPr="00EF5447" w14:paraId="33EFCA6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33DA9" w14:textId="77777777" w:rsidR="00AE2F5E" w:rsidRPr="00EF5447" w:rsidRDefault="00AE2F5E" w:rsidP="00215D8F">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35D1691E" w14:textId="77777777" w:rsidR="00AE2F5E" w:rsidRPr="00EF5447" w:rsidRDefault="00AE2F5E" w:rsidP="00215D8F">
            <w:pPr>
              <w:pStyle w:val="TAC"/>
              <w:rPr>
                <w:rFonts w:eastAsia="Malgun Gothic"/>
                <w:lang w:eastAsia="ko-KR"/>
              </w:rPr>
            </w:pPr>
            <w:r w:rsidRPr="00EF5447">
              <w:rPr>
                <w:rFonts w:eastAsia="Malgun Gothic"/>
                <w:lang w:eastAsia="ko-KR"/>
              </w:rPr>
              <w:t>DC_1A_n77A</w:t>
            </w:r>
          </w:p>
          <w:p w14:paraId="3DBA6CE1" w14:textId="77777777" w:rsidR="00AE2F5E" w:rsidRPr="00EF5447" w:rsidRDefault="00AE2F5E" w:rsidP="00215D8F">
            <w:pPr>
              <w:pStyle w:val="TAC"/>
              <w:rPr>
                <w:rFonts w:eastAsia="Malgun Gothic"/>
                <w:lang w:eastAsia="ko-KR"/>
              </w:rPr>
            </w:pPr>
            <w:r w:rsidRPr="00EF5447">
              <w:rPr>
                <w:rFonts w:eastAsia="Malgun Gothic"/>
                <w:lang w:eastAsia="ko-KR"/>
              </w:rPr>
              <w:t>DC_1A_n80A</w:t>
            </w:r>
          </w:p>
        </w:tc>
      </w:tr>
      <w:tr w:rsidR="00AE2F5E" w:rsidRPr="00EF5447" w14:paraId="48EE5B0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5BDDF" w14:textId="77777777" w:rsidR="00AE2F5E" w:rsidRPr="00EF5447" w:rsidRDefault="00AE2F5E" w:rsidP="00215D8F">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55C1DAAB" w14:textId="77777777" w:rsidR="00AE2F5E" w:rsidRPr="00EF5447" w:rsidRDefault="00AE2F5E" w:rsidP="00215D8F">
            <w:pPr>
              <w:pStyle w:val="TAC"/>
              <w:rPr>
                <w:rFonts w:eastAsia="Malgun Gothic"/>
                <w:lang w:eastAsia="ko-KR"/>
              </w:rPr>
            </w:pPr>
            <w:r w:rsidRPr="00EF5447">
              <w:rPr>
                <w:rFonts w:eastAsia="Malgun Gothic"/>
                <w:lang w:eastAsia="ko-KR"/>
              </w:rPr>
              <w:t>DC_1A_n77A</w:t>
            </w:r>
          </w:p>
          <w:p w14:paraId="08EEB6FA" w14:textId="77777777" w:rsidR="00AE2F5E" w:rsidRPr="00EF5447" w:rsidRDefault="00AE2F5E" w:rsidP="00215D8F">
            <w:pPr>
              <w:pStyle w:val="TAC"/>
              <w:rPr>
                <w:rFonts w:eastAsia="Malgun Gothic"/>
                <w:lang w:eastAsia="ko-KR"/>
              </w:rPr>
            </w:pPr>
            <w:r w:rsidRPr="00EF5447">
              <w:rPr>
                <w:rFonts w:eastAsia="Malgun Gothic"/>
                <w:lang w:eastAsia="ko-KR"/>
              </w:rPr>
              <w:t>DC_1A_n84A_ULSUP-TDM_n77A</w:t>
            </w:r>
          </w:p>
        </w:tc>
      </w:tr>
      <w:tr w:rsidR="00AE2F5E" w:rsidRPr="00EF5447" w14:paraId="52891AD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6FCF2" w14:textId="77777777" w:rsidR="00AE2F5E" w:rsidRPr="00EF5447" w:rsidRDefault="00AE2F5E" w:rsidP="00215D8F">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1C2D537" w14:textId="77777777" w:rsidR="00AE2F5E" w:rsidRPr="00EF5447" w:rsidRDefault="00AE2F5E" w:rsidP="00215D8F">
            <w:pPr>
              <w:pStyle w:val="TAC"/>
              <w:rPr>
                <w:rFonts w:eastAsia="Malgun Gothic"/>
                <w:lang w:eastAsia="ko-KR"/>
              </w:rPr>
            </w:pPr>
            <w:r w:rsidRPr="00EF5447">
              <w:rPr>
                <w:rFonts w:eastAsia="Malgun Gothic"/>
                <w:lang w:eastAsia="ko-KR"/>
              </w:rPr>
              <w:t>DC_1A_n78A</w:t>
            </w:r>
          </w:p>
          <w:p w14:paraId="4A7A57DA" w14:textId="77777777" w:rsidR="00AE2F5E" w:rsidRPr="00EF5447" w:rsidRDefault="00AE2F5E" w:rsidP="00215D8F">
            <w:pPr>
              <w:pStyle w:val="TAC"/>
              <w:rPr>
                <w:lang w:eastAsia="ja-JP"/>
              </w:rPr>
            </w:pPr>
            <w:r w:rsidRPr="00EF5447">
              <w:rPr>
                <w:rFonts w:eastAsia="Malgun Gothic"/>
                <w:lang w:eastAsia="ko-KR"/>
              </w:rPr>
              <w:t>DC_1A_n79A</w:t>
            </w:r>
          </w:p>
        </w:tc>
      </w:tr>
      <w:tr w:rsidR="00AE2F5E" w:rsidRPr="00EF5447" w14:paraId="4271089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873DD" w14:textId="77777777" w:rsidR="00AE2F5E" w:rsidRPr="00EF5447" w:rsidRDefault="00AE2F5E" w:rsidP="00215D8F">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3AE1CE7C" w14:textId="77777777" w:rsidR="00AE2F5E" w:rsidRPr="00EF5447" w:rsidRDefault="00AE2F5E" w:rsidP="00215D8F">
            <w:pPr>
              <w:pStyle w:val="TAC"/>
            </w:pPr>
            <w:r w:rsidRPr="00EF5447">
              <w:t>DC_1A_n78A</w:t>
            </w:r>
          </w:p>
          <w:p w14:paraId="03BB45CA" w14:textId="77777777" w:rsidR="00AE2F5E" w:rsidRPr="00EF5447" w:rsidRDefault="00AE2F5E" w:rsidP="00215D8F">
            <w:pPr>
              <w:pStyle w:val="TAC"/>
              <w:rPr>
                <w:rFonts w:eastAsia="Malgun Gothic"/>
                <w:lang w:eastAsia="ko-KR"/>
              </w:rPr>
            </w:pPr>
            <w:r w:rsidRPr="00EF5447">
              <w:t>DC_1A_n80A</w:t>
            </w:r>
          </w:p>
        </w:tc>
      </w:tr>
      <w:tr w:rsidR="00AE2F5E" w:rsidRPr="00EF5447" w14:paraId="3266920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330CC" w14:textId="77777777" w:rsidR="00AE2F5E" w:rsidRPr="00EF5447" w:rsidRDefault="00AE2F5E" w:rsidP="00215D8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953AE77" w14:textId="77777777" w:rsidR="00AE2F5E" w:rsidRPr="00EF5447" w:rsidRDefault="00AE2F5E" w:rsidP="00215D8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A58F974" w14:textId="77777777" w:rsidR="00AE2F5E" w:rsidRPr="00EF5447" w:rsidRDefault="00AE2F5E" w:rsidP="00215D8F">
            <w:pPr>
              <w:pStyle w:val="TAC"/>
              <w:rPr>
                <w:lang w:eastAsia="zh-CN"/>
              </w:rPr>
            </w:pPr>
            <w:r w:rsidRPr="00EF5447">
              <w:t>DC_</w:t>
            </w:r>
            <w:r w:rsidRPr="00EF5447">
              <w:rPr>
                <w:lang w:eastAsia="zh-CN"/>
              </w:rPr>
              <w:t>1A</w:t>
            </w:r>
            <w:r w:rsidRPr="00EF5447">
              <w:t>_n84A_ULSUP-TDM_n78</w:t>
            </w:r>
            <w:r w:rsidRPr="00EF5447">
              <w:rPr>
                <w:lang w:eastAsia="zh-CN"/>
              </w:rPr>
              <w:t>A</w:t>
            </w:r>
          </w:p>
        </w:tc>
      </w:tr>
      <w:tr w:rsidR="00AE2F5E" w:rsidRPr="00EF5447" w14:paraId="0AC4553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D3445" w14:textId="77777777" w:rsidR="00AE2F5E" w:rsidRPr="00EF5447" w:rsidRDefault="00AE2F5E" w:rsidP="00215D8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43CAFC1B" w14:textId="77777777" w:rsidR="00AE2F5E" w:rsidRPr="00EF5447" w:rsidRDefault="00AE2F5E" w:rsidP="00215D8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5D3664C2" w14:textId="77777777" w:rsidR="00AE2F5E" w:rsidRPr="00EF5447" w:rsidRDefault="00AE2F5E" w:rsidP="00215D8F">
            <w:pPr>
              <w:pStyle w:val="TAC"/>
              <w:rPr>
                <w:lang w:eastAsia="fi-FI"/>
              </w:rPr>
            </w:pPr>
            <w:r w:rsidRPr="00EF5447">
              <w:t>DC_</w:t>
            </w:r>
            <w:r w:rsidRPr="00EF5447">
              <w:rPr>
                <w:lang w:eastAsia="zh-CN"/>
              </w:rPr>
              <w:t>1A</w:t>
            </w:r>
            <w:r w:rsidRPr="00EF5447">
              <w:t>_n84A_ULSUP-TDM_n79</w:t>
            </w:r>
            <w:r w:rsidRPr="00EF5447">
              <w:rPr>
                <w:lang w:eastAsia="zh-CN"/>
              </w:rPr>
              <w:t>A</w:t>
            </w:r>
          </w:p>
        </w:tc>
      </w:tr>
      <w:tr w:rsidR="00AE2F5E" w:rsidRPr="00EF5447" w14:paraId="64581FD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063104" w14:textId="77777777" w:rsidR="00AE2F5E" w:rsidRPr="00EF5447" w:rsidRDefault="00AE2F5E" w:rsidP="00215D8F">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6D9340F7" w14:textId="77777777" w:rsidR="00AE2F5E" w:rsidRPr="00EF5447" w:rsidRDefault="00AE2F5E" w:rsidP="00215D8F">
            <w:pPr>
              <w:pStyle w:val="TAC"/>
              <w:rPr>
                <w:lang w:eastAsia="ja-JP"/>
              </w:rPr>
            </w:pPr>
            <w:r w:rsidRPr="00EF5447">
              <w:rPr>
                <w:lang w:eastAsia="ja-JP"/>
              </w:rPr>
              <w:t>DC_2A_n28A</w:t>
            </w:r>
          </w:p>
          <w:p w14:paraId="45302DC1" w14:textId="77777777" w:rsidR="00AE2F5E" w:rsidRPr="00EF5447" w:rsidRDefault="00AE2F5E" w:rsidP="00215D8F">
            <w:pPr>
              <w:pStyle w:val="TAC"/>
              <w:rPr>
                <w:lang w:eastAsia="fi-FI"/>
              </w:rPr>
            </w:pPr>
            <w:r w:rsidRPr="00EF5447">
              <w:rPr>
                <w:lang w:eastAsia="ja-JP"/>
              </w:rPr>
              <w:t>DC_4A_n28A</w:t>
            </w:r>
          </w:p>
        </w:tc>
      </w:tr>
      <w:tr w:rsidR="00AE2F5E" w:rsidRPr="00EF5447" w14:paraId="08C3D85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AC6C3" w14:textId="77777777" w:rsidR="00AE2F5E" w:rsidRPr="00EF5447" w:rsidRDefault="00AE2F5E" w:rsidP="00215D8F">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537F524" w14:textId="77777777" w:rsidR="00AE2F5E" w:rsidRPr="00EF5447" w:rsidRDefault="00AE2F5E" w:rsidP="00215D8F">
            <w:pPr>
              <w:pStyle w:val="TAC"/>
              <w:rPr>
                <w:lang w:eastAsia="ja-JP"/>
              </w:rPr>
            </w:pPr>
            <w:r w:rsidRPr="00EF5447">
              <w:rPr>
                <w:lang w:eastAsia="fi-FI"/>
              </w:rPr>
              <w:t>DC_2A_</w:t>
            </w:r>
            <w:r w:rsidRPr="00EF5447">
              <w:rPr>
                <w:lang w:eastAsia="ja-JP"/>
              </w:rPr>
              <w:t>n38A</w:t>
            </w:r>
          </w:p>
          <w:p w14:paraId="3EC438CD" w14:textId="77777777" w:rsidR="00AE2F5E" w:rsidRPr="00EF5447" w:rsidRDefault="00AE2F5E" w:rsidP="00215D8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AE2F5E" w:rsidRPr="00EF5447" w14:paraId="56C2E17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EEFC5" w14:textId="77777777" w:rsidR="00AE2F5E" w:rsidRPr="00EF5447" w:rsidRDefault="00AE2F5E" w:rsidP="00215D8F">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5B514FED" w14:textId="77777777" w:rsidR="00AE2F5E" w:rsidRPr="00EF5447" w:rsidRDefault="00AE2F5E" w:rsidP="00215D8F">
            <w:pPr>
              <w:pStyle w:val="TAC"/>
              <w:rPr>
                <w:lang w:eastAsia="ja-JP"/>
              </w:rPr>
            </w:pPr>
            <w:r w:rsidRPr="00EF5447">
              <w:rPr>
                <w:lang w:eastAsia="fi-FI"/>
              </w:rPr>
              <w:t>DC_2A_</w:t>
            </w:r>
            <w:r w:rsidRPr="00EF5447">
              <w:rPr>
                <w:lang w:eastAsia="ja-JP"/>
              </w:rPr>
              <w:t>n41A</w:t>
            </w:r>
          </w:p>
          <w:p w14:paraId="59741E7F" w14:textId="77777777" w:rsidR="00AE2F5E" w:rsidRPr="00EF5447" w:rsidRDefault="00AE2F5E" w:rsidP="00215D8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AE2F5E" w:rsidRPr="00EF5447" w14:paraId="209EF86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FE786" w14:textId="77777777" w:rsidR="00AE2F5E" w:rsidRPr="00EF5447" w:rsidRDefault="00AE2F5E" w:rsidP="00215D8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D71C4FD" w14:textId="77777777" w:rsidR="00AE2F5E" w:rsidRPr="00EF5447" w:rsidRDefault="00AE2F5E" w:rsidP="00215D8F">
            <w:pPr>
              <w:pStyle w:val="TAC"/>
              <w:rPr>
                <w:noProof/>
                <w:lang w:eastAsia="zh-CN"/>
              </w:rPr>
            </w:pPr>
            <w:r w:rsidRPr="00EF5447">
              <w:rPr>
                <w:lang w:eastAsia="zh-CN"/>
              </w:rPr>
              <w:t>DC_5A_n2A</w:t>
            </w:r>
          </w:p>
        </w:tc>
      </w:tr>
      <w:tr w:rsidR="00AE2F5E" w:rsidRPr="00EF5447" w14:paraId="7BC4E42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D3143" w14:textId="77777777" w:rsidR="00AE2F5E" w:rsidRPr="00EF5447" w:rsidRDefault="00AE2F5E" w:rsidP="00215D8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8478BA4" w14:textId="77777777" w:rsidR="00AE2F5E" w:rsidRPr="00EF5447" w:rsidRDefault="00AE2F5E" w:rsidP="00215D8F">
            <w:pPr>
              <w:pStyle w:val="TAC"/>
              <w:rPr>
                <w:noProof/>
                <w:lang w:eastAsia="zh-CN"/>
              </w:rPr>
            </w:pPr>
            <w:r w:rsidRPr="00EF5447">
              <w:rPr>
                <w:lang w:eastAsia="zh-CN"/>
              </w:rPr>
              <w:t>DC_5A_n2A</w:t>
            </w:r>
          </w:p>
        </w:tc>
      </w:tr>
      <w:tr w:rsidR="00AE2F5E" w:rsidRPr="00EF5447" w14:paraId="0F1FFB6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264C5" w14:textId="77777777" w:rsidR="00AE2F5E" w:rsidRPr="00EF5447" w:rsidRDefault="00AE2F5E" w:rsidP="00215D8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E90ABE9" w14:textId="77777777" w:rsidR="00AE2F5E" w:rsidRPr="00EF5447" w:rsidRDefault="00AE2F5E" w:rsidP="00215D8F">
            <w:pPr>
              <w:pStyle w:val="TAC"/>
              <w:rPr>
                <w:noProof/>
                <w:lang w:eastAsia="zh-CN"/>
              </w:rPr>
            </w:pPr>
            <w:r w:rsidRPr="00EF5447">
              <w:rPr>
                <w:lang w:eastAsia="zh-CN"/>
              </w:rPr>
              <w:t>DC_5A_n2A</w:t>
            </w:r>
          </w:p>
        </w:tc>
      </w:tr>
      <w:tr w:rsidR="00AE2F5E" w:rsidRPr="00EF5447" w14:paraId="535E517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BD49D" w14:textId="77777777" w:rsidR="00AE2F5E" w:rsidRPr="00EF5447" w:rsidRDefault="00AE2F5E" w:rsidP="00215D8F">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0186818" w14:textId="77777777" w:rsidR="00AE2F5E" w:rsidRPr="00EF5447" w:rsidRDefault="00AE2F5E" w:rsidP="00215D8F">
            <w:pPr>
              <w:pStyle w:val="TAC"/>
              <w:rPr>
                <w:noProof/>
                <w:lang w:eastAsia="zh-CN"/>
              </w:rPr>
            </w:pPr>
            <w:r w:rsidRPr="00EF5447">
              <w:rPr>
                <w:lang w:eastAsia="fi-FI"/>
              </w:rPr>
              <w:t>DC_2A_n5A</w:t>
            </w:r>
          </w:p>
        </w:tc>
      </w:tr>
      <w:tr w:rsidR="00AE2F5E" w:rsidRPr="00EF5447" w14:paraId="7DD8F67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8EA0C" w14:textId="77777777" w:rsidR="00AE2F5E" w:rsidRPr="00EF5447" w:rsidRDefault="00AE2F5E" w:rsidP="00215D8F">
            <w:pPr>
              <w:pStyle w:val="TAC"/>
            </w:pPr>
            <w:r w:rsidRPr="00EF5447">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7E7ACB2" w14:textId="77777777" w:rsidR="00AE2F5E" w:rsidRPr="00EF5447" w:rsidRDefault="00AE2F5E" w:rsidP="00215D8F">
            <w:pPr>
              <w:pStyle w:val="TAC"/>
              <w:rPr>
                <w:noProof/>
                <w:lang w:eastAsia="zh-CN"/>
              </w:rPr>
            </w:pPr>
            <w:r w:rsidRPr="00EF5447">
              <w:rPr>
                <w:lang w:eastAsia="fi-FI"/>
              </w:rPr>
              <w:t>DC_2A_n5</w:t>
            </w:r>
            <w:r w:rsidRPr="00EF5447">
              <w:rPr>
                <w:lang w:eastAsia="zh-CN"/>
              </w:rPr>
              <w:t>A</w:t>
            </w:r>
          </w:p>
        </w:tc>
      </w:tr>
      <w:tr w:rsidR="00AE2F5E" w:rsidRPr="00EF5447" w14:paraId="1A40388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73155C" w14:textId="77777777" w:rsidR="00AE2F5E" w:rsidRPr="00EF5447" w:rsidRDefault="00AE2F5E" w:rsidP="00215D8F">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650728D6" w14:textId="77777777" w:rsidR="00AE2F5E" w:rsidRPr="00EF5447" w:rsidRDefault="00AE2F5E" w:rsidP="00215D8F">
            <w:pPr>
              <w:pStyle w:val="TAC"/>
              <w:rPr>
                <w:lang w:eastAsia="ja-JP"/>
              </w:rPr>
            </w:pPr>
            <w:r w:rsidRPr="00EF5447">
              <w:rPr>
                <w:lang w:eastAsia="ja-JP"/>
              </w:rPr>
              <w:t>DC_2A_n7A</w:t>
            </w:r>
          </w:p>
          <w:p w14:paraId="5EB67F58" w14:textId="77777777" w:rsidR="00AE2F5E" w:rsidRPr="00EF5447" w:rsidRDefault="00AE2F5E" w:rsidP="00215D8F">
            <w:pPr>
              <w:pStyle w:val="TAC"/>
              <w:rPr>
                <w:lang w:eastAsia="fi-FI"/>
              </w:rPr>
            </w:pPr>
            <w:r w:rsidRPr="00EF5447">
              <w:rPr>
                <w:lang w:eastAsia="ja-JP"/>
              </w:rPr>
              <w:t>DC_5A_n7A</w:t>
            </w:r>
          </w:p>
        </w:tc>
      </w:tr>
      <w:tr w:rsidR="00AE2F5E" w:rsidRPr="00EF5447" w14:paraId="218DB34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C43EB3" w14:textId="77777777" w:rsidR="00AE2F5E" w:rsidRPr="00EF5447" w:rsidRDefault="00AE2F5E" w:rsidP="00215D8F">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7FA61557" w14:textId="77777777" w:rsidR="00AE2F5E" w:rsidRPr="00EF5447" w:rsidRDefault="00AE2F5E" w:rsidP="00215D8F">
            <w:pPr>
              <w:pStyle w:val="TAC"/>
              <w:rPr>
                <w:lang w:eastAsia="fi-FI"/>
              </w:rPr>
            </w:pPr>
            <w:r w:rsidRPr="00EF5447">
              <w:t>DC_2A_n12A</w:t>
            </w:r>
            <w:r w:rsidRPr="00EF5447">
              <w:br/>
              <w:t>DC_5A_n12A</w:t>
            </w:r>
          </w:p>
        </w:tc>
      </w:tr>
      <w:tr w:rsidR="00AE2F5E" w:rsidRPr="00EF5447" w14:paraId="13CB82F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236A42" w14:textId="77777777" w:rsidR="00AE2F5E" w:rsidRPr="00EF5447" w:rsidRDefault="00AE2F5E" w:rsidP="00215D8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6DB03A0B" w14:textId="77777777" w:rsidR="00AE2F5E" w:rsidRPr="00EF5447" w:rsidRDefault="00AE2F5E" w:rsidP="00215D8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1CAFB08F" w14:textId="77777777" w:rsidR="00AE2F5E" w:rsidRPr="00EF5447" w:rsidRDefault="00AE2F5E" w:rsidP="00215D8F">
            <w:pPr>
              <w:pStyle w:val="TAC"/>
              <w:rPr>
                <w:b/>
              </w:rPr>
            </w:pPr>
            <w:r w:rsidRPr="00EF5447">
              <w:rPr>
                <w:lang w:eastAsia="fi-FI"/>
              </w:rPr>
              <w:t>DC_</w:t>
            </w:r>
            <w:r w:rsidRPr="00EF5447">
              <w:t>2A_n48A</w:t>
            </w:r>
          </w:p>
          <w:p w14:paraId="1B151B78" w14:textId="77777777" w:rsidR="00AE2F5E" w:rsidRPr="00EF5447" w:rsidRDefault="00AE2F5E" w:rsidP="00215D8F">
            <w:pPr>
              <w:pStyle w:val="TAC"/>
              <w:rPr>
                <w:lang w:eastAsia="fi-FI"/>
              </w:rPr>
            </w:pPr>
            <w:r w:rsidRPr="00EF5447">
              <w:rPr>
                <w:lang w:eastAsia="fi-FI"/>
              </w:rPr>
              <w:t>DC_</w:t>
            </w:r>
            <w:r w:rsidRPr="00EF5447">
              <w:t>5A_n48A</w:t>
            </w:r>
          </w:p>
        </w:tc>
      </w:tr>
      <w:tr w:rsidR="00AE2F5E" w:rsidRPr="00EF5447" w14:paraId="4740EEC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B21CF" w14:textId="77777777" w:rsidR="00AE2F5E" w:rsidRPr="00EF5447" w:rsidRDefault="00AE2F5E" w:rsidP="00215D8F">
            <w:pPr>
              <w:pStyle w:val="TAC"/>
            </w:pPr>
            <w:r w:rsidRPr="00EF5447">
              <w:t>DC_2A-5A_n66A</w:t>
            </w:r>
          </w:p>
          <w:p w14:paraId="05FCB5E7" w14:textId="77777777" w:rsidR="00AE2F5E" w:rsidRPr="00EF5447" w:rsidRDefault="00AE2F5E" w:rsidP="00215D8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4ADB1F22" w14:textId="77777777" w:rsidR="00AE2F5E" w:rsidRPr="00EF5447" w:rsidRDefault="00AE2F5E" w:rsidP="00215D8F">
            <w:pPr>
              <w:pStyle w:val="TAC"/>
              <w:rPr>
                <w:noProof/>
                <w:lang w:eastAsia="zh-CN"/>
              </w:rPr>
            </w:pPr>
            <w:r w:rsidRPr="00EF5447">
              <w:rPr>
                <w:noProof/>
                <w:lang w:eastAsia="zh-CN"/>
              </w:rPr>
              <w:t>DC_2A_n66A</w:t>
            </w:r>
          </w:p>
          <w:p w14:paraId="534633E0" w14:textId="77777777" w:rsidR="00AE2F5E" w:rsidRPr="00EF5447" w:rsidRDefault="00AE2F5E" w:rsidP="00215D8F">
            <w:pPr>
              <w:pStyle w:val="TAC"/>
              <w:rPr>
                <w:lang w:eastAsia="fi-FI"/>
              </w:rPr>
            </w:pPr>
            <w:r w:rsidRPr="00EF5447">
              <w:rPr>
                <w:noProof/>
                <w:lang w:eastAsia="zh-CN"/>
              </w:rPr>
              <w:t>DC_5A_n66A</w:t>
            </w:r>
          </w:p>
        </w:tc>
      </w:tr>
      <w:tr w:rsidR="00AE2F5E" w:rsidRPr="00EF5447" w14:paraId="1C5E903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4BF9A" w14:textId="77777777" w:rsidR="00AE2F5E" w:rsidRPr="00EF5447" w:rsidRDefault="00AE2F5E" w:rsidP="00215D8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34074E17" w14:textId="77777777" w:rsidR="00AE2F5E" w:rsidRPr="00EF5447" w:rsidRDefault="00AE2F5E" w:rsidP="00215D8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74B855A" w14:textId="77777777" w:rsidR="00AE2F5E" w:rsidRPr="00EF5447" w:rsidRDefault="00AE2F5E" w:rsidP="00215D8F">
            <w:pPr>
              <w:pStyle w:val="TAC"/>
              <w:rPr>
                <w:lang w:eastAsia="fi-FI"/>
              </w:rPr>
            </w:pPr>
            <w:r w:rsidRPr="00EF5447">
              <w:rPr>
                <w:lang w:eastAsia="fi-FI"/>
              </w:rPr>
              <w:t>DC_2A_n66A</w:t>
            </w:r>
          </w:p>
          <w:p w14:paraId="47477BA0" w14:textId="77777777" w:rsidR="00AE2F5E" w:rsidRPr="00EF5447" w:rsidRDefault="00AE2F5E" w:rsidP="00215D8F">
            <w:pPr>
              <w:pStyle w:val="TAC"/>
              <w:rPr>
                <w:lang w:eastAsia="zh-CN"/>
              </w:rPr>
            </w:pPr>
            <w:r w:rsidRPr="00EF5447">
              <w:rPr>
                <w:lang w:eastAsia="fi-FI"/>
              </w:rPr>
              <w:t>DC_5A_n66A</w:t>
            </w:r>
          </w:p>
        </w:tc>
      </w:tr>
      <w:tr w:rsidR="00AE2F5E" w:rsidRPr="00EF5447" w14:paraId="67C9436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CFD882" w14:textId="77777777" w:rsidR="00AE2F5E" w:rsidRPr="00EF5447" w:rsidRDefault="00AE2F5E" w:rsidP="00215D8F">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2AB1F275" w14:textId="77777777" w:rsidR="00AE2F5E" w:rsidRPr="00EF5447" w:rsidRDefault="00AE2F5E" w:rsidP="00215D8F">
            <w:pPr>
              <w:pStyle w:val="TAC"/>
              <w:rPr>
                <w:lang w:eastAsia="fi-FI"/>
              </w:rPr>
            </w:pPr>
            <w:r w:rsidRPr="00EF5447">
              <w:rPr>
                <w:lang w:eastAsia="fi-FI"/>
              </w:rPr>
              <w:t>DC_2A_n71A</w:t>
            </w:r>
          </w:p>
          <w:p w14:paraId="07AF3678" w14:textId="77777777" w:rsidR="00AE2F5E" w:rsidRPr="00EF5447" w:rsidRDefault="00AE2F5E" w:rsidP="00215D8F">
            <w:pPr>
              <w:pStyle w:val="TAC"/>
              <w:rPr>
                <w:lang w:eastAsia="zh-CN"/>
              </w:rPr>
            </w:pPr>
            <w:r w:rsidRPr="00EF5447">
              <w:rPr>
                <w:lang w:eastAsia="fi-FI"/>
              </w:rPr>
              <w:t>DC_5A_n71A</w:t>
            </w:r>
          </w:p>
        </w:tc>
      </w:tr>
      <w:tr w:rsidR="00AE2F5E" w:rsidRPr="00EF5447" w14:paraId="5DE1F1C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2BADE5" w14:textId="77777777" w:rsidR="00AE2F5E" w:rsidRPr="00EF5447" w:rsidRDefault="00AE2F5E" w:rsidP="00215D8F">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39BAFE1D" w14:textId="77777777" w:rsidR="00AE2F5E" w:rsidRPr="00B677E8" w:rsidRDefault="00AE2F5E" w:rsidP="00215D8F">
            <w:pPr>
              <w:pStyle w:val="TAC"/>
              <w:rPr>
                <w:lang w:eastAsia="fi-FI"/>
              </w:rPr>
            </w:pPr>
            <w:r w:rsidRPr="00B677E8">
              <w:rPr>
                <w:lang w:eastAsia="fi-FI"/>
              </w:rPr>
              <w:t>DC_2A_</w:t>
            </w:r>
            <w:r w:rsidRPr="00B677E8">
              <w:rPr>
                <w:lang w:eastAsia="ja-JP"/>
              </w:rPr>
              <w:t>n77A</w:t>
            </w:r>
          </w:p>
          <w:p w14:paraId="55B362CB" w14:textId="77777777" w:rsidR="00AE2F5E" w:rsidRPr="00EF5447" w:rsidRDefault="00AE2F5E" w:rsidP="00215D8F">
            <w:pPr>
              <w:pStyle w:val="TAC"/>
              <w:rPr>
                <w:lang w:eastAsia="fi-FI"/>
              </w:rPr>
            </w:pPr>
            <w:r w:rsidRPr="00B677E8">
              <w:rPr>
                <w:lang w:eastAsia="fi-FI"/>
              </w:rPr>
              <w:t>DC_5A_</w:t>
            </w:r>
            <w:r w:rsidRPr="00B677E8">
              <w:rPr>
                <w:lang w:eastAsia="ja-JP"/>
              </w:rPr>
              <w:t>n77A</w:t>
            </w:r>
          </w:p>
        </w:tc>
      </w:tr>
      <w:tr w:rsidR="00AE2F5E" w:rsidRPr="00EF5447" w14:paraId="622C236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05CFBD" w14:textId="77777777" w:rsidR="00AE2F5E" w:rsidRPr="00EF5447" w:rsidRDefault="00AE2F5E" w:rsidP="00215D8F">
            <w:pPr>
              <w:pStyle w:val="TAC"/>
            </w:pPr>
            <w:r w:rsidRPr="00EF5447">
              <w:t>DC_2A-7A_n5A</w:t>
            </w:r>
          </w:p>
          <w:p w14:paraId="39FF5B14" w14:textId="77777777" w:rsidR="00AE2F5E" w:rsidRPr="00EF5447" w:rsidRDefault="00AE2F5E" w:rsidP="00215D8F">
            <w:pPr>
              <w:pStyle w:val="TAC"/>
            </w:pPr>
            <w:r w:rsidRPr="00EF5447">
              <w:t>DC_2A-7C_n5A</w:t>
            </w:r>
          </w:p>
          <w:p w14:paraId="1455EACE" w14:textId="77777777" w:rsidR="00AE2F5E" w:rsidRPr="00EF5447" w:rsidRDefault="00AE2F5E" w:rsidP="00215D8F">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3F1DA0D3" w14:textId="77777777" w:rsidR="00AE2F5E" w:rsidRPr="00EF5447" w:rsidRDefault="00AE2F5E" w:rsidP="00215D8F">
            <w:pPr>
              <w:pStyle w:val="TAC"/>
            </w:pPr>
            <w:r w:rsidRPr="00EF5447">
              <w:t>DC_2A_n5A</w:t>
            </w:r>
          </w:p>
          <w:p w14:paraId="6EAF9D22" w14:textId="77777777" w:rsidR="00AE2F5E" w:rsidRPr="00EF5447" w:rsidRDefault="00AE2F5E" w:rsidP="00215D8F">
            <w:pPr>
              <w:pStyle w:val="TAC"/>
              <w:rPr>
                <w:lang w:eastAsia="fi-FI"/>
              </w:rPr>
            </w:pPr>
            <w:r w:rsidRPr="00EF5447">
              <w:t>DC_7A_n5A</w:t>
            </w:r>
          </w:p>
        </w:tc>
      </w:tr>
      <w:tr w:rsidR="00AE2F5E" w:rsidRPr="00EF5447" w14:paraId="5DBEA87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57F306" w14:textId="77777777" w:rsidR="00AE2F5E" w:rsidRPr="00EF5447" w:rsidRDefault="00AE2F5E" w:rsidP="00215D8F">
            <w:pPr>
              <w:pStyle w:val="TAC"/>
              <w:rPr>
                <w:lang w:eastAsia="fi-FI"/>
              </w:rPr>
            </w:pPr>
            <w:r w:rsidRPr="00B677E8">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131312A3" w14:textId="77777777" w:rsidR="00AE2F5E" w:rsidRPr="00EF5447" w:rsidRDefault="00AE2F5E" w:rsidP="00215D8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AE2F5E" w:rsidRPr="00EF5447" w14:paraId="5F74830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50DDD9" w14:textId="77777777" w:rsidR="00AE2F5E" w:rsidRPr="00EF5447" w:rsidRDefault="00AE2F5E" w:rsidP="00215D8F">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175BD621" w14:textId="77777777" w:rsidR="00AE2F5E" w:rsidRPr="00EF5447" w:rsidRDefault="00AE2F5E" w:rsidP="00215D8F">
            <w:pPr>
              <w:pStyle w:val="TAC"/>
              <w:rPr>
                <w:lang w:eastAsia="ja-JP"/>
              </w:rPr>
            </w:pPr>
            <w:r w:rsidRPr="00EF5447">
              <w:rPr>
                <w:lang w:eastAsia="ja-JP"/>
              </w:rPr>
              <w:t>DC_2A_n28A</w:t>
            </w:r>
          </w:p>
          <w:p w14:paraId="3932730D" w14:textId="77777777" w:rsidR="00AE2F5E" w:rsidRPr="00EF5447" w:rsidRDefault="00AE2F5E" w:rsidP="00215D8F">
            <w:pPr>
              <w:pStyle w:val="TAC"/>
              <w:rPr>
                <w:lang w:eastAsia="fi-FI"/>
              </w:rPr>
            </w:pPr>
            <w:r w:rsidRPr="00EF5447">
              <w:rPr>
                <w:lang w:eastAsia="ja-JP"/>
              </w:rPr>
              <w:t>DC_7A_n28A</w:t>
            </w:r>
          </w:p>
        </w:tc>
      </w:tr>
      <w:tr w:rsidR="00AE2F5E" w:rsidRPr="00EF5447" w14:paraId="7705CAB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D28992" w14:textId="77777777" w:rsidR="00AE2F5E" w:rsidRPr="00EF5447" w:rsidRDefault="00AE2F5E" w:rsidP="00215D8F">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0EF44F1A" w14:textId="77777777" w:rsidR="00AE2F5E" w:rsidRPr="00EF5447" w:rsidRDefault="00AE2F5E" w:rsidP="00215D8F">
            <w:pPr>
              <w:pStyle w:val="TAC"/>
            </w:pPr>
            <w:r w:rsidRPr="00EF5447">
              <w:t>DC_2A_n5A</w:t>
            </w:r>
          </w:p>
          <w:p w14:paraId="4D8B609A" w14:textId="77777777" w:rsidR="00AE2F5E" w:rsidRPr="00EF5447" w:rsidRDefault="00AE2F5E" w:rsidP="00215D8F">
            <w:pPr>
              <w:pStyle w:val="TAC"/>
              <w:rPr>
                <w:lang w:eastAsia="fi-FI"/>
              </w:rPr>
            </w:pPr>
            <w:r w:rsidRPr="00EF5447">
              <w:t>DC_2A_ n77A</w:t>
            </w:r>
          </w:p>
        </w:tc>
      </w:tr>
      <w:tr w:rsidR="00AE2F5E" w:rsidRPr="00EF5447" w14:paraId="3384501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E8EFF" w14:textId="77777777" w:rsidR="00AE2F5E" w:rsidRPr="00EF5447" w:rsidRDefault="00AE2F5E" w:rsidP="00215D8F">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5F008F3F" w14:textId="77777777" w:rsidR="00AE2F5E" w:rsidRPr="00EF5447" w:rsidRDefault="00AE2F5E" w:rsidP="00215D8F">
            <w:pPr>
              <w:pStyle w:val="TAC"/>
              <w:rPr>
                <w:lang w:eastAsia="zh-CN"/>
              </w:rPr>
            </w:pPr>
            <w:r w:rsidRPr="00EF5447">
              <w:rPr>
                <w:lang w:eastAsia="ja-JP"/>
              </w:rPr>
              <w:t>2A</w:t>
            </w:r>
            <w:r w:rsidRPr="00EF5447">
              <w:rPr>
                <w:vertAlign w:val="superscript"/>
              </w:rPr>
              <w:t>8</w:t>
            </w:r>
          </w:p>
        </w:tc>
      </w:tr>
      <w:tr w:rsidR="00AE2F5E" w:rsidRPr="00EF5447" w14:paraId="6852820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11A8E" w14:textId="77777777" w:rsidR="00AE2F5E" w:rsidRPr="00EF5447" w:rsidRDefault="00AE2F5E" w:rsidP="00215D8F">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2364AD21" w14:textId="77777777" w:rsidR="00AE2F5E" w:rsidRPr="00EF5447" w:rsidRDefault="00AE2F5E" w:rsidP="00215D8F">
            <w:pPr>
              <w:pStyle w:val="TAC"/>
              <w:rPr>
                <w:lang w:eastAsia="zh-CN"/>
              </w:rPr>
            </w:pPr>
            <w:r w:rsidRPr="00EF5447">
              <w:rPr>
                <w:lang w:eastAsia="ja-JP"/>
              </w:rPr>
              <w:t>2A</w:t>
            </w:r>
            <w:r w:rsidRPr="00EF5447">
              <w:rPr>
                <w:vertAlign w:val="superscript"/>
              </w:rPr>
              <w:t>8</w:t>
            </w:r>
          </w:p>
        </w:tc>
      </w:tr>
      <w:tr w:rsidR="00AE2F5E" w:rsidRPr="00EF5447" w14:paraId="45A9042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5466B2" w14:textId="77777777" w:rsidR="00AE2F5E" w:rsidRPr="00EF5447" w:rsidRDefault="00AE2F5E" w:rsidP="00215D8F">
            <w:pPr>
              <w:pStyle w:val="TAC"/>
              <w:rPr>
                <w:lang w:eastAsia="zh-CN"/>
              </w:rPr>
            </w:pPr>
            <w:r w:rsidRPr="00EF5447">
              <w:rPr>
                <w:lang w:eastAsia="zh-CN"/>
              </w:rPr>
              <w:t>DC_2A-7A_n66A</w:t>
            </w:r>
          </w:p>
          <w:p w14:paraId="00F48E10" w14:textId="77777777" w:rsidR="00AE2F5E" w:rsidRPr="00EF5447" w:rsidRDefault="00AE2F5E" w:rsidP="00215D8F">
            <w:pPr>
              <w:pStyle w:val="TAC"/>
            </w:pPr>
            <w:r w:rsidRPr="00EF5447">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40FAB5A8" w14:textId="77777777" w:rsidR="00AE2F5E" w:rsidRPr="00EF5447" w:rsidRDefault="00AE2F5E" w:rsidP="00215D8F">
            <w:pPr>
              <w:pStyle w:val="TAC"/>
              <w:rPr>
                <w:vertAlign w:val="superscript"/>
                <w:lang w:eastAsia="zh-CN"/>
              </w:rPr>
            </w:pPr>
            <w:r w:rsidRPr="00EF5447">
              <w:rPr>
                <w:lang w:eastAsia="zh-CN"/>
              </w:rPr>
              <w:t>DC_2A_n66A</w:t>
            </w:r>
          </w:p>
          <w:p w14:paraId="6D17D090" w14:textId="77777777" w:rsidR="00AE2F5E" w:rsidRPr="00EF5447" w:rsidRDefault="00AE2F5E" w:rsidP="00215D8F">
            <w:pPr>
              <w:pStyle w:val="TAC"/>
              <w:rPr>
                <w:noProof/>
                <w:lang w:eastAsia="zh-CN"/>
              </w:rPr>
            </w:pPr>
            <w:r w:rsidRPr="00EF5447">
              <w:rPr>
                <w:lang w:eastAsia="zh-CN"/>
              </w:rPr>
              <w:t>DC_7A_n66A</w:t>
            </w:r>
          </w:p>
        </w:tc>
      </w:tr>
      <w:tr w:rsidR="00AE2F5E" w:rsidRPr="00EF5447" w14:paraId="4396CB9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0E593" w14:textId="77777777" w:rsidR="00AE2F5E" w:rsidRPr="00EF5447" w:rsidRDefault="00AE2F5E" w:rsidP="00215D8F">
            <w:pPr>
              <w:pStyle w:val="TAC"/>
              <w:rPr>
                <w:lang w:eastAsia="zh-CN"/>
              </w:rPr>
            </w:pPr>
            <w:r w:rsidRPr="00EF5447">
              <w:rPr>
                <w:lang w:eastAsia="zh-CN"/>
              </w:rPr>
              <w:t>DC_2A-7A-7A_n66A</w:t>
            </w:r>
          </w:p>
          <w:p w14:paraId="2343DB9F" w14:textId="77777777" w:rsidR="00AE2F5E" w:rsidRPr="00EF5447" w:rsidRDefault="00AE2F5E" w:rsidP="00215D8F">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7D4D2479" w14:textId="77777777" w:rsidR="00AE2F5E" w:rsidRPr="00EF5447" w:rsidRDefault="00AE2F5E" w:rsidP="00215D8F">
            <w:pPr>
              <w:pStyle w:val="TAC"/>
              <w:rPr>
                <w:vertAlign w:val="superscript"/>
                <w:lang w:eastAsia="zh-CN"/>
              </w:rPr>
            </w:pPr>
            <w:r w:rsidRPr="00EF5447">
              <w:rPr>
                <w:lang w:eastAsia="zh-CN"/>
              </w:rPr>
              <w:t>DC_2A_n66A</w:t>
            </w:r>
          </w:p>
          <w:p w14:paraId="137D28E6" w14:textId="77777777" w:rsidR="00AE2F5E" w:rsidRPr="00EF5447" w:rsidRDefault="00AE2F5E" w:rsidP="00215D8F">
            <w:pPr>
              <w:pStyle w:val="TAC"/>
              <w:rPr>
                <w:lang w:eastAsia="zh-CN"/>
              </w:rPr>
            </w:pPr>
            <w:r w:rsidRPr="00EF5447">
              <w:rPr>
                <w:lang w:eastAsia="zh-CN"/>
              </w:rPr>
              <w:t>DC_7A_n66A</w:t>
            </w:r>
          </w:p>
        </w:tc>
      </w:tr>
      <w:tr w:rsidR="00AE2F5E" w:rsidRPr="00EF5447" w14:paraId="15CF4CB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0DE12A" w14:textId="77777777" w:rsidR="00AE2F5E" w:rsidRPr="00EF5447" w:rsidRDefault="00AE2F5E" w:rsidP="00215D8F">
            <w:pPr>
              <w:pStyle w:val="TAC"/>
              <w:rPr>
                <w:lang w:eastAsia="zh-CN"/>
              </w:rPr>
            </w:pPr>
            <w:r w:rsidRPr="00EF5447">
              <w:rPr>
                <w:lang w:eastAsia="zh-CN"/>
              </w:rPr>
              <w:t>DC_2A_n7A-n66A</w:t>
            </w:r>
          </w:p>
          <w:p w14:paraId="2E83B24B" w14:textId="77777777" w:rsidR="00AE2F5E" w:rsidRPr="00EF5447" w:rsidRDefault="00AE2F5E" w:rsidP="00215D8F">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0D5BBD44" w14:textId="77777777" w:rsidR="00AE2F5E" w:rsidRPr="00EF5447" w:rsidRDefault="00AE2F5E" w:rsidP="00215D8F">
            <w:pPr>
              <w:pStyle w:val="TAC"/>
              <w:rPr>
                <w:vertAlign w:val="superscript"/>
                <w:lang w:eastAsia="zh-CN"/>
              </w:rPr>
            </w:pPr>
            <w:r w:rsidRPr="00EF5447">
              <w:rPr>
                <w:lang w:eastAsia="zh-CN"/>
              </w:rPr>
              <w:t>DC_2A_n7A</w:t>
            </w:r>
          </w:p>
          <w:p w14:paraId="1378A143" w14:textId="77777777" w:rsidR="00AE2F5E" w:rsidRPr="00EF5447" w:rsidRDefault="00AE2F5E" w:rsidP="00215D8F">
            <w:pPr>
              <w:pStyle w:val="TAC"/>
              <w:rPr>
                <w:lang w:eastAsia="zh-CN"/>
              </w:rPr>
            </w:pPr>
            <w:r w:rsidRPr="00EF5447">
              <w:rPr>
                <w:lang w:eastAsia="zh-CN"/>
              </w:rPr>
              <w:t>DC_7A_n66A</w:t>
            </w:r>
          </w:p>
        </w:tc>
      </w:tr>
      <w:tr w:rsidR="00AE2F5E" w:rsidRPr="00EF5447" w14:paraId="59F67B8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F36B0" w14:textId="77777777" w:rsidR="00AE2F5E" w:rsidRPr="00EF5447" w:rsidRDefault="00AE2F5E" w:rsidP="00215D8F">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5EA1E3D7" w14:textId="77777777" w:rsidR="00AE2F5E" w:rsidRPr="00EF5447" w:rsidRDefault="00AE2F5E" w:rsidP="00215D8F">
            <w:pPr>
              <w:pStyle w:val="TAC"/>
              <w:rPr>
                <w:noProof/>
                <w:kern w:val="2"/>
                <w:lang w:eastAsia="zh-CN"/>
              </w:rPr>
            </w:pPr>
            <w:r w:rsidRPr="00EF5447">
              <w:rPr>
                <w:noProof/>
                <w:kern w:val="2"/>
                <w:lang w:eastAsia="zh-CN"/>
              </w:rPr>
              <w:t>DC_2A_n71A</w:t>
            </w:r>
          </w:p>
          <w:p w14:paraId="03AE8A26" w14:textId="77777777" w:rsidR="00AE2F5E" w:rsidRPr="00EF5447" w:rsidRDefault="00AE2F5E" w:rsidP="00215D8F">
            <w:pPr>
              <w:pStyle w:val="TAC"/>
              <w:rPr>
                <w:noProof/>
                <w:lang w:eastAsia="zh-CN"/>
              </w:rPr>
            </w:pPr>
            <w:r w:rsidRPr="00EF5447">
              <w:rPr>
                <w:noProof/>
                <w:lang w:eastAsia="zh-CN"/>
              </w:rPr>
              <w:t>DC_7A_n71A</w:t>
            </w:r>
          </w:p>
        </w:tc>
      </w:tr>
      <w:tr w:rsidR="00AE2F5E" w:rsidRPr="00EF5447" w14:paraId="7F62A38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D5B21" w14:textId="77777777" w:rsidR="00AE2F5E" w:rsidRPr="00EF5447" w:rsidRDefault="00AE2F5E" w:rsidP="00215D8F">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2FCDFB93" w14:textId="77777777" w:rsidR="00AE2F5E" w:rsidRPr="00EF5447" w:rsidRDefault="00AE2F5E" w:rsidP="00215D8F">
            <w:pPr>
              <w:pStyle w:val="TAC"/>
              <w:rPr>
                <w:noProof/>
                <w:kern w:val="2"/>
                <w:lang w:eastAsia="zh-CN"/>
              </w:rPr>
            </w:pPr>
            <w:r w:rsidRPr="00EF5447">
              <w:rPr>
                <w:noProof/>
                <w:kern w:val="2"/>
                <w:lang w:eastAsia="zh-CN"/>
              </w:rPr>
              <w:t>DC_2A_n71A</w:t>
            </w:r>
          </w:p>
          <w:p w14:paraId="0C38F02D" w14:textId="77777777" w:rsidR="00AE2F5E" w:rsidRPr="00EF5447" w:rsidRDefault="00AE2F5E" w:rsidP="00215D8F">
            <w:pPr>
              <w:pStyle w:val="TAC"/>
              <w:rPr>
                <w:noProof/>
                <w:kern w:val="2"/>
                <w:lang w:eastAsia="zh-CN"/>
              </w:rPr>
            </w:pPr>
            <w:r w:rsidRPr="00EF5447">
              <w:rPr>
                <w:noProof/>
                <w:lang w:eastAsia="zh-CN"/>
              </w:rPr>
              <w:t>DC_7A_n71A</w:t>
            </w:r>
          </w:p>
        </w:tc>
      </w:tr>
      <w:tr w:rsidR="00AE2F5E" w:rsidRPr="00EF5447" w14:paraId="491D83E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290A5B" w14:textId="77777777" w:rsidR="00AE2F5E" w:rsidRPr="00EF5447" w:rsidRDefault="00AE2F5E" w:rsidP="00215D8F">
            <w:pPr>
              <w:pStyle w:val="TAC"/>
            </w:pPr>
            <w:bookmarkStart w:id="37" w:name="OLE_LINK72"/>
            <w:r w:rsidRPr="00EF5447">
              <w:lastRenderedPageBreak/>
              <w:t>DC_2A-7A_n77A</w:t>
            </w:r>
          </w:p>
          <w:p w14:paraId="6F7EE619" w14:textId="77777777" w:rsidR="00AE2F5E" w:rsidRPr="00EF5447" w:rsidRDefault="00AE2F5E" w:rsidP="00215D8F">
            <w:pPr>
              <w:pStyle w:val="TAC"/>
            </w:pPr>
            <w:r w:rsidRPr="00EF5447">
              <w:t>DC_2A-7C_n77A</w:t>
            </w:r>
          </w:p>
          <w:p w14:paraId="724E5141" w14:textId="77777777" w:rsidR="00AE2F5E" w:rsidRPr="00EF5447" w:rsidRDefault="00AE2F5E" w:rsidP="00215D8F">
            <w:pPr>
              <w:pStyle w:val="TAC"/>
            </w:pPr>
            <w:r w:rsidRPr="00EF5447">
              <w:t>DC_2A-7A-7A_n77A</w:t>
            </w:r>
          </w:p>
          <w:p w14:paraId="41901456" w14:textId="77777777" w:rsidR="00AE2F5E" w:rsidRPr="00EF5447" w:rsidRDefault="00AE2F5E" w:rsidP="00215D8F">
            <w:pPr>
              <w:pStyle w:val="TAC"/>
            </w:pPr>
            <w:r w:rsidRPr="00EF5447">
              <w:t>DC_2A-7A_n77(2A)</w:t>
            </w:r>
          </w:p>
          <w:p w14:paraId="4F690C78" w14:textId="77777777" w:rsidR="00AE2F5E" w:rsidRPr="00EF5447" w:rsidRDefault="00AE2F5E" w:rsidP="00215D8F">
            <w:pPr>
              <w:pStyle w:val="TAC"/>
            </w:pPr>
            <w:r w:rsidRPr="00EF5447">
              <w:t>DC_2A-7C_n77(2A)</w:t>
            </w:r>
          </w:p>
          <w:p w14:paraId="0C1040A6" w14:textId="77777777" w:rsidR="00AE2F5E" w:rsidRPr="00EF5447" w:rsidRDefault="00AE2F5E" w:rsidP="00215D8F">
            <w:pPr>
              <w:pStyle w:val="TAC"/>
              <w:rPr>
                <w:szCs w:val="18"/>
                <w:lang w:eastAsia="fi-FI"/>
              </w:rPr>
            </w:pPr>
            <w:r w:rsidRPr="00EF5447">
              <w:t>DC_2A-7A-7A_n77(2A)</w:t>
            </w:r>
            <w:bookmarkEnd w:id="37"/>
          </w:p>
        </w:tc>
        <w:tc>
          <w:tcPr>
            <w:tcW w:w="5862" w:type="dxa"/>
            <w:tcBorders>
              <w:top w:val="single" w:sz="4" w:space="0" w:color="auto"/>
              <w:left w:val="single" w:sz="4" w:space="0" w:color="auto"/>
              <w:bottom w:val="single" w:sz="4" w:space="0" w:color="auto"/>
              <w:right w:val="single" w:sz="4" w:space="0" w:color="auto"/>
            </w:tcBorders>
          </w:tcPr>
          <w:p w14:paraId="668CC6BE" w14:textId="77777777" w:rsidR="00AE2F5E" w:rsidRPr="00EF5447" w:rsidRDefault="00AE2F5E" w:rsidP="00215D8F">
            <w:pPr>
              <w:pStyle w:val="TAC"/>
            </w:pPr>
            <w:r w:rsidRPr="00EF5447">
              <w:t>DC_2A_n77A</w:t>
            </w:r>
          </w:p>
          <w:p w14:paraId="41B147D5" w14:textId="77777777" w:rsidR="00AE2F5E" w:rsidRPr="00EF5447" w:rsidRDefault="00AE2F5E" w:rsidP="00215D8F">
            <w:pPr>
              <w:pStyle w:val="TAC"/>
              <w:rPr>
                <w:noProof/>
                <w:kern w:val="2"/>
                <w:lang w:eastAsia="zh-CN"/>
              </w:rPr>
            </w:pPr>
            <w:r w:rsidRPr="00EF5447">
              <w:t>DC_7A_n77A</w:t>
            </w:r>
          </w:p>
        </w:tc>
      </w:tr>
      <w:tr w:rsidR="00AE2F5E" w:rsidRPr="00EF5447" w14:paraId="2B4680C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B1B3A" w14:textId="77777777" w:rsidR="00AE2F5E" w:rsidRPr="00EF5447" w:rsidRDefault="00AE2F5E" w:rsidP="00215D8F">
            <w:pPr>
              <w:pStyle w:val="TAC"/>
            </w:pPr>
            <w:r w:rsidRPr="00EF5447">
              <w:t>DC_2A-7A_n78A</w:t>
            </w:r>
          </w:p>
          <w:p w14:paraId="1E304AC7" w14:textId="77777777" w:rsidR="00AE2F5E" w:rsidRPr="00EF5447" w:rsidRDefault="00AE2F5E" w:rsidP="00215D8F">
            <w:pPr>
              <w:pStyle w:val="TAC"/>
              <w:rPr>
                <w:lang w:eastAsia="fr-FR"/>
              </w:rPr>
            </w:pPr>
            <w:r w:rsidRPr="00EF5447">
              <w:t>DC_2A-7C_n78A</w:t>
            </w:r>
          </w:p>
          <w:p w14:paraId="3DB16B71" w14:textId="77777777" w:rsidR="00AE2F5E" w:rsidRPr="00EF5447" w:rsidRDefault="00AE2F5E" w:rsidP="00215D8F">
            <w:pPr>
              <w:pStyle w:val="TAC"/>
              <w:rPr>
                <w:lang w:eastAsia="zh-CN"/>
              </w:rPr>
            </w:pPr>
            <w:r w:rsidRPr="00EF5447">
              <w:rPr>
                <w:lang w:eastAsia="zh-CN"/>
              </w:rPr>
              <w:t>DC_2A-7A_n78(2A)</w:t>
            </w:r>
          </w:p>
          <w:p w14:paraId="5A739BE6" w14:textId="77777777" w:rsidR="00AE2F5E" w:rsidRPr="00EF5447" w:rsidRDefault="00AE2F5E" w:rsidP="00215D8F">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2030BC32" w14:textId="77777777" w:rsidR="00AE2F5E" w:rsidRPr="00EF5447" w:rsidRDefault="00AE2F5E" w:rsidP="00215D8F">
            <w:pPr>
              <w:pStyle w:val="TAC"/>
              <w:rPr>
                <w:noProof/>
                <w:kern w:val="2"/>
              </w:rPr>
            </w:pPr>
            <w:r w:rsidRPr="00EF5447">
              <w:rPr>
                <w:noProof/>
                <w:kern w:val="2"/>
              </w:rPr>
              <w:t>DC_2A_n78A</w:t>
            </w:r>
          </w:p>
          <w:p w14:paraId="08B08463" w14:textId="77777777" w:rsidR="00AE2F5E" w:rsidRPr="00EF5447" w:rsidRDefault="00AE2F5E" w:rsidP="00215D8F">
            <w:pPr>
              <w:pStyle w:val="TAC"/>
              <w:rPr>
                <w:noProof/>
                <w:lang w:eastAsia="fr-FR"/>
              </w:rPr>
            </w:pPr>
            <w:r w:rsidRPr="00EF5447">
              <w:rPr>
                <w:noProof/>
              </w:rPr>
              <w:t>DC_7A_n78A</w:t>
            </w:r>
          </w:p>
          <w:p w14:paraId="76D3829C" w14:textId="77777777" w:rsidR="00AE2F5E" w:rsidRPr="00EF5447" w:rsidRDefault="00AE2F5E" w:rsidP="00215D8F">
            <w:pPr>
              <w:pStyle w:val="TAC"/>
              <w:rPr>
                <w:noProof/>
                <w:kern w:val="2"/>
                <w:lang w:eastAsia="zh-CN"/>
              </w:rPr>
            </w:pPr>
            <w:r w:rsidRPr="00EF5447">
              <w:rPr>
                <w:noProof/>
              </w:rPr>
              <w:t>DC_7C_n78A</w:t>
            </w:r>
          </w:p>
        </w:tc>
      </w:tr>
      <w:tr w:rsidR="00AE2F5E" w:rsidRPr="00EF5447" w14:paraId="29F06B7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80220" w14:textId="77777777" w:rsidR="00AE2F5E" w:rsidRPr="00EF5447" w:rsidRDefault="00AE2F5E" w:rsidP="00215D8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60674AA" w14:textId="77777777" w:rsidR="00AE2F5E" w:rsidRPr="00EF5447" w:rsidRDefault="00AE2F5E" w:rsidP="00215D8F">
            <w:pPr>
              <w:pStyle w:val="TAC"/>
              <w:rPr>
                <w:lang w:eastAsia="zh-CN"/>
              </w:rPr>
            </w:pPr>
            <w:r w:rsidRPr="00EF5447">
              <w:rPr>
                <w:lang w:eastAsia="zh-CN"/>
              </w:rPr>
              <w:t>DC_2A_n7A</w:t>
            </w:r>
          </w:p>
          <w:p w14:paraId="70B6A54D" w14:textId="77777777" w:rsidR="00AE2F5E" w:rsidRPr="00EF5447" w:rsidRDefault="00AE2F5E" w:rsidP="00215D8F">
            <w:pPr>
              <w:pStyle w:val="TAC"/>
              <w:rPr>
                <w:noProof/>
                <w:kern w:val="2"/>
              </w:rPr>
            </w:pPr>
            <w:r w:rsidRPr="00EF5447">
              <w:rPr>
                <w:lang w:eastAsia="zh-CN"/>
              </w:rPr>
              <w:t>DC_2A_n78A</w:t>
            </w:r>
          </w:p>
        </w:tc>
      </w:tr>
      <w:tr w:rsidR="00AE2F5E" w:rsidRPr="00EF5447" w14:paraId="66B39E2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569A42" w14:textId="77777777" w:rsidR="00AE2F5E" w:rsidRPr="00EF5447" w:rsidRDefault="00AE2F5E" w:rsidP="00215D8F">
            <w:pPr>
              <w:pStyle w:val="TAC"/>
              <w:rPr>
                <w:lang w:eastAsia="ja-JP"/>
              </w:rPr>
            </w:pPr>
            <w:r w:rsidRPr="00EF5447">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20687F0A" w14:textId="77777777" w:rsidR="00AE2F5E" w:rsidRPr="00EF5447" w:rsidRDefault="00AE2F5E" w:rsidP="00215D8F">
            <w:pPr>
              <w:pStyle w:val="TAC"/>
              <w:rPr>
                <w:rFonts w:cs="Arial"/>
                <w:lang w:eastAsia="zh-CN"/>
              </w:rPr>
            </w:pPr>
            <w:r w:rsidRPr="00EF5447">
              <w:rPr>
                <w:rFonts w:cs="Arial"/>
                <w:lang w:eastAsia="zh-CN"/>
              </w:rPr>
              <w:t>DC_2A_n7A</w:t>
            </w:r>
          </w:p>
          <w:p w14:paraId="63DE6AC9" w14:textId="77777777" w:rsidR="00AE2F5E" w:rsidRPr="00EF5447" w:rsidRDefault="00AE2F5E" w:rsidP="00215D8F">
            <w:pPr>
              <w:pStyle w:val="TAC"/>
              <w:rPr>
                <w:lang w:eastAsia="zh-CN"/>
              </w:rPr>
            </w:pPr>
            <w:r w:rsidRPr="00EF5447">
              <w:rPr>
                <w:rFonts w:cs="Arial"/>
                <w:lang w:eastAsia="zh-CN"/>
              </w:rPr>
              <w:t>DC_2A_n78A</w:t>
            </w:r>
          </w:p>
        </w:tc>
      </w:tr>
      <w:tr w:rsidR="00AE2F5E" w:rsidRPr="00EF5447" w14:paraId="4AB65F1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C6FEAF" w14:textId="77777777" w:rsidR="00AE2F5E" w:rsidRPr="00EF5447" w:rsidRDefault="00AE2F5E" w:rsidP="00215D8F">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5425421C" w14:textId="77777777" w:rsidR="00AE2F5E" w:rsidRPr="00EF5447" w:rsidRDefault="00AE2F5E" w:rsidP="00215D8F">
            <w:pPr>
              <w:pStyle w:val="TAC"/>
              <w:rPr>
                <w:rFonts w:cs="Arial"/>
                <w:lang w:eastAsia="zh-CN"/>
              </w:rPr>
            </w:pPr>
            <w:r w:rsidRPr="00EF5447">
              <w:rPr>
                <w:rFonts w:cs="Arial"/>
                <w:lang w:eastAsia="zh-CN"/>
              </w:rPr>
              <w:t>DC_2A_n7A</w:t>
            </w:r>
          </w:p>
          <w:p w14:paraId="34661167" w14:textId="77777777" w:rsidR="00AE2F5E" w:rsidRPr="00EF5447" w:rsidRDefault="00AE2F5E" w:rsidP="00215D8F">
            <w:pPr>
              <w:pStyle w:val="TAC"/>
              <w:rPr>
                <w:lang w:eastAsia="zh-CN"/>
              </w:rPr>
            </w:pPr>
            <w:r w:rsidRPr="00EF5447">
              <w:rPr>
                <w:rFonts w:cs="Arial"/>
                <w:lang w:eastAsia="zh-CN"/>
              </w:rPr>
              <w:t>DC_2A_n78A</w:t>
            </w:r>
          </w:p>
        </w:tc>
      </w:tr>
      <w:tr w:rsidR="00AE2F5E" w:rsidRPr="00EF5447" w14:paraId="21FB739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6B5B9C" w14:textId="77777777" w:rsidR="00AE2F5E" w:rsidRPr="00EF5447" w:rsidRDefault="00AE2F5E" w:rsidP="00215D8F">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1EA6507B" w14:textId="77777777" w:rsidR="00AE2F5E" w:rsidRPr="00EF5447" w:rsidRDefault="00AE2F5E" w:rsidP="00215D8F">
            <w:pPr>
              <w:pStyle w:val="TAC"/>
              <w:rPr>
                <w:rFonts w:cs="Arial"/>
                <w:lang w:eastAsia="zh-CN"/>
              </w:rPr>
            </w:pPr>
            <w:r w:rsidRPr="00EF5447">
              <w:rPr>
                <w:rFonts w:cs="Arial"/>
                <w:lang w:eastAsia="zh-CN"/>
              </w:rPr>
              <w:t>DC_2A_n7A</w:t>
            </w:r>
          </w:p>
          <w:p w14:paraId="6D6A4C3B" w14:textId="77777777" w:rsidR="00AE2F5E" w:rsidRPr="00EF5447" w:rsidRDefault="00AE2F5E" w:rsidP="00215D8F">
            <w:pPr>
              <w:pStyle w:val="TAC"/>
              <w:rPr>
                <w:lang w:eastAsia="zh-CN"/>
              </w:rPr>
            </w:pPr>
            <w:r w:rsidRPr="00EF5447">
              <w:rPr>
                <w:rFonts w:cs="Arial"/>
                <w:lang w:eastAsia="zh-CN"/>
              </w:rPr>
              <w:t>DC_2A_n78A</w:t>
            </w:r>
          </w:p>
        </w:tc>
      </w:tr>
      <w:tr w:rsidR="00AE2F5E" w:rsidRPr="00EF5447" w14:paraId="3CB722B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D262A" w14:textId="77777777" w:rsidR="00AE2F5E" w:rsidRPr="00EF5447" w:rsidRDefault="00AE2F5E" w:rsidP="00215D8F">
            <w:pPr>
              <w:pStyle w:val="TAC"/>
              <w:rPr>
                <w:lang w:eastAsia="fr-FR"/>
              </w:rPr>
            </w:pPr>
            <w:r w:rsidRPr="00EF5447">
              <w:t>DC_2A-7A-7A_n78A</w:t>
            </w:r>
          </w:p>
          <w:p w14:paraId="2FFE04B5" w14:textId="77777777" w:rsidR="00AE2F5E" w:rsidRPr="00EF5447" w:rsidRDefault="00AE2F5E" w:rsidP="00215D8F">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F07595D" w14:textId="77777777" w:rsidR="00AE2F5E" w:rsidRPr="00EF5447" w:rsidRDefault="00AE2F5E" w:rsidP="00215D8F">
            <w:pPr>
              <w:pStyle w:val="TAC"/>
              <w:rPr>
                <w:noProof/>
                <w:kern w:val="2"/>
              </w:rPr>
            </w:pPr>
            <w:r w:rsidRPr="00EF5447">
              <w:rPr>
                <w:noProof/>
                <w:kern w:val="2"/>
              </w:rPr>
              <w:t>DC_2A_n78A</w:t>
            </w:r>
          </w:p>
          <w:p w14:paraId="17FC14D0" w14:textId="77777777" w:rsidR="00AE2F5E" w:rsidRPr="00EF5447" w:rsidRDefault="00AE2F5E" w:rsidP="00215D8F">
            <w:pPr>
              <w:pStyle w:val="TAC"/>
              <w:rPr>
                <w:noProof/>
                <w:kern w:val="2"/>
                <w:lang w:eastAsia="zh-CN"/>
              </w:rPr>
            </w:pPr>
            <w:r w:rsidRPr="00EF5447">
              <w:rPr>
                <w:noProof/>
              </w:rPr>
              <w:t>DC_7A_n78A</w:t>
            </w:r>
          </w:p>
        </w:tc>
      </w:tr>
      <w:tr w:rsidR="00AE2F5E" w:rsidRPr="00EF5447" w14:paraId="1CAD926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BC88D2" w14:textId="77777777" w:rsidR="00AE2F5E" w:rsidRPr="00EF5447" w:rsidRDefault="00AE2F5E" w:rsidP="00215D8F">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53D9CA29" w14:textId="77777777" w:rsidR="00AE2F5E" w:rsidRPr="00EF5447" w:rsidRDefault="00AE2F5E" w:rsidP="00215D8F">
            <w:pPr>
              <w:pStyle w:val="TAC"/>
              <w:rPr>
                <w:lang w:eastAsia="ja-JP"/>
              </w:rPr>
            </w:pPr>
            <w:r w:rsidRPr="00EF5447">
              <w:rPr>
                <w:lang w:eastAsia="ja-JP"/>
              </w:rPr>
              <w:t>DC_2A_n2A</w:t>
            </w:r>
            <w:r w:rsidRPr="00EF5447">
              <w:rPr>
                <w:vertAlign w:val="superscript"/>
                <w:lang w:eastAsia="ja-JP"/>
              </w:rPr>
              <w:t>2</w:t>
            </w:r>
          </w:p>
          <w:p w14:paraId="652D79FC" w14:textId="77777777" w:rsidR="00AE2F5E" w:rsidRPr="00EF5447" w:rsidRDefault="00AE2F5E" w:rsidP="00215D8F">
            <w:pPr>
              <w:pStyle w:val="TAC"/>
              <w:rPr>
                <w:lang w:eastAsia="fi-FI"/>
              </w:rPr>
            </w:pPr>
            <w:r w:rsidRPr="00EF5447">
              <w:rPr>
                <w:lang w:eastAsia="ja-JP"/>
              </w:rPr>
              <w:t>DC_8A_n2A</w:t>
            </w:r>
          </w:p>
        </w:tc>
      </w:tr>
      <w:tr w:rsidR="00AE2F5E" w:rsidRPr="00EF5447" w14:paraId="4B876F8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5B1A3" w14:textId="77777777" w:rsidR="00AE2F5E" w:rsidRPr="00EF5447" w:rsidRDefault="00AE2F5E" w:rsidP="00215D8F">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260C939B" w14:textId="77777777" w:rsidR="00AE2F5E" w:rsidRPr="00EF5447" w:rsidRDefault="00AE2F5E" w:rsidP="00215D8F">
            <w:pPr>
              <w:pStyle w:val="TAC"/>
              <w:rPr>
                <w:noProof/>
                <w:kern w:val="2"/>
                <w:lang w:eastAsia="fr-FR"/>
              </w:rPr>
            </w:pPr>
            <w:r w:rsidRPr="00EF5447">
              <w:rPr>
                <w:lang w:eastAsia="fi-FI"/>
              </w:rPr>
              <w:t>DC_12A_n2A</w:t>
            </w:r>
          </w:p>
        </w:tc>
      </w:tr>
      <w:tr w:rsidR="00AE2F5E" w:rsidRPr="00EF5447" w14:paraId="50D9BC8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CEA686" w14:textId="77777777" w:rsidR="00AE2F5E" w:rsidRPr="00EF5447" w:rsidRDefault="00AE2F5E" w:rsidP="00215D8F">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03D72EA9" w14:textId="77777777" w:rsidR="00AE2F5E" w:rsidRPr="00EF5447" w:rsidRDefault="00AE2F5E" w:rsidP="00215D8F">
            <w:pPr>
              <w:pStyle w:val="TAC"/>
              <w:rPr>
                <w:lang w:eastAsia="ja-JP"/>
              </w:rPr>
            </w:pPr>
            <w:r w:rsidRPr="00EF5447">
              <w:t>DC_2A_n5A</w:t>
            </w:r>
          </w:p>
          <w:p w14:paraId="7125C3E9" w14:textId="77777777" w:rsidR="00AE2F5E" w:rsidRPr="00EF5447" w:rsidRDefault="00AE2F5E" w:rsidP="00215D8F">
            <w:pPr>
              <w:pStyle w:val="TAC"/>
              <w:rPr>
                <w:lang w:eastAsia="fi-FI"/>
              </w:rPr>
            </w:pPr>
            <w:r w:rsidRPr="00EF5447">
              <w:t>DC_12A_n5A</w:t>
            </w:r>
          </w:p>
        </w:tc>
      </w:tr>
      <w:tr w:rsidR="00AE2F5E" w:rsidRPr="00EF5447" w14:paraId="681E24A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25CB0" w14:textId="77777777" w:rsidR="00AE2F5E" w:rsidRPr="00EF5447" w:rsidRDefault="00AE2F5E" w:rsidP="00215D8F">
            <w:pPr>
              <w:pStyle w:val="TAC"/>
              <w:rPr>
                <w:lang w:eastAsia="fi-FI"/>
              </w:rPr>
            </w:pPr>
            <w:r w:rsidRPr="00EF5447">
              <w:rPr>
                <w:lang w:eastAsia="fi-FI"/>
              </w:rPr>
              <w:t>DC_2A_(n)12AA</w:t>
            </w:r>
          </w:p>
        </w:tc>
        <w:tc>
          <w:tcPr>
            <w:tcW w:w="5862" w:type="dxa"/>
            <w:tcBorders>
              <w:top w:val="single" w:sz="4" w:space="0" w:color="auto"/>
              <w:left w:val="single" w:sz="4" w:space="0" w:color="auto"/>
              <w:bottom w:val="single" w:sz="4" w:space="0" w:color="auto"/>
              <w:right w:val="single" w:sz="4" w:space="0" w:color="auto"/>
            </w:tcBorders>
            <w:hideMark/>
          </w:tcPr>
          <w:p w14:paraId="5D4A9704" w14:textId="77777777" w:rsidR="00AE2F5E" w:rsidRPr="00EF5447" w:rsidRDefault="00AE2F5E" w:rsidP="00215D8F">
            <w:pPr>
              <w:pStyle w:val="TAC"/>
              <w:rPr>
                <w:lang w:eastAsia="fi-FI"/>
              </w:rPr>
            </w:pPr>
            <w:r w:rsidRPr="00EF5447">
              <w:rPr>
                <w:lang w:eastAsia="fi-FI"/>
              </w:rPr>
              <w:t>DC_2A_n12A</w:t>
            </w:r>
          </w:p>
          <w:p w14:paraId="11904E72" w14:textId="77777777" w:rsidR="00AE2F5E" w:rsidRPr="00EF5447" w:rsidRDefault="00AE2F5E" w:rsidP="00215D8F">
            <w:pPr>
              <w:pStyle w:val="TAC"/>
              <w:rPr>
                <w:lang w:eastAsia="fi-FI"/>
              </w:rPr>
            </w:pPr>
            <w:r w:rsidRPr="00EF5447">
              <w:rPr>
                <w:lang w:eastAsia="fi-FI"/>
              </w:rPr>
              <w:t>DC_(n)12AA</w:t>
            </w:r>
            <w:r w:rsidRPr="00EF5447">
              <w:rPr>
                <w:vertAlign w:val="superscript"/>
                <w:lang w:eastAsia="fi-FI"/>
              </w:rPr>
              <w:t>2</w:t>
            </w:r>
          </w:p>
        </w:tc>
      </w:tr>
      <w:tr w:rsidR="00AE2F5E" w:rsidRPr="00EF5447" w14:paraId="6C3A0A5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71388A" w14:textId="77777777" w:rsidR="00AE2F5E" w:rsidRPr="00EF5447" w:rsidRDefault="00AE2F5E" w:rsidP="00215D8F">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7D92FB78" w14:textId="77777777" w:rsidR="00AE2F5E" w:rsidRPr="00EF5447" w:rsidRDefault="00AE2F5E" w:rsidP="00215D8F">
            <w:pPr>
              <w:pStyle w:val="TAC"/>
              <w:rPr>
                <w:noProof/>
                <w:lang w:eastAsia="zh-CN"/>
              </w:rPr>
            </w:pPr>
            <w:r w:rsidRPr="00EF5447">
              <w:rPr>
                <w:noProof/>
                <w:lang w:eastAsia="zh-CN"/>
              </w:rPr>
              <w:t>DC_2A_n66A</w:t>
            </w:r>
          </w:p>
          <w:p w14:paraId="0AC615AB" w14:textId="77777777" w:rsidR="00AE2F5E" w:rsidRPr="00EF5447" w:rsidRDefault="00AE2F5E" w:rsidP="00215D8F">
            <w:pPr>
              <w:pStyle w:val="TAC"/>
              <w:rPr>
                <w:lang w:eastAsia="fi-FI"/>
              </w:rPr>
            </w:pPr>
            <w:r w:rsidRPr="00EF5447">
              <w:rPr>
                <w:noProof/>
                <w:lang w:eastAsia="zh-CN"/>
              </w:rPr>
              <w:t>DC_12A_n66A</w:t>
            </w:r>
          </w:p>
        </w:tc>
      </w:tr>
      <w:tr w:rsidR="00AE2F5E" w:rsidRPr="00EF5447" w14:paraId="06E287C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AAFDC1" w14:textId="77777777" w:rsidR="00AE2F5E" w:rsidRPr="00EF5447" w:rsidRDefault="00AE2F5E" w:rsidP="00215D8F">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7FD5824B" w14:textId="77777777" w:rsidR="00AE2F5E" w:rsidRPr="00EF5447" w:rsidRDefault="00AE2F5E" w:rsidP="00215D8F">
            <w:pPr>
              <w:pStyle w:val="TAC"/>
              <w:rPr>
                <w:noProof/>
                <w:lang w:eastAsia="zh-CN"/>
              </w:rPr>
            </w:pPr>
            <w:r w:rsidRPr="00EF5447">
              <w:rPr>
                <w:noProof/>
                <w:lang w:eastAsia="zh-CN"/>
              </w:rPr>
              <w:t>DC_2A_n66A</w:t>
            </w:r>
          </w:p>
          <w:p w14:paraId="3CF46564" w14:textId="77777777" w:rsidR="00AE2F5E" w:rsidRPr="00EF5447" w:rsidRDefault="00AE2F5E" w:rsidP="00215D8F">
            <w:pPr>
              <w:pStyle w:val="TAC"/>
              <w:rPr>
                <w:noProof/>
                <w:lang w:eastAsia="zh-CN"/>
              </w:rPr>
            </w:pPr>
            <w:r w:rsidRPr="00EF5447">
              <w:rPr>
                <w:noProof/>
                <w:lang w:eastAsia="zh-CN"/>
              </w:rPr>
              <w:t>DC_12A_n66A</w:t>
            </w:r>
          </w:p>
        </w:tc>
      </w:tr>
      <w:tr w:rsidR="00AE2F5E" w:rsidRPr="00EF5447" w14:paraId="7906F90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F4D42" w14:textId="77777777" w:rsidR="00AE2F5E" w:rsidRPr="00EF5447" w:rsidRDefault="00AE2F5E" w:rsidP="00215D8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DC3BBC3" w14:textId="77777777" w:rsidR="00AE2F5E" w:rsidRPr="00EF5447" w:rsidRDefault="00AE2F5E" w:rsidP="00215D8F">
            <w:pPr>
              <w:pStyle w:val="TAC"/>
              <w:rPr>
                <w:noProof/>
                <w:lang w:eastAsia="zh-CN"/>
              </w:rPr>
            </w:pPr>
            <w:r w:rsidRPr="00EF5447">
              <w:rPr>
                <w:lang w:eastAsia="zh-CN"/>
              </w:rPr>
              <w:t>DC_13A_n2A</w:t>
            </w:r>
          </w:p>
        </w:tc>
      </w:tr>
      <w:tr w:rsidR="00AE2F5E" w:rsidRPr="00EF5447" w14:paraId="3BC50C8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DB0C2" w14:textId="77777777" w:rsidR="00AE2F5E" w:rsidRPr="00EF5447" w:rsidRDefault="00AE2F5E" w:rsidP="00215D8F">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25C2C324" w14:textId="77777777" w:rsidR="00AE2F5E" w:rsidRPr="00EF5447" w:rsidRDefault="00AE2F5E" w:rsidP="00215D8F">
            <w:pPr>
              <w:pStyle w:val="TAC"/>
              <w:rPr>
                <w:noProof/>
                <w:lang w:eastAsia="zh-CN"/>
              </w:rPr>
            </w:pPr>
            <w:r w:rsidRPr="00EF5447">
              <w:rPr>
                <w:lang w:eastAsia="fi-FI"/>
              </w:rPr>
              <w:t>DC_2A_n5A</w:t>
            </w:r>
          </w:p>
        </w:tc>
      </w:tr>
      <w:tr w:rsidR="00AE2F5E" w:rsidRPr="00EF5447" w14:paraId="729417D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F5A36" w14:textId="77777777" w:rsidR="00AE2F5E" w:rsidRPr="00EF5447" w:rsidRDefault="00AE2F5E" w:rsidP="00215D8F">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5DB48D0D" w14:textId="77777777" w:rsidR="00AE2F5E" w:rsidRPr="00EF5447" w:rsidRDefault="00AE2F5E" w:rsidP="00215D8F">
            <w:pPr>
              <w:pStyle w:val="TAC"/>
              <w:rPr>
                <w:noProof/>
                <w:lang w:eastAsia="zh-CN"/>
              </w:rPr>
            </w:pPr>
            <w:r w:rsidRPr="00EF5447">
              <w:rPr>
                <w:lang w:eastAsia="fi-FI"/>
              </w:rPr>
              <w:t>DC_2A_n5</w:t>
            </w:r>
            <w:r w:rsidRPr="00EF5447">
              <w:rPr>
                <w:lang w:eastAsia="zh-CN"/>
              </w:rPr>
              <w:t>A</w:t>
            </w:r>
          </w:p>
        </w:tc>
      </w:tr>
      <w:tr w:rsidR="00AE2F5E" w:rsidRPr="00EF5447" w14:paraId="046B40E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63976E" w14:textId="77777777" w:rsidR="00AE2F5E" w:rsidRPr="00EF5447" w:rsidRDefault="00AE2F5E" w:rsidP="00215D8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5B52869" w14:textId="77777777" w:rsidR="00AE2F5E" w:rsidRPr="00EF5447" w:rsidRDefault="00AE2F5E" w:rsidP="00215D8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862" w:type="dxa"/>
            <w:tcBorders>
              <w:top w:val="single" w:sz="4" w:space="0" w:color="auto"/>
              <w:left w:val="single" w:sz="4" w:space="0" w:color="auto"/>
              <w:bottom w:val="single" w:sz="4" w:space="0" w:color="auto"/>
              <w:right w:val="single" w:sz="4" w:space="0" w:color="auto"/>
            </w:tcBorders>
          </w:tcPr>
          <w:p w14:paraId="31DC08A1" w14:textId="77777777" w:rsidR="00AE2F5E" w:rsidRPr="00EF5447" w:rsidRDefault="00AE2F5E" w:rsidP="00215D8F">
            <w:pPr>
              <w:pStyle w:val="TAC"/>
              <w:rPr>
                <w:b/>
              </w:rPr>
            </w:pPr>
            <w:r w:rsidRPr="00EF5447">
              <w:rPr>
                <w:lang w:eastAsia="fi-FI"/>
              </w:rPr>
              <w:t>DC_</w:t>
            </w:r>
            <w:r w:rsidRPr="00EF5447">
              <w:t>2A_n48A</w:t>
            </w:r>
          </w:p>
          <w:p w14:paraId="6143E313" w14:textId="77777777" w:rsidR="00AE2F5E" w:rsidRPr="00EF5447" w:rsidRDefault="00AE2F5E" w:rsidP="00215D8F">
            <w:pPr>
              <w:pStyle w:val="TAC"/>
              <w:rPr>
                <w:lang w:eastAsia="fi-FI"/>
              </w:rPr>
            </w:pPr>
            <w:r w:rsidRPr="00B677E8">
              <w:rPr>
                <w:lang w:eastAsia="fi-FI"/>
              </w:rPr>
              <w:t>DC_</w:t>
            </w:r>
            <w:r w:rsidRPr="00B677E8">
              <w:t>13A_n48A</w:t>
            </w:r>
          </w:p>
        </w:tc>
      </w:tr>
      <w:tr w:rsidR="00AE2F5E" w:rsidRPr="00EF5447" w14:paraId="4080C9D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567BC" w14:textId="77777777" w:rsidR="00AE2F5E" w:rsidRPr="00EF5447" w:rsidRDefault="00AE2F5E" w:rsidP="00215D8F">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61896944" w14:textId="77777777" w:rsidR="00AE2F5E" w:rsidRPr="00EF5447" w:rsidRDefault="00AE2F5E" w:rsidP="00215D8F">
            <w:pPr>
              <w:pStyle w:val="TAC"/>
              <w:rPr>
                <w:lang w:eastAsia="fi-FI"/>
              </w:rPr>
            </w:pPr>
            <w:r w:rsidRPr="00EF5447">
              <w:rPr>
                <w:lang w:eastAsia="fi-FI"/>
              </w:rPr>
              <w:t>DC_2A_n66A</w:t>
            </w:r>
          </w:p>
          <w:p w14:paraId="6F984AF7" w14:textId="77777777" w:rsidR="00AE2F5E" w:rsidRPr="00EF5447" w:rsidRDefault="00AE2F5E" w:rsidP="00215D8F">
            <w:pPr>
              <w:pStyle w:val="TAC"/>
              <w:rPr>
                <w:noProof/>
                <w:lang w:eastAsia="zh-CN"/>
              </w:rPr>
            </w:pPr>
            <w:r w:rsidRPr="00EF5447">
              <w:rPr>
                <w:lang w:eastAsia="fi-FI"/>
              </w:rPr>
              <w:t>DC_13A_n66A</w:t>
            </w:r>
          </w:p>
        </w:tc>
      </w:tr>
      <w:tr w:rsidR="00AE2F5E" w:rsidRPr="00EF5447" w14:paraId="0DD7B47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BE3FF" w14:textId="77777777" w:rsidR="00AE2F5E" w:rsidRPr="00EF5447" w:rsidRDefault="00AE2F5E" w:rsidP="00215D8F">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53F66B87" w14:textId="77777777" w:rsidR="00AE2F5E" w:rsidRPr="00EF5447" w:rsidRDefault="00AE2F5E" w:rsidP="00215D8F">
            <w:pPr>
              <w:pStyle w:val="TAC"/>
              <w:rPr>
                <w:lang w:eastAsia="fi-FI"/>
              </w:rPr>
            </w:pPr>
            <w:r w:rsidRPr="00EF5447">
              <w:rPr>
                <w:lang w:eastAsia="fi-FI"/>
              </w:rPr>
              <w:t>DC_2A_n66A</w:t>
            </w:r>
          </w:p>
          <w:p w14:paraId="2F87F53B" w14:textId="77777777" w:rsidR="00AE2F5E" w:rsidRPr="00EF5447" w:rsidRDefault="00AE2F5E" w:rsidP="00215D8F">
            <w:pPr>
              <w:pStyle w:val="TAC"/>
              <w:rPr>
                <w:lang w:eastAsia="fi-FI"/>
              </w:rPr>
            </w:pPr>
            <w:r w:rsidRPr="00EF5447">
              <w:rPr>
                <w:lang w:eastAsia="fi-FI"/>
              </w:rPr>
              <w:t>DC_13A_n66A</w:t>
            </w:r>
          </w:p>
        </w:tc>
      </w:tr>
      <w:tr w:rsidR="00AE2F5E" w:rsidRPr="00EF5447" w14:paraId="721F698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32555A" w14:textId="77777777" w:rsidR="00AE2F5E" w:rsidRPr="00EF5447" w:rsidRDefault="00AE2F5E" w:rsidP="00215D8F">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510132AA" w14:textId="77777777" w:rsidR="00AE2F5E" w:rsidRPr="00B677E8" w:rsidRDefault="00AE2F5E" w:rsidP="00215D8F">
            <w:pPr>
              <w:pStyle w:val="TAC"/>
              <w:rPr>
                <w:lang w:eastAsia="fi-FI"/>
              </w:rPr>
            </w:pPr>
            <w:r w:rsidRPr="00B677E8">
              <w:rPr>
                <w:lang w:eastAsia="fi-FI"/>
              </w:rPr>
              <w:t>DC_2A_</w:t>
            </w:r>
            <w:r w:rsidRPr="00B677E8">
              <w:rPr>
                <w:lang w:eastAsia="ja-JP"/>
              </w:rPr>
              <w:t>n77A</w:t>
            </w:r>
          </w:p>
          <w:p w14:paraId="36017CD9" w14:textId="77777777" w:rsidR="00AE2F5E" w:rsidRPr="00EF5447" w:rsidRDefault="00AE2F5E" w:rsidP="00215D8F">
            <w:pPr>
              <w:pStyle w:val="TAC"/>
              <w:rPr>
                <w:lang w:eastAsia="fi-FI"/>
              </w:rPr>
            </w:pPr>
            <w:r w:rsidRPr="00B677E8">
              <w:rPr>
                <w:lang w:eastAsia="fi-FI"/>
              </w:rPr>
              <w:t>DC_13A_</w:t>
            </w:r>
            <w:r w:rsidRPr="00B677E8">
              <w:rPr>
                <w:lang w:eastAsia="ja-JP"/>
              </w:rPr>
              <w:t>n77A</w:t>
            </w:r>
          </w:p>
        </w:tc>
      </w:tr>
      <w:tr w:rsidR="00AE2F5E" w:rsidRPr="00EF5447" w14:paraId="463F647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0FC19" w14:textId="77777777" w:rsidR="00AE2F5E" w:rsidRPr="00EF5447" w:rsidRDefault="00AE2F5E" w:rsidP="00215D8F">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1E7415A3" w14:textId="77777777" w:rsidR="00AE2F5E" w:rsidRPr="00EF5447" w:rsidRDefault="00AE2F5E" w:rsidP="00215D8F">
            <w:pPr>
              <w:pStyle w:val="TAC"/>
              <w:rPr>
                <w:lang w:eastAsia="ja-JP"/>
              </w:rPr>
            </w:pPr>
            <w:r w:rsidRPr="00EF5447">
              <w:rPr>
                <w:lang w:eastAsia="ja-JP"/>
              </w:rPr>
              <w:t>DC_2A_n2A</w:t>
            </w:r>
            <w:r w:rsidRPr="00EF5447">
              <w:rPr>
                <w:vertAlign w:val="superscript"/>
                <w:lang w:eastAsia="fi-FI"/>
              </w:rPr>
              <w:t>2</w:t>
            </w:r>
          </w:p>
          <w:p w14:paraId="666EDDC9" w14:textId="77777777" w:rsidR="00AE2F5E" w:rsidRPr="00EF5447" w:rsidRDefault="00AE2F5E" w:rsidP="00215D8F">
            <w:pPr>
              <w:pStyle w:val="TAC"/>
              <w:rPr>
                <w:lang w:eastAsia="fi-FI"/>
              </w:rPr>
            </w:pPr>
            <w:r w:rsidRPr="00EF5447">
              <w:rPr>
                <w:lang w:eastAsia="ja-JP"/>
              </w:rPr>
              <w:t>DC_14A_n2A</w:t>
            </w:r>
          </w:p>
        </w:tc>
      </w:tr>
      <w:tr w:rsidR="00AE2F5E" w:rsidRPr="00EF5447" w14:paraId="2D3D43C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FE6AD9" w14:textId="77777777" w:rsidR="00AE2F5E" w:rsidRPr="00EF5447" w:rsidRDefault="00AE2F5E" w:rsidP="00215D8F">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2355C819" w14:textId="77777777" w:rsidR="00AE2F5E" w:rsidRPr="00EF5447" w:rsidRDefault="00AE2F5E" w:rsidP="00215D8F">
            <w:pPr>
              <w:pStyle w:val="TAC"/>
              <w:rPr>
                <w:lang w:eastAsia="ja-JP"/>
              </w:rPr>
            </w:pPr>
            <w:r w:rsidRPr="00EF5447">
              <w:rPr>
                <w:lang w:eastAsia="ja-JP"/>
              </w:rPr>
              <w:t>DC_2A_n66A</w:t>
            </w:r>
          </w:p>
          <w:p w14:paraId="2CEA2294" w14:textId="77777777" w:rsidR="00AE2F5E" w:rsidRPr="00EF5447" w:rsidRDefault="00AE2F5E" w:rsidP="00215D8F">
            <w:pPr>
              <w:pStyle w:val="TAC"/>
              <w:rPr>
                <w:lang w:eastAsia="fi-FI"/>
              </w:rPr>
            </w:pPr>
            <w:r w:rsidRPr="00EF5447">
              <w:rPr>
                <w:lang w:eastAsia="ja-JP"/>
              </w:rPr>
              <w:t>DC_14A_n66A</w:t>
            </w:r>
          </w:p>
        </w:tc>
      </w:tr>
      <w:tr w:rsidR="00AE2F5E" w:rsidRPr="00EF5447" w14:paraId="7C87866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E3C74" w14:textId="77777777" w:rsidR="00AE2F5E" w:rsidRPr="00EF5447" w:rsidRDefault="00AE2F5E" w:rsidP="00215D8F">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1441FE18" w14:textId="77777777" w:rsidR="00AE2F5E" w:rsidRPr="00EF5447" w:rsidRDefault="00AE2F5E" w:rsidP="00215D8F">
            <w:pPr>
              <w:pStyle w:val="TAC"/>
              <w:rPr>
                <w:lang w:eastAsia="ja-JP"/>
              </w:rPr>
            </w:pPr>
            <w:r w:rsidRPr="00EF5447">
              <w:rPr>
                <w:lang w:eastAsia="ja-JP"/>
              </w:rPr>
              <w:t>DC_2A_n66A</w:t>
            </w:r>
          </w:p>
          <w:p w14:paraId="42BD8AED" w14:textId="77777777" w:rsidR="00AE2F5E" w:rsidRPr="00EF5447" w:rsidRDefault="00AE2F5E" w:rsidP="00215D8F">
            <w:pPr>
              <w:pStyle w:val="TAC"/>
              <w:rPr>
                <w:lang w:eastAsia="fi-FI"/>
              </w:rPr>
            </w:pPr>
            <w:r w:rsidRPr="00EF5447">
              <w:rPr>
                <w:lang w:eastAsia="ja-JP"/>
              </w:rPr>
              <w:t>DC_14A_n66A</w:t>
            </w:r>
          </w:p>
        </w:tc>
      </w:tr>
      <w:tr w:rsidR="00AE2F5E" w:rsidRPr="00EF5447" w14:paraId="6F392CC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3B20BC" w14:textId="77777777" w:rsidR="00AE2F5E" w:rsidRPr="00EF5447" w:rsidRDefault="00AE2F5E" w:rsidP="00215D8F">
            <w:pPr>
              <w:pStyle w:val="TAC"/>
              <w:rPr>
                <w:lang w:eastAsia="ja-JP"/>
              </w:rPr>
            </w:pPr>
            <w:r w:rsidRPr="00B677E8">
              <w:rPr>
                <w:lang w:eastAsia="fi-FI"/>
              </w:rPr>
              <w:t>DC_2A-28A_n7A</w:t>
            </w:r>
          </w:p>
        </w:tc>
        <w:tc>
          <w:tcPr>
            <w:tcW w:w="5862" w:type="dxa"/>
            <w:tcBorders>
              <w:top w:val="single" w:sz="4" w:space="0" w:color="auto"/>
              <w:left w:val="single" w:sz="4" w:space="0" w:color="auto"/>
              <w:bottom w:val="single" w:sz="4" w:space="0" w:color="auto"/>
              <w:right w:val="single" w:sz="4" w:space="0" w:color="auto"/>
            </w:tcBorders>
          </w:tcPr>
          <w:p w14:paraId="5563C2E8" w14:textId="77777777" w:rsidR="00AE2F5E" w:rsidRPr="00EF5447" w:rsidRDefault="00AE2F5E" w:rsidP="00215D8F">
            <w:pPr>
              <w:pStyle w:val="TAC"/>
              <w:rPr>
                <w:lang w:eastAsia="ja-JP"/>
              </w:rPr>
            </w:pPr>
            <w:r w:rsidRPr="00EF5447">
              <w:rPr>
                <w:rFonts w:cs="Arial"/>
                <w:color w:val="000000"/>
                <w:szCs w:val="18"/>
              </w:rPr>
              <w:t>DC_2A_n7A</w:t>
            </w:r>
            <w:r w:rsidRPr="00EF5447">
              <w:rPr>
                <w:rFonts w:cs="Arial"/>
                <w:color w:val="000000"/>
                <w:szCs w:val="18"/>
              </w:rPr>
              <w:br/>
              <w:t>DC_28A_n7A</w:t>
            </w:r>
          </w:p>
        </w:tc>
      </w:tr>
      <w:tr w:rsidR="00AE2F5E" w:rsidRPr="00EF5447" w14:paraId="63FD5E8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788B3C" w14:textId="77777777" w:rsidR="00AE2F5E" w:rsidRPr="00EF5447" w:rsidRDefault="00AE2F5E" w:rsidP="00215D8F">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4E828A30" w14:textId="77777777" w:rsidR="00AE2F5E" w:rsidRPr="00B677E8" w:rsidRDefault="00AE2F5E" w:rsidP="00215D8F">
            <w:pPr>
              <w:pStyle w:val="TAC"/>
              <w:rPr>
                <w:lang w:eastAsia="fi-FI"/>
              </w:rPr>
            </w:pPr>
            <w:r w:rsidRPr="00B677E8">
              <w:rPr>
                <w:lang w:eastAsia="fi-FI"/>
              </w:rPr>
              <w:t>DC_2A_</w:t>
            </w:r>
            <w:r w:rsidRPr="00B677E8">
              <w:rPr>
                <w:lang w:eastAsia="ja-JP"/>
              </w:rPr>
              <w:t>n66A</w:t>
            </w:r>
          </w:p>
          <w:p w14:paraId="00FC23FD" w14:textId="77777777" w:rsidR="00AE2F5E" w:rsidRPr="00EF5447" w:rsidRDefault="00AE2F5E" w:rsidP="00215D8F">
            <w:pPr>
              <w:pStyle w:val="TAC"/>
              <w:rPr>
                <w:lang w:eastAsia="ja-JP"/>
              </w:rPr>
            </w:pPr>
            <w:r w:rsidRPr="00B677E8">
              <w:rPr>
                <w:lang w:eastAsia="fi-FI"/>
              </w:rPr>
              <w:t>DC_28A_</w:t>
            </w:r>
            <w:r w:rsidRPr="00B677E8">
              <w:rPr>
                <w:lang w:eastAsia="ja-JP"/>
              </w:rPr>
              <w:t>n66A</w:t>
            </w:r>
          </w:p>
        </w:tc>
      </w:tr>
      <w:tr w:rsidR="00AE2F5E" w:rsidRPr="00EF5447" w14:paraId="249C511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F3A2F" w14:textId="77777777" w:rsidR="00AE2F5E" w:rsidRPr="00EF5447" w:rsidRDefault="00AE2F5E" w:rsidP="00215D8F">
            <w:pPr>
              <w:pStyle w:val="TAC"/>
              <w:rPr>
                <w:lang w:eastAsia="zh-CN"/>
              </w:rPr>
            </w:pPr>
            <w:r w:rsidRPr="00EF5447">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6B07C84E" w14:textId="77777777" w:rsidR="00AE2F5E" w:rsidRPr="00EF5447" w:rsidRDefault="00AE2F5E" w:rsidP="00215D8F">
            <w:pPr>
              <w:pStyle w:val="TAC"/>
              <w:rPr>
                <w:lang w:eastAsia="fi-FI"/>
              </w:rPr>
            </w:pPr>
            <w:r w:rsidRPr="00EF5447">
              <w:rPr>
                <w:lang w:eastAsia="ja-JP"/>
              </w:rPr>
              <w:t>DC_2A_n66A</w:t>
            </w:r>
          </w:p>
        </w:tc>
      </w:tr>
      <w:tr w:rsidR="00AE2F5E" w:rsidRPr="00EF5447" w14:paraId="5DA1C23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0E49C" w14:textId="77777777" w:rsidR="00AE2F5E" w:rsidRPr="00EF5447" w:rsidRDefault="00AE2F5E" w:rsidP="00215D8F">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1DAF000D" w14:textId="77777777" w:rsidR="00AE2F5E" w:rsidRPr="00EF5447" w:rsidRDefault="00AE2F5E" w:rsidP="00215D8F">
            <w:pPr>
              <w:pStyle w:val="TAC"/>
              <w:rPr>
                <w:lang w:eastAsia="fi-FI"/>
              </w:rPr>
            </w:pPr>
            <w:r w:rsidRPr="00EF5447">
              <w:rPr>
                <w:lang w:eastAsia="ja-JP"/>
              </w:rPr>
              <w:t>DC_2A_n66A</w:t>
            </w:r>
          </w:p>
        </w:tc>
      </w:tr>
      <w:tr w:rsidR="00AE2F5E" w:rsidRPr="00EF5447" w14:paraId="7206275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4D3D5" w14:textId="77777777" w:rsidR="00AE2F5E" w:rsidRPr="00EF5447" w:rsidRDefault="00AE2F5E" w:rsidP="00215D8F">
            <w:pPr>
              <w:pStyle w:val="TAC"/>
            </w:pPr>
            <w:r w:rsidRPr="00EF5447">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4B5F6506" w14:textId="77777777" w:rsidR="00AE2F5E" w:rsidRPr="00EF5447" w:rsidRDefault="00AE2F5E" w:rsidP="00215D8F">
            <w:pPr>
              <w:pStyle w:val="TAC"/>
              <w:rPr>
                <w:lang w:eastAsia="fi-FI"/>
              </w:rPr>
            </w:pPr>
            <w:r w:rsidRPr="00EF5447">
              <w:rPr>
                <w:lang w:eastAsia="fi-FI"/>
              </w:rPr>
              <w:t>DC_2A_n5A</w:t>
            </w:r>
          </w:p>
          <w:p w14:paraId="25B37E6F" w14:textId="77777777" w:rsidR="00AE2F5E" w:rsidRPr="00EF5447" w:rsidRDefault="00AE2F5E" w:rsidP="00215D8F">
            <w:pPr>
              <w:pStyle w:val="TAC"/>
              <w:rPr>
                <w:noProof/>
                <w:lang w:eastAsia="zh-CN"/>
              </w:rPr>
            </w:pPr>
            <w:r w:rsidRPr="00EF5447">
              <w:rPr>
                <w:lang w:eastAsia="fi-FI"/>
              </w:rPr>
              <w:t>DC_30A_n5A</w:t>
            </w:r>
          </w:p>
        </w:tc>
      </w:tr>
      <w:tr w:rsidR="00AE2F5E" w:rsidRPr="00EF5447" w14:paraId="4164EAD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20053A" w14:textId="77777777" w:rsidR="00AE2F5E" w:rsidRPr="00EF5447" w:rsidRDefault="00AE2F5E" w:rsidP="00215D8F">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74756CFD" w14:textId="77777777" w:rsidR="00AE2F5E" w:rsidRPr="00EF5447" w:rsidRDefault="00AE2F5E" w:rsidP="00215D8F">
            <w:pPr>
              <w:pStyle w:val="TAC"/>
              <w:rPr>
                <w:lang w:eastAsia="fi-FI"/>
              </w:rPr>
            </w:pPr>
            <w:r w:rsidRPr="00EF5447">
              <w:rPr>
                <w:lang w:eastAsia="fi-FI"/>
              </w:rPr>
              <w:t>DC_2A_n5A</w:t>
            </w:r>
          </w:p>
          <w:p w14:paraId="57E32DE7" w14:textId="77777777" w:rsidR="00AE2F5E" w:rsidRPr="00EF5447" w:rsidRDefault="00AE2F5E" w:rsidP="00215D8F">
            <w:pPr>
              <w:pStyle w:val="TAC"/>
              <w:rPr>
                <w:noProof/>
                <w:lang w:eastAsia="zh-CN"/>
              </w:rPr>
            </w:pPr>
            <w:r w:rsidRPr="00EF5447">
              <w:rPr>
                <w:lang w:eastAsia="fi-FI"/>
              </w:rPr>
              <w:t>DC_30A_n5A</w:t>
            </w:r>
          </w:p>
        </w:tc>
      </w:tr>
      <w:tr w:rsidR="00AE2F5E" w:rsidRPr="00EF5447" w14:paraId="3F858F7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91C724" w14:textId="77777777" w:rsidR="00AE2F5E" w:rsidRPr="00EF5447" w:rsidRDefault="00AE2F5E" w:rsidP="00215D8F">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0E91A126" w14:textId="77777777" w:rsidR="00AE2F5E" w:rsidRPr="00EF5447" w:rsidRDefault="00AE2F5E" w:rsidP="00215D8F">
            <w:pPr>
              <w:pStyle w:val="TAC"/>
              <w:rPr>
                <w:noProof/>
                <w:lang w:eastAsia="zh-CN"/>
              </w:rPr>
            </w:pPr>
            <w:r w:rsidRPr="00EF5447">
              <w:rPr>
                <w:noProof/>
                <w:lang w:eastAsia="zh-CN"/>
              </w:rPr>
              <w:t>DC_2A_n66A</w:t>
            </w:r>
          </w:p>
          <w:p w14:paraId="03DFE5F5" w14:textId="77777777" w:rsidR="00AE2F5E" w:rsidRPr="00EF5447" w:rsidRDefault="00AE2F5E" w:rsidP="00215D8F">
            <w:pPr>
              <w:pStyle w:val="TAC"/>
              <w:rPr>
                <w:lang w:eastAsia="fi-FI"/>
              </w:rPr>
            </w:pPr>
            <w:r w:rsidRPr="00EF5447">
              <w:rPr>
                <w:noProof/>
                <w:lang w:eastAsia="zh-CN"/>
              </w:rPr>
              <w:t>DC_30A_n66A</w:t>
            </w:r>
          </w:p>
        </w:tc>
      </w:tr>
      <w:tr w:rsidR="00AE2F5E" w:rsidRPr="00EF5447" w14:paraId="4E50371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EA40D" w14:textId="77777777" w:rsidR="00AE2F5E" w:rsidRPr="00EF5447" w:rsidRDefault="00AE2F5E" w:rsidP="00215D8F">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554840F1" w14:textId="77777777" w:rsidR="00AE2F5E" w:rsidRPr="00EF5447" w:rsidRDefault="00AE2F5E" w:rsidP="00215D8F">
            <w:pPr>
              <w:pStyle w:val="TAC"/>
              <w:rPr>
                <w:noProof/>
                <w:lang w:eastAsia="zh-CN"/>
              </w:rPr>
            </w:pPr>
            <w:r w:rsidRPr="00EF5447">
              <w:rPr>
                <w:noProof/>
                <w:lang w:eastAsia="zh-CN"/>
              </w:rPr>
              <w:t>DC_2A_n66A</w:t>
            </w:r>
          </w:p>
          <w:p w14:paraId="4FF03C90" w14:textId="77777777" w:rsidR="00AE2F5E" w:rsidRPr="00EF5447" w:rsidRDefault="00AE2F5E" w:rsidP="00215D8F">
            <w:pPr>
              <w:pStyle w:val="TAC"/>
              <w:rPr>
                <w:noProof/>
                <w:lang w:eastAsia="zh-CN"/>
              </w:rPr>
            </w:pPr>
            <w:r w:rsidRPr="00EF5447">
              <w:rPr>
                <w:noProof/>
                <w:lang w:eastAsia="zh-CN"/>
              </w:rPr>
              <w:t>DC_30A_n66A</w:t>
            </w:r>
          </w:p>
        </w:tc>
      </w:tr>
      <w:tr w:rsidR="00AE2F5E" w:rsidRPr="00EF5447" w14:paraId="47D6FB6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5DE124" w14:textId="77777777" w:rsidR="00AE2F5E" w:rsidRPr="00EF5447" w:rsidRDefault="00AE2F5E" w:rsidP="00215D8F">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0A930AFB" w14:textId="77777777" w:rsidR="00AE2F5E" w:rsidRPr="00EF5447" w:rsidRDefault="00AE2F5E" w:rsidP="00215D8F">
            <w:pPr>
              <w:pStyle w:val="TAC"/>
              <w:rPr>
                <w:lang w:eastAsia="zh-CN"/>
              </w:rPr>
            </w:pPr>
            <w:r w:rsidRPr="00EF5447">
              <w:rPr>
                <w:lang w:eastAsia="zh-CN"/>
              </w:rPr>
              <w:t>DC_2A_n38A</w:t>
            </w:r>
          </w:p>
          <w:p w14:paraId="4618FE0C" w14:textId="77777777" w:rsidR="00AE2F5E" w:rsidRPr="00EF5447" w:rsidRDefault="00AE2F5E" w:rsidP="00215D8F">
            <w:pPr>
              <w:pStyle w:val="TAC"/>
              <w:rPr>
                <w:noProof/>
                <w:lang w:eastAsia="zh-CN"/>
              </w:rPr>
            </w:pPr>
            <w:r w:rsidRPr="00EF5447">
              <w:rPr>
                <w:lang w:eastAsia="zh-CN"/>
              </w:rPr>
              <w:t>DC_2A_n66A</w:t>
            </w:r>
          </w:p>
        </w:tc>
      </w:tr>
      <w:tr w:rsidR="00AE2F5E" w:rsidRPr="00EF5447" w14:paraId="693E713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77B7F3" w14:textId="77777777" w:rsidR="00AE2F5E" w:rsidRPr="00EF5447" w:rsidRDefault="00AE2F5E" w:rsidP="00215D8F">
            <w:pPr>
              <w:pStyle w:val="TAC"/>
            </w:pPr>
            <w:r w:rsidRPr="00EF5447">
              <w:rPr>
                <w:rFonts w:cs="Arial"/>
                <w:lang w:eastAsia="ja-JP"/>
              </w:rPr>
              <w:lastRenderedPageBreak/>
              <w:t>DC_2A_n38A-n78A</w:t>
            </w:r>
          </w:p>
        </w:tc>
        <w:tc>
          <w:tcPr>
            <w:tcW w:w="5862" w:type="dxa"/>
            <w:tcBorders>
              <w:top w:val="single" w:sz="4" w:space="0" w:color="auto"/>
              <w:left w:val="single" w:sz="4" w:space="0" w:color="auto"/>
              <w:bottom w:val="single" w:sz="4" w:space="0" w:color="auto"/>
              <w:right w:val="single" w:sz="4" w:space="0" w:color="auto"/>
            </w:tcBorders>
          </w:tcPr>
          <w:p w14:paraId="14D89FB9" w14:textId="77777777" w:rsidR="00AE2F5E" w:rsidRPr="00EF5447" w:rsidRDefault="00AE2F5E" w:rsidP="00215D8F">
            <w:pPr>
              <w:pStyle w:val="TAC"/>
              <w:rPr>
                <w:rFonts w:cs="Arial"/>
                <w:lang w:eastAsia="zh-CN"/>
              </w:rPr>
            </w:pPr>
            <w:r w:rsidRPr="00EF5447">
              <w:rPr>
                <w:rFonts w:cs="Arial"/>
                <w:lang w:eastAsia="zh-CN"/>
              </w:rPr>
              <w:t>DC_2A_n38A</w:t>
            </w:r>
          </w:p>
          <w:p w14:paraId="557449C2" w14:textId="77777777" w:rsidR="00AE2F5E" w:rsidRPr="00EF5447" w:rsidRDefault="00AE2F5E" w:rsidP="00215D8F">
            <w:pPr>
              <w:pStyle w:val="TAC"/>
              <w:rPr>
                <w:noProof/>
                <w:lang w:eastAsia="zh-CN"/>
              </w:rPr>
            </w:pPr>
            <w:r w:rsidRPr="00EF5447">
              <w:rPr>
                <w:rFonts w:cs="Arial"/>
                <w:lang w:eastAsia="zh-CN"/>
              </w:rPr>
              <w:t>DC_2A_n78A</w:t>
            </w:r>
          </w:p>
        </w:tc>
      </w:tr>
      <w:tr w:rsidR="00AE2F5E" w:rsidRPr="00EF5447" w14:paraId="750A161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B223B" w14:textId="77777777" w:rsidR="00AE2F5E" w:rsidRPr="00EF5447" w:rsidRDefault="00AE2F5E" w:rsidP="00215D8F">
            <w:pPr>
              <w:pStyle w:val="TAC"/>
              <w:rPr>
                <w:lang w:eastAsia="ja-JP"/>
              </w:rPr>
            </w:pPr>
            <w:r w:rsidRPr="00EF5447">
              <w:rPr>
                <w:lang w:eastAsia="ja-JP"/>
              </w:rPr>
              <w:t>DC_2A_n41A-n66A</w:t>
            </w:r>
          </w:p>
          <w:p w14:paraId="43ACE895" w14:textId="77777777" w:rsidR="00AE2F5E" w:rsidRPr="00EF5447" w:rsidRDefault="00AE2F5E" w:rsidP="00215D8F">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B6369FA" w14:textId="77777777" w:rsidR="00AE2F5E" w:rsidRPr="00EF5447" w:rsidRDefault="00AE2F5E" w:rsidP="00215D8F">
            <w:pPr>
              <w:pStyle w:val="TAC"/>
              <w:rPr>
                <w:lang w:eastAsia="ja-JP"/>
              </w:rPr>
            </w:pPr>
            <w:r w:rsidRPr="00EF5447">
              <w:rPr>
                <w:lang w:eastAsia="ja-JP"/>
              </w:rPr>
              <w:t>DC_2A_n41A</w:t>
            </w:r>
          </w:p>
          <w:p w14:paraId="0FE59176" w14:textId="77777777" w:rsidR="00AE2F5E" w:rsidRPr="00EF5447" w:rsidRDefault="00AE2F5E" w:rsidP="00215D8F">
            <w:pPr>
              <w:pStyle w:val="TAC"/>
              <w:rPr>
                <w:noProof/>
                <w:lang w:eastAsia="zh-CN"/>
              </w:rPr>
            </w:pPr>
            <w:r w:rsidRPr="00EF5447">
              <w:rPr>
                <w:lang w:eastAsia="ja-JP"/>
              </w:rPr>
              <w:t>DC_2A_n66A</w:t>
            </w:r>
          </w:p>
        </w:tc>
      </w:tr>
      <w:tr w:rsidR="00AE2F5E" w:rsidRPr="00EF5447" w14:paraId="6542F4C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E2901" w14:textId="77777777" w:rsidR="00AE2F5E" w:rsidRPr="00EF5447" w:rsidRDefault="00AE2F5E" w:rsidP="00215D8F">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1777CB21" w14:textId="77777777" w:rsidR="00AE2F5E" w:rsidRPr="00EF5447" w:rsidRDefault="00AE2F5E" w:rsidP="00215D8F">
            <w:pPr>
              <w:pStyle w:val="TAC"/>
              <w:rPr>
                <w:lang w:eastAsia="ja-JP"/>
              </w:rPr>
            </w:pPr>
            <w:r w:rsidRPr="00EF5447">
              <w:rPr>
                <w:lang w:eastAsia="ja-JP"/>
              </w:rPr>
              <w:t>DC_2A_n41A</w:t>
            </w:r>
          </w:p>
          <w:p w14:paraId="69B87A91" w14:textId="77777777" w:rsidR="00AE2F5E" w:rsidRPr="00EF5447" w:rsidRDefault="00AE2F5E" w:rsidP="00215D8F">
            <w:pPr>
              <w:pStyle w:val="TAC"/>
              <w:rPr>
                <w:noProof/>
                <w:lang w:eastAsia="zh-CN"/>
              </w:rPr>
            </w:pPr>
            <w:r w:rsidRPr="00EF5447">
              <w:rPr>
                <w:lang w:eastAsia="ja-JP"/>
              </w:rPr>
              <w:t>DC_2A_n66A</w:t>
            </w:r>
          </w:p>
        </w:tc>
      </w:tr>
      <w:tr w:rsidR="00AE2F5E" w:rsidRPr="00EF5447" w14:paraId="2B31F56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44F0D" w14:textId="77777777" w:rsidR="00AE2F5E" w:rsidRPr="00EF5447" w:rsidRDefault="00AE2F5E" w:rsidP="00215D8F">
            <w:pPr>
              <w:pStyle w:val="TAC"/>
              <w:rPr>
                <w:lang w:eastAsia="ko-KR"/>
              </w:rPr>
            </w:pPr>
            <w:r w:rsidRPr="00EF5447">
              <w:rPr>
                <w:lang w:eastAsia="ko-KR"/>
              </w:rPr>
              <w:t>DC_2A_n41A-n71A</w:t>
            </w:r>
          </w:p>
          <w:p w14:paraId="244995BE" w14:textId="77777777" w:rsidR="00AE2F5E" w:rsidRPr="00EF5447" w:rsidRDefault="00AE2F5E" w:rsidP="00215D8F">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360262B4" w14:textId="77777777" w:rsidR="00AE2F5E" w:rsidRPr="00EF5447" w:rsidRDefault="00AE2F5E" w:rsidP="00215D8F">
            <w:pPr>
              <w:pStyle w:val="TAC"/>
              <w:rPr>
                <w:noProof/>
                <w:lang w:eastAsia="ko-KR"/>
              </w:rPr>
            </w:pPr>
            <w:r w:rsidRPr="00EF5447">
              <w:rPr>
                <w:noProof/>
                <w:lang w:eastAsia="ko-KR"/>
              </w:rPr>
              <w:t>DC_2A_n41A</w:t>
            </w:r>
          </w:p>
          <w:p w14:paraId="14917493" w14:textId="77777777" w:rsidR="00AE2F5E" w:rsidRPr="00EF5447" w:rsidRDefault="00AE2F5E" w:rsidP="00215D8F">
            <w:pPr>
              <w:pStyle w:val="TAC"/>
              <w:rPr>
                <w:noProof/>
                <w:lang w:eastAsia="zh-CN"/>
              </w:rPr>
            </w:pPr>
            <w:r w:rsidRPr="00EF5447">
              <w:rPr>
                <w:noProof/>
                <w:lang w:eastAsia="ko-KR"/>
              </w:rPr>
              <w:t>DC_2A_n71A</w:t>
            </w:r>
          </w:p>
        </w:tc>
      </w:tr>
      <w:tr w:rsidR="00AE2F5E" w:rsidRPr="00EF5447" w14:paraId="2475057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1687C" w14:textId="77777777" w:rsidR="00AE2F5E" w:rsidRPr="00EF5447" w:rsidRDefault="00AE2F5E" w:rsidP="00215D8F">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6932299F" w14:textId="77777777" w:rsidR="00AE2F5E" w:rsidRPr="00EF5447" w:rsidRDefault="00AE2F5E" w:rsidP="00215D8F">
            <w:pPr>
              <w:pStyle w:val="TAC"/>
              <w:rPr>
                <w:noProof/>
                <w:lang w:eastAsia="ko-KR"/>
              </w:rPr>
            </w:pPr>
            <w:r w:rsidRPr="00EF5447">
              <w:rPr>
                <w:noProof/>
                <w:lang w:eastAsia="ko-KR"/>
              </w:rPr>
              <w:t>DC_2A_n41A</w:t>
            </w:r>
          </w:p>
          <w:p w14:paraId="4473AB07" w14:textId="77777777" w:rsidR="00AE2F5E" w:rsidRPr="00EF5447" w:rsidRDefault="00AE2F5E" w:rsidP="00215D8F">
            <w:pPr>
              <w:pStyle w:val="TAC"/>
              <w:rPr>
                <w:noProof/>
                <w:lang w:eastAsia="ko-KR"/>
              </w:rPr>
            </w:pPr>
            <w:r w:rsidRPr="00EF5447">
              <w:rPr>
                <w:noProof/>
                <w:lang w:eastAsia="ko-KR"/>
              </w:rPr>
              <w:t>DC_2A_n71A</w:t>
            </w:r>
          </w:p>
        </w:tc>
      </w:tr>
      <w:tr w:rsidR="00AE2F5E" w:rsidRPr="00EF5447" w14:paraId="60A82BA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F3225" w14:textId="77777777" w:rsidR="00AE2F5E" w:rsidRPr="00EF5447" w:rsidRDefault="00AE2F5E" w:rsidP="00215D8F">
            <w:pPr>
              <w:pStyle w:val="TAC"/>
              <w:rPr>
                <w:noProof/>
                <w:lang w:eastAsia="zh-CN"/>
              </w:rPr>
            </w:pPr>
            <w:r w:rsidRPr="00EF5447">
              <w:rPr>
                <w:noProof/>
                <w:lang w:eastAsia="zh-CN"/>
              </w:rPr>
              <w:t>DC_2A-46A_n41A</w:t>
            </w:r>
          </w:p>
          <w:p w14:paraId="37138AB6" w14:textId="77777777" w:rsidR="00AE2F5E" w:rsidRPr="00EF5447" w:rsidRDefault="00AE2F5E" w:rsidP="00215D8F">
            <w:pPr>
              <w:pStyle w:val="TAC"/>
              <w:rPr>
                <w:noProof/>
                <w:lang w:eastAsia="zh-CN"/>
              </w:rPr>
            </w:pPr>
            <w:r w:rsidRPr="00EF5447">
              <w:rPr>
                <w:noProof/>
                <w:lang w:eastAsia="zh-CN"/>
              </w:rPr>
              <w:t>DC_2A-46C_n41A</w:t>
            </w:r>
          </w:p>
          <w:p w14:paraId="03BD36B9" w14:textId="77777777" w:rsidR="00AE2F5E" w:rsidRPr="00EF5447" w:rsidRDefault="00AE2F5E" w:rsidP="00215D8F">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0CE8F914" w14:textId="77777777" w:rsidR="00AE2F5E" w:rsidRPr="00EF5447" w:rsidRDefault="00AE2F5E" w:rsidP="00215D8F">
            <w:pPr>
              <w:pStyle w:val="TAC"/>
              <w:rPr>
                <w:noProof/>
                <w:lang w:eastAsia="ko-KR"/>
              </w:rPr>
            </w:pPr>
            <w:r w:rsidRPr="00EF5447">
              <w:rPr>
                <w:noProof/>
                <w:lang w:eastAsia="zh-CN"/>
              </w:rPr>
              <w:t>DC_2A_n41A</w:t>
            </w:r>
          </w:p>
        </w:tc>
      </w:tr>
      <w:tr w:rsidR="00AE2F5E" w:rsidRPr="00EF5447" w14:paraId="4C21DF1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EEEF9" w14:textId="77777777" w:rsidR="00AE2F5E" w:rsidRPr="00EF5447" w:rsidRDefault="00AE2F5E" w:rsidP="00215D8F">
            <w:pPr>
              <w:pStyle w:val="TAC"/>
              <w:rPr>
                <w:noProof/>
                <w:lang w:eastAsia="zh-CN"/>
              </w:rPr>
            </w:pPr>
            <w:r w:rsidRPr="00EF5447">
              <w:rPr>
                <w:noProof/>
                <w:lang w:eastAsia="zh-CN"/>
              </w:rPr>
              <w:t>DC_2A-46A_n41(2A)</w:t>
            </w:r>
          </w:p>
          <w:p w14:paraId="2242895F" w14:textId="77777777" w:rsidR="00AE2F5E" w:rsidRPr="00EF5447" w:rsidRDefault="00AE2F5E" w:rsidP="00215D8F">
            <w:pPr>
              <w:pStyle w:val="TAC"/>
              <w:rPr>
                <w:noProof/>
                <w:lang w:eastAsia="zh-CN"/>
              </w:rPr>
            </w:pPr>
            <w:r w:rsidRPr="00EF5447">
              <w:rPr>
                <w:noProof/>
                <w:lang w:eastAsia="zh-CN"/>
              </w:rPr>
              <w:t>DC_2A-46C_n41(2A)</w:t>
            </w:r>
          </w:p>
          <w:p w14:paraId="6D9CBCDA" w14:textId="77777777" w:rsidR="00AE2F5E" w:rsidRPr="00EF5447" w:rsidRDefault="00AE2F5E" w:rsidP="00215D8F">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105F201" w14:textId="77777777" w:rsidR="00AE2F5E" w:rsidRPr="00EF5447" w:rsidRDefault="00AE2F5E" w:rsidP="00215D8F">
            <w:pPr>
              <w:pStyle w:val="TAC"/>
              <w:rPr>
                <w:noProof/>
                <w:lang w:eastAsia="zh-CN"/>
              </w:rPr>
            </w:pPr>
            <w:r w:rsidRPr="00EF5447">
              <w:rPr>
                <w:noProof/>
                <w:lang w:eastAsia="zh-CN"/>
              </w:rPr>
              <w:t>DC_2A_n41A</w:t>
            </w:r>
          </w:p>
        </w:tc>
      </w:tr>
      <w:tr w:rsidR="00AE2F5E" w:rsidRPr="00EF5447" w14:paraId="48F948F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931B4" w14:textId="77777777" w:rsidR="00AE2F5E" w:rsidRPr="00EF5447" w:rsidRDefault="00AE2F5E" w:rsidP="00215D8F">
            <w:pPr>
              <w:pStyle w:val="TAC"/>
              <w:rPr>
                <w:lang w:eastAsia="ja-JP"/>
              </w:rPr>
            </w:pPr>
            <w:r w:rsidRPr="00EF5447">
              <w:rPr>
                <w:lang w:eastAsia="ja-JP"/>
              </w:rPr>
              <w:t>DC_2A-46A_n66A</w:t>
            </w:r>
          </w:p>
          <w:p w14:paraId="26749BE3" w14:textId="77777777" w:rsidR="00AE2F5E" w:rsidRPr="00EF5447" w:rsidRDefault="00AE2F5E" w:rsidP="00215D8F">
            <w:pPr>
              <w:pStyle w:val="TAC"/>
              <w:rPr>
                <w:lang w:eastAsia="ja-JP"/>
              </w:rPr>
            </w:pPr>
            <w:r w:rsidRPr="00EF5447">
              <w:rPr>
                <w:lang w:eastAsia="ja-JP"/>
              </w:rPr>
              <w:t>DC_2A-46C_n66A</w:t>
            </w:r>
          </w:p>
          <w:p w14:paraId="628D109B" w14:textId="77777777" w:rsidR="00AE2F5E" w:rsidRPr="00EF5447" w:rsidRDefault="00AE2F5E" w:rsidP="00215D8F">
            <w:pPr>
              <w:pStyle w:val="TAC"/>
              <w:rPr>
                <w:noProof/>
                <w:lang w:eastAsia="zh-CN"/>
              </w:rPr>
            </w:pPr>
            <w:r w:rsidRPr="00EF5447">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58C2EC8A" w14:textId="77777777" w:rsidR="00AE2F5E" w:rsidRPr="00EF5447" w:rsidRDefault="00AE2F5E" w:rsidP="00215D8F">
            <w:pPr>
              <w:pStyle w:val="TAC"/>
              <w:rPr>
                <w:noProof/>
                <w:lang w:eastAsia="zh-CN"/>
              </w:rPr>
            </w:pPr>
            <w:r w:rsidRPr="00EF5447">
              <w:rPr>
                <w:lang w:eastAsia="ja-JP"/>
              </w:rPr>
              <w:t>DC_2A_n66A</w:t>
            </w:r>
          </w:p>
        </w:tc>
      </w:tr>
      <w:tr w:rsidR="00AE2F5E" w:rsidRPr="00EF5447" w14:paraId="590C414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721077" w14:textId="77777777" w:rsidR="00AE2F5E" w:rsidRPr="00EF5447" w:rsidRDefault="00AE2F5E" w:rsidP="00215D8F">
            <w:pPr>
              <w:pStyle w:val="TAC"/>
              <w:rPr>
                <w:noProof/>
                <w:lang w:eastAsia="zh-CN"/>
              </w:rPr>
            </w:pPr>
            <w:r w:rsidRPr="00EF5447">
              <w:rPr>
                <w:noProof/>
                <w:lang w:eastAsia="zh-CN"/>
              </w:rPr>
              <w:t>DC_2A-46A_n71A</w:t>
            </w:r>
          </w:p>
          <w:p w14:paraId="18EE770E" w14:textId="77777777" w:rsidR="00AE2F5E" w:rsidRPr="00EF5447" w:rsidRDefault="00AE2F5E" w:rsidP="00215D8F">
            <w:pPr>
              <w:pStyle w:val="TAC"/>
              <w:rPr>
                <w:noProof/>
                <w:lang w:eastAsia="zh-CN"/>
              </w:rPr>
            </w:pPr>
            <w:r w:rsidRPr="00EF5447">
              <w:rPr>
                <w:noProof/>
                <w:lang w:eastAsia="zh-CN"/>
              </w:rPr>
              <w:t>DC_2A-46C_n71A</w:t>
            </w:r>
          </w:p>
          <w:p w14:paraId="0F5A150D" w14:textId="77777777" w:rsidR="00AE2F5E" w:rsidRPr="00EF5447" w:rsidRDefault="00AE2F5E" w:rsidP="00215D8F">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DE659B6" w14:textId="77777777" w:rsidR="00AE2F5E" w:rsidRPr="00EF5447" w:rsidRDefault="00AE2F5E" w:rsidP="00215D8F">
            <w:pPr>
              <w:pStyle w:val="TAC"/>
              <w:rPr>
                <w:noProof/>
                <w:lang w:eastAsia="ko-KR"/>
              </w:rPr>
            </w:pPr>
            <w:r w:rsidRPr="00EF5447">
              <w:rPr>
                <w:noProof/>
                <w:lang w:eastAsia="zh-CN"/>
              </w:rPr>
              <w:t>DC_2A_n71A</w:t>
            </w:r>
          </w:p>
        </w:tc>
      </w:tr>
      <w:tr w:rsidR="00AE2F5E" w:rsidRPr="00EF5447" w14:paraId="0A29E11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3045E9" w14:textId="77777777" w:rsidR="00AE2F5E" w:rsidRPr="00EF5447" w:rsidRDefault="00AE2F5E" w:rsidP="00215D8F">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44F6D9AE" w14:textId="77777777" w:rsidR="00AE2F5E" w:rsidRPr="00EF5447" w:rsidRDefault="00AE2F5E" w:rsidP="00215D8F">
            <w:pPr>
              <w:pStyle w:val="TAC"/>
            </w:pPr>
            <w:r w:rsidRPr="00EF5447">
              <w:t>DC_2A_n5A</w:t>
            </w:r>
          </w:p>
          <w:p w14:paraId="4D09C07A" w14:textId="77777777" w:rsidR="00AE2F5E" w:rsidRPr="00EF5447" w:rsidRDefault="00AE2F5E" w:rsidP="00215D8F">
            <w:pPr>
              <w:pStyle w:val="TAC"/>
              <w:rPr>
                <w:noProof/>
                <w:lang w:eastAsia="zh-CN"/>
              </w:rPr>
            </w:pPr>
            <w:r w:rsidRPr="00EF5447">
              <w:t>DC_48A_n5A</w:t>
            </w:r>
          </w:p>
        </w:tc>
      </w:tr>
      <w:tr w:rsidR="00AE2F5E" w:rsidRPr="00EF5447" w14:paraId="1B58AA0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ADD262" w14:textId="77777777" w:rsidR="00AE2F5E" w:rsidRPr="00EF5447" w:rsidRDefault="00AE2F5E" w:rsidP="00215D8F">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3E6C9999" w14:textId="77777777" w:rsidR="00AE2F5E" w:rsidRPr="00EF5447" w:rsidRDefault="00AE2F5E" w:rsidP="00215D8F">
            <w:pPr>
              <w:pStyle w:val="TAC"/>
              <w:rPr>
                <w:lang w:eastAsia="ja-JP"/>
              </w:rPr>
            </w:pPr>
            <w:r w:rsidRPr="00EF5447">
              <w:rPr>
                <w:lang w:eastAsia="ja-JP"/>
              </w:rPr>
              <w:t>DC_2A_n48A</w:t>
            </w:r>
          </w:p>
          <w:p w14:paraId="674D4B8F" w14:textId="77777777" w:rsidR="00AE2F5E" w:rsidRPr="00EF5447" w:rsidRDefault="00AE2F5E" w:rsidP="00215D8F">
            <w:pPr>
              <w:pStyle w:val="TAC"/>
              <w:rPr>
                <w:noProof/>
                <w:lang w:eastAsia="zh-CN"/>
              </w:rPr>
            </w:pPr>
            <w:r w:rsidRPr="00EF5447">
              <w:rPr>
                <w:lang w:eastAsia="ja-JP"/>
              </w:rPr>
              <w:t>DC_2A_n66A</w:t>
            </w:r>
          </w:p>
        </w:tc>
      </w:tr>
      <w:tr w:rsidR="00AE2F5E" w:rsidRPr="00EF5447" w14:paraId="6B61070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7EC846" w14:textId="77777777" w:rsidR="00AE2F5E" w:rsidRPr="00EF5447" w:rsidRDefault="00AE2F5E" w:rsidP="00215D8F">
            <w:pPr>
              <w:pStyle w:val="TAC"/>
              <w:rPr>
                <w:noProof/>
                <w:lang w:eastAsia="zh-CN"/>
              </w:rPr>
            </w:pPr>
            <w:r w:rsidRPr="00EF5447">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21D5EC17" w14:textId="77777777" w:rsidR="00AE2F5E" w:rsidRPr="00EF5447" w:rsidRDefault="00AE2F5E" w:rsidP="00215D8F">
            <w:pPr>
              <w:pStyle w:val="TAC"/>
              <w:rPr>
                <w:lang w:eastAsia="fi-FI"/>
              </w:rPr>
            </w:pPr>
            <w:r w:rsidRPr="00EF5447">
              <w:rPr>
                <w:lang w:eastAsia="fi-FI"/>
              </w:rPr>
              <w:t>DC_2A_n71A</w:t>
            </w:r>
          </w:p>
          <w:p w14:paraId="26CEECD9" w14:textId="77777777" w:rsidR="00AE2F5E" w:rsidRPr="00EF5447" w:rsidRDefault="00AE2F5E" w:rsidP="00215D8F">
            <w:pPr>
              <w:pStyle w:val="TAC"/>
              <w:rPr>
                <w:noProof/>
                <w:lang w:eastAsia="zh-CN"/>
              </w:rPr>
            </w:pPr>
            <w:r w:rsidRPr="00EF5447">
              <w:rPr>
                <w:lang w:eastAsia="fi-FI"/>
              </w:rPr>
              <w:t>DC_48A_n71A</w:t>
            </w:r>
          </w:p>
        </w:tc>
      </w:tr>
      <w:tr w:rsidR="00AE2F5E" w:rsidRPr="00EF5447" w14:paraId="5F39DE7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EC0B" w14:textId="77777777" w:rsidR="00AE2F5E" w:rsidRPr="00EF5447" w:rsidRDefault="00AE2F5E" w:rsidP="00215D8F">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C071A91" w14:textId="77777777" w:rsidR="00AE2F5E" w:rsidRPr="00EF5447" w:rsidRDefault="00AE2F5E" w:rsidP="00215D8F">
            <w:pPr>
              <w:pStyle w:val="TAC"/>
              <w:rPr>
                <w:szCs w:val="18"/>
                <w:lang w:eastAsia="ja-JP"/>
              </w:rPr>
            </w:pPr>
            <w:r w:rsidRPr="00EF5447">
              <w:rPr>
                <w:szCs w:val="18"/>
                <w:lang w:eastAsia="ja-JP"/>
              </w:rPr>
              <w:t>DC_2A_n12A</w:t>
            </w:r>
          </w:p>
          <w:p w14:paraId="77930BD5" w14:textId="77777777" w:rsidR="00AE2F5E" w:rsidRPr="00EF5447" w:rsidRDefault="00AE2F5E" w:rsidP="00215D8F">
            <w:pPr>
              <w:pStyle w:val="TAC"/>
              <w:rPr>
                <w:noProof/>
                <w:lang w:eastAsia="zh-CN"/>
              </w:rPr>
            </w:pPr>
            <w:r w:rsidRPr="00EF5447">
              <w:rPr>
                <w:szCs w:val="18"/>
                <w:lang w:eastAsia="ja-JP"/>
              </w:rPr>
              <w:t>DC_48A_n12A</w:t>
            </w:r>
          </w:p>
        </w:tc>
      </w:tr>
      <w:tr w:rsidR="00AE2F5E" w:rsidRPr="00EF5447" w14:paraId="1E5DE18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177CD4" w14:textId="77777777" w:rsidR="00AE2F5E" w:rsidRPr="00EF5447" w:rsidRDefault="00AE2F5E" w:rsidP="00215D8F">
            <w:pPr>
              <w:pStyle w:val="TAC"/>
              <w:rPr>
                <w:szCs w:val="18"/>
                <w:lang w:eastAsia="ja-JP"/>
              </w:rPr>
            </w:pPr>
            <w:r w:rsidRPr="00EF5447">
              <w:rPr>
                <w:lang w:eastAsia="fi-FI"/>
              </w:rPr>
              <w:t>DC_2A-48A_n48A</w:t>
            </w:r>
          </w:p>
        </w:tc>
        <w:tc>
          <w:tcPr>
            <w:tcW w:w="5862" w:type="dxa"/>
            <w:tcBorders>
              <w:top w:val="single" w:sz="4" w:space="0" w:color="auto"/>
              <w:left w:val="single" w:sz="4" w:space="0" w:color="auto"/>
              <w:bottom w:val="single" w:sz="4" w:space="0" w:color="auto"/>
              <w:right w:val="single" w:sz="4" w:space="0" w:color="auto"/>
            </w:tcBorders>
          </w:tcPr>
          <w:p w14:paraId="021C9A73" w14:textId="77777777" w:rsidR="00AE2F5E" w:rsidRPr="00EF5447" w:rsidRDefault="00AE2F5E" w:rsidP="00215D8F">
            <w:pPr>
              <w:pStyle w:val="TAC"/>
              <w:rPr>
                <w:szCs w:val="18"/>
                <w:lang w:eastAsia="ja-JP"/>
              </w:rPr>
            </w:pPr>
            <w:r w:rsidRPr="00EF5447">
              <w:rPr>
                <w:lang w:eastAsia="fi-FI"/>
              </w:rPr>
              <w:t>DC_2A_n48A</w:t>
            </w:r>
          </w:p>
        </w:tc>
      </w:tr>
      <w:tr w:rsidR="00AE2F5E" w:rsidRPr="00EF5447" w14:paraId="6A2EB5A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A2CBC6" w14:textId="77777777" w:rsidR="00AE2F5E" w:rsidRPr="00EF5447" w:rsidRDefault="00AE2F5E" w:rsidP="00215D8F">
            <w:pPr>
              <w:pStyle w:val="TAC"/>
              <w:rPr>
                <w:szCs w:val="18"/>
                <w:lang w:eastAsia="ja-JP"/>
              </w:rPr>
            </w:pPr>
            <w:r w:rsidRPr="00EF5447">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0A70247A" w14:textId="77777777" w:rsidR="00AE2F5E" w:rsidRPr="00EF5447" w:rsidRDefault="00AE2F5E" w:rsidP="00215D8F">
            <w:pPr>
              <w:pStyle w:val="TAC"/>
              <w:rPr>
                <w:noProof/>
                <w:lang w:eastAsia="zh-CN"/>
              </w:rPr>
            </w:pPr>
            <w:r w:rsidRPr="00EF5447">
              <w:rPr>
                <w:noProof/>
                <w:lang w:eastAsia="zh-CN"/>
              </w:rPr>
              <w:t>DC_2A_n66A</w:t>
            </w:r>
          </w:p>
          <w:p w14:paraId="0B3422FB" w14:textId="77777777" w:rsidR="00AE2F5E" w:rsidRPr="00EF5447" w:rsidRDefault="00AE2F5E" w:rsidP="00215D8F">
            <w:pPr>
              <w:pStyle w:val="TAC"/>
              <w:rPr>
                <w:szCs w:val="18"/>
                <w:lang w:eastAsia="ja-JP"/>
              </w:rPr>
            </w:pPr>
            <w:r w:rsidRPr="00EF5447">
              <w:rPr>
                <w:noProof/>
                <w:kern w:val="2"/>
                <w:lang w:eastAsia="zh-CN"/>
              </w:rPr>
              <w:t>DC_48A_n66A</w:t>
            </w:r>
          </w:p>
        </w:tc>
      </w:tr>
      <w:tr w:rsidR="00AE2F5E" w:rsidRPr="00EF5447" w14:paraId="67134CE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FC740F" w14:textId="77777777" w:rsidR="00AE2F5E" w:rsidRPr="00EF5447" w:rsidRDefault="00AE2F5E" w:rsidP="00215D8F">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1BFD1E7F" w14:textId="77777777" w:rsidR="00AE2F5E" w:rsidRPr="00EF5447" w:rsidRDefault="00AE2F5E" w:rsidP="00215D8F">
            <w:pPr>
              <w:pStyle w:val="TAC"/>
              <w:rPr>
                <w:b/>
                <w:lang w:eastAsia="fi-FI"/>
              </w:rPr>
            </w:pPr>
            <w:r w:rsidRPr="00EF5447">
              <w:rPr>
                <w:lang w:eastAsia="fi-FI"/>
              </w:rPr>
              <w:t>DC_2A_</w:t>
            </w:r>
            <w:r w:rsidRPr="00EF5447">
              <w:rPr>
                <w:lang w:eastAsia="ja-JP"/>
              </w:rPr>
              <w:t>n77A</w:t>
            </w:r>
          </w:p>
          <w:p w14:paraId="5887A6B5" w14:textId="77777777" w:rsidR="00AE2F5E" w:rsidRPr="00EF5447" w:rsidRDefault="00AE2F5E" w:rsidP="00215D8F">
            <w:pPr>
              <w:pStyle w:val="TAC"/>
              <w:rPr>
                <w:noProof/>
                <w:lang w:eastAsia="zh-CN"/>
              </w:rPr>
            </w:pPr>
            <w:r w:rsidRPr="00B677E8">
              <w:rPr>
                <w:lang w:eastAsia="fi-FI"/>
              </w:rPr>
              <w:t>DC_48A_</w:t>
            </w:r>
            <w:r w:rsidRPr="00B677E8">
              <w:rPr>
                <w:lang w:eastAsia="ja-JP"/>
              </w:rPr>
              <w:t>n77A</w:t>
            </w:r>
          </w:p>
        </w:tc>
      </w:tr>
      <w:tr w:rsidR="00AE2F5E" w:rsidRPr="00EF5447" w14:paraId="48784B0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A7AB5" w14:textId="77777777" w:rsidR="00AE2F5E" w:rsidRPr="00EF5447" w:rsidRDefault="00AE2F5E" w:rsidP="00215D8F">
            <w:pPr>
              <w:pStyle w:val="TAC"/>
              <w:rPr>
                <w:lang w:eastAsia="fi-FI"/>
              </w:rPr>
            </w:pPr>
            <w:r w:rsidRPr="00EF5447">
              <w:rPr>
                <w:lang w:eastAsia="fi-FI"/>
              </w:rPr>
              <w:t>DC_2A-66A_n5A</w:t>
            </w:r>
          </w:p>
          <w:p w14:paraId="77C25974" w14:textId="77777777" w:rsidR="00AE2F5E" w:rsidRPr="00EF5447" w:rsidRDefault="00AE2F5E" w:rsidP="00215D8F">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75EE9FF6" w14:textId="77777777" w:rsidR="00AE2F5E" w:rsidRPr="00EF5447" w:rsidRDefault="00AE2F5E" w:rsidP="00215D8F">
            <w:pPr>
              <w:pStyle w:val="TAC"/>
              <w:rPr>
                <w:lang w:eastAsia="fi-FI"/>
              </w:rPr>
            </w:pPr>
            <w:r w:rsidRPr="00EF5447">
              <w:rPr>
                <w:lang w:eastAsia="fi-FI"/>
              </w:rPr>
              <w:t>DC_2A_n5A</w:t>
            </w:r>
          </w:p>
          <w:p w14:paraId="5E7BA510" w14:textId="77777777" w:rsidR="00AE2F5E" w:rsidRPr="00EF5447" w:rsidRDefault="00AE2F5E" w:rsidP="00215D8F">
            <w:pPr>
              <w:pStyle w:val="TAC"/>
              <w:rPr>
                <w:lang w:eastAsia="fi-FI"/>
              </w:rPr>
            </w:pPr>
            <w:r w:rsidRPr="00EF5447">
              <w:rPr>
                <w:lang w:eastAsia="fi-FI"/>
              </w:rPr>
              <w:t>DC_66A_n5A</w:t>
            </w:r>
          </w:p>
        </w:tc>
      </w:tr>
      <w:tr w:rsidR="00AE2F5E" w:rsidRPr="00EF5447" w14:paraId="2ADD790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31AD1" w14:textId="77777777" w:rsidR="00AE2F5E" w:rsidRPr="00EF5447" w:rsidRDefault="00AE2F5E" w:rsidP="00215D8F">
            <w:pPr>
              <w:pStyle w:val="TAC"/>
            </w:pPr>
            <w:r w:rsidRPr="00EF5447">
              <w:rPr>
                <w:lang w:eastAsia="fi-FI"/>
              </w:rPr>
              <w:t>DC_2A-2A-66A_n5A</w:t>
            </w:r>
          </w:p>
          <w:p w14:paraId="2888A483" w14:textId="77777777" w:rsidR="00AE2F5E" w:rsidRPr="00EF5447" w:rsidRDefault="00AE2F5E" w:rsidP="00215D8F">
            <w:pPr>
              <w:pStyle w:val="TAC"/>
              <w:rPr>
                <w:lang w:eastAsia="fr-FR"/>
              </w:rPr>
            </w:pPr>
            <w:r w:rsidRPr="00EF5447">
              <w:rPr>
                <w:lang w:eastAsia="fi-FI"/>
              </w:rPr>
              <w:t>DC_2A-66A-66A_n5A</w:t>
            </w:r>
          </w:p>
          <w:p w14:paraId="1D1BEE3D" w14:textId="77777777" w:rsidR="00AE2F5E" w:rsidRPr="00EF5447" w:rsidRDefault="00AE2F5E" w:rsidP="00215D8F">
            <w:pPr>
              <w:pStyle w:val="TAC"/>
            </w:pPr>
            <w:r w:rsidRPr="00EF5447">
              <w:rPr>
                <w:lang w:eastAsia="fi-FI"/>
              </w:rPr>
              <w:t>DC_2A-2A-66A-66A_n5A</w:t>
            </w:r>
          </w:p>
          <w:p w14:paraId="538F59EC" w14:textId="77777777" w:rsidR="00AE2F5E" w:rsidRPr="00EF5447" w:rsidRDefault="00AE2F5E" w:rsidP="00215D8F">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D79A2AD" w14:textId="77777777" w:rsidR="00AE2F5E" w:rsidRPr="00EF5447" w:rsidRDefault="00AE2F5E" w:rsidP="00215D8F">
            <w:pPr>
              <w:pStyle w:val="TAC"/>
              <w:rPr>
                <w:lang w:eastAsia="fi-FI"/>
              </w:rPr>
            </w:pPr>
            <w:r w:rsidRPr="00EF5447">
              <w:rPr>
                <w:lang w:eastAsia="fi-FI"/>
              </w:rPr>
              <w:t>DC_2A_n5A</w:t>
            </w:r>
          </w:p>
          <w:p w14:paraId="7E62AEEB" w14:textId="77777777" w:rsidR="00AE2F5E" w:rsidRPr="00EF5447" w:rsidRDefault="00AE2F5E" w:rsidP="00215D8F">
            <w:pPr>
              <w:pStyle w:val="TAC"/>
              <w:rPr>
                <w:lang w:eastAsia="fi-FI"/>
              </w:rPr>
            </w:pPr>
            <w:r w:rsidRPr="00EF5447">
              <w:rPr>
                <w:lang w:eastAsia="fi-FI"/>
              </w:rPr>
              <w:t>DC_66A_n5A</w:t>
            </w:r>
          </w:p>
        </w:tc>
      </w:tr>
      <w:tr w:rsidR="00AE2F5E" w:rsidRPr="00EF5447" w14:paraId="3ADD36A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793E4A" w14:textId="77777777" w:rsidR="00AE2F5E" w:rsidRPr="00EF5447" w:rsidRDefault="00AE2F5E" w:rsidP="00215D8F">
            <w:pPr>
              <w:pStyle w:val="TAC"/>
              <w:rPr>
                <w:lang w:eastAsia="ja-JP"/>
              </w:rPr>
            </w:pPr>
            <w:r w:rsidRPr="00EF5447">
              <w:rPr>
                <w:lang w:eastAsia="ja-JP"/>
              </w:rPr>
              <w:t>DC_2A-66A_n7A</w:t>
            </w:r>
          </w:p>
          <w:p w14:paraId="7F57658F" w14:textId="77777777" w:rsidR="00AE2F5E" w:rsidRPr="00EF5447" w:rsidRDefault="00AE2F5E" w:rsidP="00215D8F">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56E0267E" w14:textId="77777777" w:rsidR="00AE2F5E" w:rsidRPr="00EF5447" w:rsidRDefault="00AE2F5E" w:rsidP="00215D8F">
            <w:pPr>
              <w:pStyle w:val="TAC"/>
              <w:rPr>
                <w:lang w:eastAsia="ja-JP"/>
              </w:rPr>
            </w:pPr>
            <w:r w:rsidRPr="00EF5447">
              <w:rPr>
                <w:lang w:eastAsia="ja-JP"/>
              </w:rPr>
              <w:t>DC_2A_n7A</w:t>
            </w:r>
          </w:p>
          <w:p w14:paraId="7031A03D" w14:textId="77777777" w:rsidR="00AE2F5E" w:rsidRPr="00EF5447" w:rsidRDefault="00AE2F5E" w:rsidP="00215D8F">
            <w:pPr>
              <w:pStyle w:val="TAC"/>
              <w:rPr>
                <w:lang w:eastAsia="fi-FI"/>
              </w:rPr>
            </w:pPr>
            <w:r w:rsidRPr="00EF5447">
              <w:rPr>
                <w:lang w:eastAsia="ja-JP"/>
              </w:rPr>
              <w:t>DC_66A_n7A</w:t>
            </w:r>
          </w:p>
        </w:tc>
      </w:tr>
      <w:tr w:rsidR="00AE2F5E" w:rsidRPr="00EF5447" w14:paraId="6AA0951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866D1F" w14:textId="77777777" w:rsidR="00AE2F5E" w:rsidRPr="00EF5447" w:rsidRDefault="00AE2F5E" w:rsidP="00215D8F">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71530E6" w14:textId="77777777" w:rsidR="00AE2F5E" w:rsidRPr="00EF5447" w:rsidRDefault="00AE2F5E" w:rsidP="00215D8F">
            <w:pPr>
              <w:pStyle w:val="TAC"/>
              <w:rPr>
                <w:lang w:eastAsia="ja-JP"/>
              </w:rPr>
            </w:pPr>
            <w:r w:rsidRPr="00EF5447">
              <w:rPr>
                <w:lang w:eastAsia="ja-JP"/>
              </w:rPr>
              <w:t>DC_2A_n12A</w:t>
            </w:r>
          </w:p>
          <w:p w14:paraId="3301E450" w14:textId="77777777" w:rsidR="00AE2F5E" w:rsidRPr="00EF5447" w:rsidRDefault="00AE2F5E" w:rsidP="00215D8F">
            <w:pPr>
              <w:pStyle w:val="TAC"/>
              <w:rPr>
                <w:lang w:eastAsia="fi-FI"/>
              </w:rPr>
            </w:pPr>
            <w:r w:rsidRPr="00EF5447">
              <w:rPr>
                <w:lang w:eastAsia="ja-JP"/>
              </w:rPr>
              <w:t>DC_66A_n12A</w:t>
            </w:r>
          </w:p>
        </w:tc>
      </w:tr>
      <w:tr w:rsidR="00AE2F5E" w:rsidRPr="00EF5447" w14:paraId="617ADF1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4B73A" w14:textId="77777777" w:rsidR="00AE2F5E" w:rsidRPr="00EF5447" w:rsidRDefault="00AE2F5E" w:rsidP="00215D8F">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5775E910" w14:textId="77777777" w:rsidR="00AE2F5E" w:rsidRPr="00EF5447" w:rsidRDefault="00AE2F5E" w:rsidP="00215D8F">
            <w:pPr>
              <w:pStyle w:val="TAC"/>
              <w:rPr>
                <w:lang w:eastAsia="fi-FI"/>
              </w:rPr>
            </w:pPr>
            <w:r w:rsidRPr="00EF5447">
              <w:t>DC_66A_n25A</w:t>
            </w:r>
          </w:p>
        </w:tc>
      </w:tr>
      <w:tr w:rsidR="00AE2F5E" w:rsidRPr="00EF5447" w14:paraId="4D89EAB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CDF5E9" w14:textId="77777777" w:rsidR="00AE2F5E" w:rsidRPr="00EF5447" w:rsidRDefault="00AE2F5E" w:rsidP="00215D8F">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155FC317" w14:textId="77777777" w:rsidR="00AE2F5E" w:rsidRPr="00EF5447" w:rsidRDefault="00AE2F5E" w:rsidP="00215D8F">
            <w:pPr>
              <w:pStyle w:val="TAC"/>
              <w:rPr>
                <w:lang w:eastAsia="ja-JP"/>
              </w:rPr>
            </w:pPr>
            <w:r w:rsidRPr="00EF5447">
              <w:rPr>
                <w:lang w:eastAsia="ja-JP"/>
              </w:rPr>
              <w:t>DC_2A_n28A</w:t>
            </w:r>
          </w:p>
          <w:p w14:paraId="15CBFBDC" w14:textId="77777777" w:rsidR="00AE2F5E" w:rsidRPr="00EF5447" w:rsidRDefault="00AE2F5E" w:rsidP="00215D8F">
            <w:pPr>
              <w:pStyle w:val="TAC"/>
            </w:pPr>
            <w:r w:rsidRPr="00EF5447">
              <w:rPr>
                <w:lang w:eastAsia="ja-JP"/>
              </w:rPr>
              <w:t>DC_66A_n28A</w:t>
            </w:r>
          </w:p>
        </w:tc>
      </w:tr>
      <w:tr w:rsidR="00AE2F5E" w:rsidRPr="00EF5447" w14:paraId="19760C6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EF089" w14:textId="77777777" w:rsidR="00AE2F5E" w:rsidRPr="00EF5447" w:rsidRDefault="00AE2F5E" w:rsidP="00215D8F">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555E8120" w14:textId="77777777" w:rsidR="00AE2F5E" w:rsidRPr="00EF5447" w:rsidRDefault="00AE2F5E" w:rsidP="00215D8F">
            <w:pPr>
              <w:pStyle w:val="TAC"/>
              <w:rPr>
                <w:lang w:eastAsia="zh-TW"/>
              </w:rPr>
            </w:pPr>
            <w:r w:rsidRPr="00EF5447">
              <w:rPr>
                <w:lang w:eastAsia="zh-TW"/>
              </w:rPr>
              <w:t>DC_2A_n38A</w:t>
            </w:r>
          </w:p>
          <w:p w14:paraId="258C7BCC" w14:textId="77777777" w:rsidR="00AE2F5E" w:rsidRPr="00EF5447" w:rsidRDefault="00AE2F5E" w:rsidP="00215D8F">
            <w:pPr>
              <w:pStyle w:val="TAC"/>
              <w:rPr>
                <w:lang w:eastAsia="fi-FI"/>
              </w:rPr>
            </w:pPr>
            <w:r w:rsidRPr="00EF5447">
              <w:rPr>
                <w:lang w:eastAsia="zh-TW"/>
              </w:rPr>
              <w:t>DC_66A_n38A</w:t>
            </w:r>
          </w:p>
        </w:tc>
      </w:tr>
      <w:tr w:rsidR="00AE2F5E" w:rsidRPr="00EF5447" w14:paraId="5228A81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70709" w14:textId="77777777" w:rsidR="00AE2F5E" w:rsidRPr="00EF5447" w:rsidRDefault="00AE2F5E" w:rsidP="00215D8F">
            <w:pPr>
              <w:pStyle w:val="TAC"/>
              <w:rPr>
                <w:lang w:eastAsia="zh-TW"/>
              </w:rPr>
            </w:pPr>
            <w:r w:rsidRPr="00EF5447">
              <w:rPr>
                <w:lang w:eastAsia="ja-JP"/>
              </w:rPr>
              <w:t>DC_2A-2A-66A_n38A</w:t>
            </w:r>
          </w:p>
          <w:p w14:paraId="4E65DDE1" w14:textId="77777777" w:rsidR="00AE2F5E" w:rsidRPr="00EF5447" w:rsidRDefault="00AE2F5E" w:rsidP="00215D8F">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34FDD303" w14:textId="77777777" w:rsidR="00AE2F5E" w:rsidRPr="00EF5447" w:rsidRDefault="00AE2F5E" w:rsidP="00215D8F">
            <w:pPr>
              <w:pStyle w:val="TAC"/>
              <w:rPr>
                <w:lang w:eastAsia="zh-TW"/>
              </w:rPr>
            </w:pPr>
            <w:r w:rsidRPr="00EF5447">
              <w:rPr>
                <w:lang w:eastAsia="zh-TW"/>
              </w:rPr>
              <w:t>DC_2A_n38A</w:t>
            </w:r>
          </w:p>
          <w:p w14:paraId="0894DE81" w14:textId="77777777" w:rsidR="00AE2F5E" w:rsidRPr="00EF5447" w:rsidRDefault="00AE2F5E" w:rsidP="00215D8F">
            <w:pPr>
              <w:pStyle w:val="TAC"/>
              <w:rPr>
                <w:lang w:eastAsia="fi-FI"/>
              </w:rPr>
            </w:pPr>
            <w:r w:rsidRPr="00EF5447">
              <w:rPr>
                <w:lang w:eastAsia="zh-TW"/>
              </w:rPr>
              <w:t>DC_66A_n38A</w:t>
            </w:r>
          </w:p>
        </w:tc>
      </w:tr>
      <w:tr w:rsidR="00AE2F5E" w:rsidRPr="00EF5447" w14:paraId="4589D21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67C02" w14:textId="77777777" w:rsidR="00AE2F5E" w:rsidRPr="00EF5447" w:rsidRDefault="00AE2F5E" w:rsidP="00215D8F">
            <w:pPr>
              <w:pStyle w:val="TAC"/>
              <w:rPr>
                <w:lang w:eastAsia="ja-JP"/>
              </w:rPr>
            </w:pPr>
            <w:r w:rsidRPr="00EF5447">
              <w:rPr>
                <w:lang w:eastAsia="ja-JP"/>
              </w:rPr>
              <w:t>DC_2A-66A_n41A</w:t>
            </w:r>
          </w:p>
          <w:p w14:paraId="65905541" w14:textId="77777777" w:rsidR="00AE2F5E" w:rsidRPr="00EF5447" w:rsidRDefault="00AE2F5E" w:rsidP="00215D8F">
            <w:pPr>
              <w:pStyle w:val="TAC"/>
              <w:rPr>
                <w:lang w:eastAsia="ja-JP"/>
              </w:rPr>
            </w:pPr>
            <w:r w:rsidRPr="00EF5447">
              <w:rPr>
                <w:lang w:eastAsia="ja-JP"/>
              </w:rPr>
              <w:t>DC_2A-66A_n41C</w:t>
            </w:r>
          </w:p>
          <w:p w14:paraId="6D239A9E" w14:textId="77777777" w:rsidR="00AE2F5E" w:rsidRPr="00EF5447" w:rsidRDefault="00AE2F5E" w:rsidP="00215D8F">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09EF90D8" w14:textId="77777777" w:rsidR="00AE2F5E" w:rsidRPr="00EF5447" w:rsidRDefault="00AE2F5E" w:rsidP="00215D8F">
            <w:pPr>
              <w:pStyle w:val="TAC"/>
              <w:rPr>
                <w:lang w:eastAsia="fi-FI"/>
              </w:rPr>
            </w:pPr>
            <w:r w:rsidRPr="00EF5447">
              <w:rPr>
                <w:lang w:eastAsia="fi-FI"/>
              </w:rPr>
              <w:t>DC_2A_n41A</w:t>
            </w:r>
          </w:p>
          <w:p w14:paraId="4694623E" w14:textId="77777777" w:rsidR="00AE2F5E" w:rsidRPr="00EF5447" w:rsidRDefault="00AE2F5E" w:rsidP="00215D8F">
            <w:pPr>
              <w:pStyle w:val="TAC"/>
              <w:rPr>
                <w:lang w:eastAsia="fi-FI"/>
              </w:rPr>
            </w:pPr>
            <w:r w:rsidRPr="00EF5447">
              <w:rPr>
                <w:lang w:eastAsia="fi-FI"/>
              </w:rPr>
              <w:t>DC_66A_n41A</w:t>
            </w:r>
          </w:p>
        </w:tc>
      </w:tr>
      <w:tr w:rsidR="00AE2F5E" w:rsidRPr="00EF5447" w14:paraId="46F239A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CC572" w14:textId="77777777" w:rsidR="00AE2F5E" w:rsidRPr="00EF5447" w:rsidRDefault="00AE2F5E" w:rsidP="00215D8F">
            <w:pPr>
              <w:pStyle w:val="TAC"/>
              <w:rPr>
                <w:noProof/>
                <w:lang w:eastAsia="fr-FR"/>
              </w:rPr>
            </w:pPr>
            <w:r w:rsidRPr="00EF5447">
              <w:rPr>
                <w:noProof/>
              </w:rPr>
              <w:t>DC_2A-2A-66A_n41A</w:t>
            </w:r>
          </w:p>
          <w:p w14:paraId="433F7623" w14:textId="77777777" w:rsidR="00AE2F5E" w:rsidRPr="00EF5447" w:rsidRDefault="00AE2F5E" w:rsidP="00215D8F">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74A400BE" w14:textId="77777777" w:rsidR="00AE2F5E" w:rsidRPr="00EF5447" w:rsidRDefault="00AE2F5E" w:rsidP="00215D8F">
            <w:pPr>
              <w:pStyle w:val="TAC"/>
              <w:rPr>
                <w:lang w:eastAsia="fi-FI"/>
              </w:rPr>
            </w:pPr>
            <w:r w:rsidRPr="00EF5447">
              <w:rPr>
                <w:lang w:eastAsia="fi-FI"/>
              </w:rPr>
              <w:t>DC_2A_n41A</w:t>
            </w:r>
          </w:p>
          <w:p w14:paraId="52BD65AB" w14:textId="77777777" w:rsidR="00AE2F5E" w:rsidRPr="00EF5447" w:rsidRDefault="00AE2F5E" w:rsidP="00215D8F">
            <w:pPr>
              <w:pStyle w:val="TAC"/>
              <w:rPr>
                <w:lang w:eastAsia="fi-FI"/>
              </w:rPr>
            </w:pPr>
            <w:r w:rsidRPr="00EF5447">
              <w:rPr>
                <w:lang w:eastAsia="fi-FI"/>
              </w:rPr>
              <w:t>DC_66A_n41A</w:t>
            </w:r>
          </w:p>
        </w:tc>
      </w:tr>
      <w:tr w:rsidR="00AE2F5E" w:rsidRPr="00EF5447" w14:paraId="78373FD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A57B1" w14:textId="77777777" w:rsidR="00AE2F5E" w:rsidRPr="00EF5447" w:rsidRDefault="00AE2F5E" w:rsidP="00215D8F">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1D22F898" w14:textId="77777777" w:rsidR="00AE2F5E" w:rsidRPr="00EF5447" w:rsidRDefault="00AE2F5E" w:rsidP="00215D8F">
            <w:pPr>
              <w:pStyle w:val="TAC"/>
              <w:rPr>
                <w:noProof/>
                <w:szCs w:val="18"/>
                <w:lang w:eastAsia="zh-CN"/>
              </w:rPr>
            </w:pPr>
            <w:r w:rsidRPr="00EF5447">
              <w:rPr>
                <w:noProof/>
                <w:szCs w:val="18"/>
                <w:lang w:eastAsia="zh-CN"/>
              </w:rPr>
              <w:t>DC_2A_n48A</w:t>
            </w:r>
          </w:p>
          <w:p w14:paraId="61A7AA25" w14:textId="77777777" w:rsidR="00AE2F5E" w:rsidRPr="00EF5447" w:rsidRDefault="00AE2F5E" w:rsidP="00215D8F">
            <w:pPr>
              <w:pStyle w:val="TAC"/>
              <w:rPr>
                <w:lang w:eastAsia="fi-FI"/>
              </w:rPr>
            </w:pPr>
            <w:r w:rsidRPr="00EF5447">
              <w:rPr>
                <w:noProof/>
                <w:kern w:val="2"/>
                <w:szCs w:val="18"/>
                <w:lang w:eastAsia="zh-CN"/>
              </w:rPr>
              <w:t>DC_66A_n48A</w:t>
            </w:r>
          </w:p>
        </w:tc>
      </w:tr>
      <w:tr w:rsidR="00AE2F5E" w:rsidRPr="00EF5447" w14:paraId="1DCCFD3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99C68" w14:textId="77777777" w:rsidR="00AE2F5E" w:rsidRPr="00EF5447" w:rsidRDefault="00AE2F5E" w:rsidP="00215D8F">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21238B1" w14:textId="77777777" w:rsidR="00AE2F5E" w:rsidRPr="00EF5447" w:rsidRDefault="00AE2F5E" w:rsidP="00215D8F">
            <w:pPr>
              <w:pStyle w:val="TAC"/>
              <w:rPr>
                <w:noProof/>
                <w:szCs w:val="18"/>
                <w:lang w:eastAsia="zh-CN"/>
              </w:rPr>
            </w:pPr>
            <w:r w:rsidRPr="00EF5447">
              <w:rPr>
                <w:noProof/>
                <w:szCs w:val="18"/>
                <w:lang w:eastAsia="zh-CN"/>
              </w:rPr>
              <w:t>DC_2A_n48A</w:t>
            </w:r>
          </w:p>
          <w:p w14:paraId="4015C255" w14:textId="77777777" w:rsidR="00AE2F5E" w:rsidRPr="00EF5447" w:rsidRDefault="00AE2F5E" w:rsidP="00215D8F">
            <w:pPr>
              <w:pStyle w:val="TAC"/>
              <w:rPr>
                <w:lang w:eastAsia="fi-FI"/>
              </w:rPr>
            </w:pPr>
            <w:r w:rsidRPr="00EF5447">
              <w:rPr>
                <w:noProof/>
                <w:kern w:val="2"/>
                <w:szCs w:val="18"/>
                <w:lang w:eastAsia="zh-CN"/>
              </w:rPr>
              <w:t>DC_66A_n48A</w:t>
            </w:r>
          </w:p>
        </w:tc>
      </w:tr>
      <w:tr w:rsidR="00AE2F5E" w:rsidRPr="00EF5447" w14:paraId="6E1E40F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BD624" w14:textId="77777777" w:rsidR="00AE2F5E" w:rsidRPr="00EF5447" w:rsidRDefault="00AE2F5E" w:rsidP="00215D8F">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32F2F9C5" w14:textId="77777777" w:rsidR="00AE2F5E" w:rsidRPr="00EF5447" w:rsidRDefault="00AE2F5E" w:rsidP="00215D8F">
            <w:pPr>
              <w:pStyle w:val="TAC"/>
              <w:rPr>
                <w:noProof/>
                <w:szCs w:val="18"/>
                <w:lang w:eastAsia="zh-CN"/>
              </w:rPr>
            </w:pPr>
            <w:r w:rsidRPr="00EF5447">
              <w:rPr>
                <w:noProof/>
                <w:szCs w:val="18"/>
                <w:lang w:eastAsia="zh-CN"/>
              </w:rPr>
              <w:t>DC_2A_n48A</w:t>
            </w:r>
          </w:p>
          <w:p w14:paraId="2E64DA7A" w14:textId="77777777" w:rsidR="00AE2F5E" w:rsidRPr="00EF5447" w:rsidRDefault="00AE2F5E" w:rsidP="00215D8F">
            <w:pPr>
              <w:pStyle w:val="TAC"/>
              <w:rPr>
                <w:lang w:eastAsia="fi-FI"/>
              </w:rPr>
            </w:pPr>
            <w:r w:rsidRPr="00EF5447">
              <w:rPr>
                <w:noProof/>
                <w:kern w:val="2"/>
                <w:szCs w:val="18"/>
                <w:lang w:eastAsia="zh-CN"/>
              </w:rPr>
              <w:t>DC_66A_n48A</w:t>
            </w:r>
          </w:p>
        </w:tc>
      </w:tr>
      <w:tr w:rsidR="00AE2F5E" w:rsidRPr="00EF5447" w14:paraId="6848F87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F9BAD" w14:textId="77777777" w:rsidR="00AE2F5E" w:rsidRPr="00EF5447" w:rsidRDefault="00AE2F5E" w:rsidP="00215D8F">
            <w:pPr>
              <w:pStyle w:val="TAC"/>
              <w:rPr>
                <w:noProof/>
              </w:rPr>
            </w:pPr>
            <w:r w:rsidRPr="00EF5447">
              <w:rPr>
                <w:color w:val="000000"/>
                <w:szCs w:val="18"/>
                <w:lang w:eastAsia="zh-CN"/>
              </w:rPr>
              <w:lastRenderedPageBreak/>
              <w:t>DC_2A-66A-66A_n48B</w:t>
            </w:r>
          </w:p>
        </w:tc>
        <w:tc>
          <w:tcPr>
            <w:tcW w:w="5862" w:type="dxa"/>
            <w:tcBorders>
              <w:top w:val="single" w:sz="4" w:space="0" w:color="auto"/>
              <w:left w:val="single" w:sz="4" w:space="0" w:color="auto"/>
              <w:bottom w:val="single" w:sz="4" w:space="0" w:color="auto"/>
              <w:right w:val="single" w:sz="4" w:space="0" w:color="auto"/>
            </w:tcBorders>
            <w:hideMark/>
          </w:tcPr>
          <w:p w14:paraId="00F40236" w14:textId="77777777" w:rsidR="00AE2F5E" w:rsidRPr="00EF5447" w:rsidRDefault="00AE2F5E" w:rsidP="00215D8F">
            <w:pPr>
              <w:pStyle w:val="TAC"/>
              <w:rPr>
                <w:noProof/>
                <w:szCs w:val="18"/>
                <w:lang w:eastAsia="zh-CN"/>
              </w:rPr>
            </w:pPr>
            <w:r w:rsidRPr="00EF5447">
              <w:rPr>
                <w:noProof/>
                <w:szCs w:val="18"/>
                <w:lang w:eastAsia="zh-CN"/>
              </w:rPr>
              <w:t>DC_2A_n48A</w:t>
            </w:r>
          </w:p>
          <w:p w14:paraId="2C05743C" w14:textId="77777777" w:rsidR="00AE2F5E" w:rsidRPr="00EF5447" w:rsidRDefault="00AE2F5E" w:rsidP="00215D8F">
            <w:pPr>
              <w:pStyle w:val="TAC"/>
              <w:rPr>
                <w:lang w:eastAsia="fi-FI"/>
              </w:rPr>
            </w:pPr>
            <w:r w:rsidRPr="00EF5447">
              <w:rPr>
                <w:noProof/>
                <w:kern w:val="2"/>
                <w:szCs w:val="18"/>
                <w:lang w:eastAsia="zh-CN"/>
              </w:rPr>
              <w:t>DC_66A_n48A</w:t>
            </w:r>
          </w:p>
        </w:tc>
      </w:tr>
      <w:tr w:rsidR="00AE2F5E" w:rsidRPr="00EF5447" w14:paraId="1BC3E08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1BED2" w14:textId="77777777" w:rsidR="00AE2F5E" w:rsidRPr="00EF5447" w:rsidRDefault="00AE2F5E" w:rsidP="00215D8F">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70B2538E" w14:textId="77777777" w:rsidR="00AE2F5E" w:rsidRPr="00EF5447" w:rsidRDefault="00AE2F5E" w:rsidP="00215D8F">
            <w:pPr>
              <w:pStyle w:val="TAC"/>
              <w:rPr>
                <w:szCs w:val="18"/>
                <w:vertAlign w:val="superscript"/>
                <w:lang w:eastAsia="zh-CN"/>
              </w:rPr>
            </w:pPr>
            <w:r w:rsidRPr="00EF5447">
              <w:rPr>
                <w:szCs w:val="18"/>
                <w:lang w:eastAsia="zh-CN"/>
              </w:rPr>
              <w:t>DC_2A_n66A</w:t>
            </w:r>
          </w:p>
          <w:p w14:paraId="043C638E" w14:textId="77777777" w:rsidR="00AE2F5E" w:rsidRPr="00EF5447" w:rsidRDefault="00AE2F5E" w:rsidP="00215D8F">
            <w:pPr>
              <w:pStyle w:val="TAC"/>
              <w:rPr>
                <w:lang w:eastAsia="fi-FI"/>
              </w:rPr>
            </w:pPr>
            <w:r w:rsidRPr="00EF5447">
              <w:rPr>
                <w:szCs w:val="18"/>
                <w:lang w:eastAsia="zh-CN"/>
              </w:rPr>
              <w:t>DC_66A_n66A</w:t>
            </w:r>
            <w:r w:rsidRPr="00EF5447">
              <w:rPr>
                <w:szCs w:val="18"/>
                <w:vertAlign w:val="superscript"/>
                <w:lang w:eastAsia="zh-CN"/>
              </w:rPr>
              <w:t>2</w:t>
            </w:r>
          </w:p>
        </w:tc>
      </w:tr>
      <w:tr w:rsidR="00AE2F5E" w:rsidRPr="00EF5447" w14:paraId="5CAC816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97FBF" w14:textId="77777777" w:rsidR="00AE2F5E" w:rsidRPr="00EF5447" w:rsidRDefault="00AE2F5E" w:rsidP="00215D8F">
            <w:pPr>
              <w:pStyle w:val="TAC"/>
              <w:rPr>
                <w:szCs w:val="18"/>
                <w:lang w:eastAsia="zh-CN"/>
              </w:rPr>
            </w:pPr>
            <w:r w:rsidRPr="00EF5447">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9F6A105" w14:textId="77777777" w:rsidR="00AE2F5E" w:rsidRPr="00EF5447" w:rsidRDefault="00AE2F5E" w:rsidP="00215D8F">
            <w:pPr>
              <w:pStyle w:val="TAC"/>
              <w:rPr>
                <w:szCs w:val="18"/>
                <w:vertAlign w:val="superscript"/>
                <w:lang w:eastAsia="zh-CN"/>
              </w:rPr>
            </w:pPr>
            <w:r w:rsidRPr="00EF5447">
              <w:rPr>
                <w:szCs w:val="18"/>
                <w:lang w:eastAsia="zh-CN"/>
              </w:rPr>
              <w:t>DC_2A_n66A</w:t>
            </w:r>
          </w:p>
          <w:p w14:paraId="358C2677" w14:textId="77777777" w:rsidR="00AE2F5E" w:rsidRPr="00EF5447" w:rsidRDefault="00AE2F5E" w:rsidP="00215D8F">
            <w:pPr>
              <w:pStyle w:val="TAC"/>
              <w:rPr>
                <w:szCs w:val="18"/>
                <w:lang w:eastAsia="zh-CN"/>
              </w:rPr>
            </w:pPr>
            <w:r w:rsidRPr="00EF5447">
              <w:rPr>
                <w:szCs w:val="18"/>
                <w:lang w:eastAsia="zh-CN"/>
              </w:rPr>
              <w:t>DC_66A_n66A</w:t>
            </w:r>
            <w:r w:rsidRPr="00EF5447">
              <w:rPr>
                <w:szCs w:val="18"/>
                <w:vertAlign w:val="superscript"/>
                <w:lang w:eastAsia="zh-CN"/>
              </w:rPr>
              <w:t>2</w:t>
            </w:r>
          </w:p>
        </w:tc>
      </w:tr>
      <w:tr w:rsidR="00AE2F5E" w:rsidRPr="00EF5447" w14:paraId="1B3C2B6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A5B5" w14:textId="77777777" w:rsidR="00AE2F5E" w:rsidRPr="00EF5447" w:rsidRDefault="00AE2F5E" w:rsidP="00215D8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7FB07AB" w14:textId="77777777" w:rsidR="00AE2F5E" w:rsidRPr="00EF5447" w:rsidRDefault="00AE2F5E" w:rsidP="00215D8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461E8B7" w14:textId="77777777" w:rsidR="00AE2F5E" w:rsidRPr="00EF5447" w:rsidRDefault="00AE2F5E" w:rsidP="00215D8F">
            <w:pPr>
              <w:pStyle w:val="TAC"/>
              <w:rPr>
                <w:lang w:eastAsia="zh-CN"/>
              </w:rPr>
            </w:pPr>
            <w:r w:rsidRPr="00EF5447">
              <w:rPr>
                <w:lang w:eastAsia="zh-CN"/>
              </w:rPr>
              <w:t>DC_2A-66C_n71A</w:t>
            </w:r>
          </w:p>
          <w:p w14:paraId="0B2973CC" w14:textId="77777777" w:rsidR="00AE2F5E" w:rsidRPr="00EF5447" w:rsidRDefault="00AE2F5E" w:rsidP="00215D8F">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504C1F3E" w14:textId="77777777" w:rsidR="00AE2F5E" w:rsidRPr="00EF5447" w:rsidRDefault="00AE2F5E" w:rsidP="00215D8F">
            <w:pPr>
              <w:pStyle w:val="TAC"/>
              <w:rPr>
                <w:noProof/>
                <w:lang w:eastAsia="zh-CN"/>
              </w:rPr>
            </w:pPr>
            <w:r w:rsidRPr="00EF5447">
              <w:rPr>
                <w:noProof/>
                <w:lang w:eastAsia="zh-CN"/>
              </w:rPr>
              <w:t>DC_2A_n71A</w:t>
            </w:r>
          </w:p>
          <w:p w14:paraId="135767F7" w14:textId="77777777" w:rsidR="00AE2F5E" w:rsidRPr="00EF5447" w:rsidRDefault="00AE2F5E" w:rsidP="00215D8F">
            <w:pPr>
              <w:pStyle w:val="TAC"/>
              <w:rPr>
                <w:noProof/>
                <w:lang w:eastAsia="zh-CN"/>
              </w:rPr>
            </w:pPr>
            <w:r w:rsidRPr="00EF5447">
              <w:rPr>
                <w:noProof/>
                <w:lang w:eastAsia="zh-CN"/>
              </w:rPr>
              <w:t>DC_66A_n71A</w:t>
            </w:r>
          </w:p>
        </w:tc>
      </w:tr>
      <w:tr w:rsidR="00AE2F5E" w:rsidRPr="00EF5447" w14:paraId="54FEC26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AAD04" w14:textId="77777777" w:rsidR="00AE2F5E" w:rsidRPr="00EF5447" w:rsidRDefault="00AE2F5E" w:rsidP="00215D8F">
            <w:pPr>
              <w:pStyle w:val="TAC"/>
              <w:rPr>
                <w:noProof/>
              </w:rPr>
            </w:pPr>
            <w:r w:rsidRPr="00EF5447">
              <w:rPr>
                <w:noProof/>
              </w:rPr>
              <w:t>DC_2A-2A-66A_n71A</w:t>
            </w:r>
          </w:p>
          <w:p w14:paraId="27AC6A0A" w14:textId="77777777" w:rsidR="00AE2F5E" w:rsidRPr="00EF5447" w:rsidRDefault="00AE2F5E" w:rsidP="00215D8F">
            <w:pPr>
              <w:pStyle w:val="TAC"/>
              <w:rPr>
                <w:lang w:eastAsia="zh-CN"/>
              </w:rPr>
            </w:pPr>
            <w:r w:rsidRPr="00EF5447">
              <w:rPr>
                <w:lang w:eastAsia="zh-CN"/>
              </w:rPr>
              <w:t>DC_2A-66A-66A_n71A</w:t>
            </w:r>
          </w:p>
          <w:p w14:paraId="1C6CD794" w14:textId="77777777" w:rsidR="00AE2F5E" w:rsidRPr="00EF5447" w:rsidRDefault="00AE2F5E" w:rsidP="00215D8F">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1697095B" w14:textId="77777777" w:rsidR="00AE2F5E" w:rsidRPr="00EF5447" w:rsidRDefault="00AE2F5E" w:rsidP="00215D8F">
            <w:pPr>
              <w:pStyle w:val="TAC"/>
              <w:rPr>
                <w:noProof/>
                <w:lang w:eastAsia="zh-CN"/>
              </w:rPr>
            </w:pPr>
            <w:r w:rsidRPr="00EF5447">
              <w:rPr>
                <w:noProof/>
                <w:lang w:eastAsia="zh-CN"/>
              </w:rPr>
              <w:t>DC_2A_n71A</w:t>
            </w:r>
          </w:p>
          <w:p w14:paraId="3B4EB190" w14:textId="77777777" w:rsidR="00AE2F5E" w:rsidRPr="00EF5447" w:rsidRDefault="00AE2F5E" w:rsidP="00215D8F">
            <w:pPr>
              <w:pStyle w:val="TAC"/>
              <w:rPr>
                <w:noProof/>
                <w:lang w:eastAsia="zh-CN"/>
              </w:rPr>
            </w:pPr>
            <w:r w:rsidRPr="00EF5447">
              <w:rPr>
                <w:noProof/>
                <w:lang w:eastAsia="zh-CN"/>
              </w:rPr>
              <w:t>DC_66A_n71A</w:t>
            </w:r>
          </w:p>
        </w:tc>
      </w:tr>
      <w:tr w:rsidR="00AE2F5E" w:rsidRPr="00EF5447" w14:paraId="24E9655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56C4B" w14:textId="77777777" w:rsidR="00AE2F5E" w:rsidRPr="00EF5447" w:rsidRDefault="00AE2F5E" w:rsidP="00215D8F">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4FC868E3" w14:textId="77777777" w:rsidR="00AE2F5E" w:rsidRPr="00EF5447" w:rsidRDefault="00AE2F5E" w:rsidP="00215D8F">
            <w:pPr>
              <w:pStyle w:val="TAC"/>
              <w:rPr>
                <w:lang w:eastAsia="ja-JP"/>
              </w:rPr>
            </w:pPr>
            <w:r w:rsidRPr="00EF5447">
              <w:rPr>
                <w:lang w:eastAsia="ja-JP"/>
              </w:rPr>
              <w:t>DC_2A_n66A</w:t>
            </w:r>
          </w:p>
          <w:p w14:paraId="566CBF07" w14:textId="77777777" w:rsidR="00AE2F5E" w:rsidRPr="00EF5447" w:rsidRDefault="00AE2F5E" w:rsidP="00215D8F">
            <w:pPr>
              <w:pStyle w:val="TAC"/>
              <w:rPr>
                <w:noProof/>
                <w:lang w:eastAsia="zh-CN"/>
              </w:rPr>
            </w:pPr>
            <w:r w:rsidRPr="00EF5447">
              <w:rPr>
                <w:lang w:eastAsia="ja-JP"/>
              </w:rPr>
              <w:t>DC_2A_n71A</w:t>
            </w:r>
          </w:p>
        </w:tc>
      </w:tr>
      <w:tr w:rsidR="00AE2F5E" w:rsidRPr="00EF5447" w14:paraId="54E9725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E13609" w14:textId="77777777" w:rsidR="00AE2F5E" w:rsidRPr="00EF5447" w:rsidRDefault="00AE2F5E" w:rsidP="00215D8F">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62E2CE09" w14:textId="77777777" w:rsidR="00AE2F5E" w:rsidRPr="00EF5447" w:rsidRDefault="00AE2F5E" w:rsidP="00215D8F">
            <w:pPr>
              <w:pStyle w:val="TAC"/>
              <w:rPr>
                <w:lang w:eastAsia="fi-FI"/>
              </w:rPr>
            </w:pPr>
            <w:r w:rsidRPr="00EF5447">
              <w:rPr>
                <w:lang w:eastAsia="fi-FI"/>
              </w:rPr>
              <w:t>DC_2A_</w:t>
            </w:r>
            <w:r w:rsidRPr="00EF5447">
              <w:rPr>
                <w:lang w:eastAsia="ja-JP"/>
              </w:rPr>
              <w:t>n77A</w:t>
            </w:r>
          </w:p>
          <w:p w14:paraId="32071626" w14:textId="77777777" w:rsidR="00AE2F5E" w:rsidRPr="00EF5447" w:rsidRDefault="00AE2F5E" w:rsidP="00215D8F">
            <w:pPr>
              <w:pStyle w:val="TAC"/>
              <w:rPr>
                <w:lang w:eastAsia="ja-JP"/>
              </w:rPr>
            </w:pPr>
            <w:r w:rsidRPr="00EF5447">
              <w:rPr>
                <w:lang w:eastAsia="fi-FI"/>
              </w:rPr>
              <w:t>DC_66A_</w:t>
            </w:r>
            <w:r w:rsidRPr="00EF5447">
              <w:rPr>
                <w:lang w:eastAsia="ja-JP"/>
              </w:rPr>
              <w:t>n77A</w:t>
            </w:r>
          </w:p>
        </w:tc>
      </w:tr>
      <w:tr w:rsidR="00AE2F5E" w:rsidRPr="00EF5447" w14:paraId="5B196DA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D458D6" w14:textId="77777777" w:rsidR="00AE2F5E" w:rsidRPr="00EF5447" w:rsidRDefault="00AE2F5E" w:rsidP="00215D8F">
            <w:pPr>
              <w:pStyle w:val="TAC"/>
            </w:pPr>
            <w:r w:rsidRPr="00EF5447">
              <w:t>DC_2A_n66A-n77A</w:t>
            </w:r>
          </w:p>
          <w:p w14:paraId="5F60CC6D" w14:textId="77777777" w:rsidR="00AE2F5E" w:rsidRPr="00EF5447" w:rsidRDefault="00AE2F5E" w:rsidP="00215D8F">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1F8F64C4" w14:textId="77777777" w:rsidR="00AE2F5E" w:rsidRPr="00EF5447" w:rsidRDefault="00AE2F5E" w:rsidP="00215D8F">
            <w:pPr>
              <w:pStyle w:val="TAC"/>
              <w:rPr>
                <w:lang w:eastAsia="ja-JP"/>
              </w:rPr>
            </w:pPr>
            <w:r w:rsidRPr="00EF5447">
              <w:t>DC_2A_ n77A</w:t>
            </w:r>
          </w:p>
        </w:tc>
      </w:tr>
      <w:tr w:rsidR="00AE2F5E" w:rsidRPr="00EF5447" w14:paraId="7D3EEE5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9046DA" w14:textId="77777777" w:rsidR="00AE2F5E" w:rsidRPr="00EF5447" w:rsidRDefault="00AE2F5E" w:rsidP="00215D8F">
            <w:pPr>
              <w:pStyle w:val="TAC"/>
              <w:rPr>
                <w:lang w:eastAsia="zh-CN"/>
              </w:rPr>
            </w:pPr>
            <w:r w:rsidRPr="00EF5447">
              <w:rPr>
                <w:lang w:eastAsia="zh-CN"/>
              </w:rPr>
              <w:t>DC_2A-66A_n78A</w:t>
            </w:r>
          </w:p>
          <w:p w14:paraId="2EFB1953" w14:textId="77777777" w:rsidR="00AE2F5E" w:rsidRPr="00EF5447" w:rsidRDefault="00AE2F5E" w:rsidP="00215D8F">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72075001" w14:textId="77777777" w:rsidR="00AE2F5E" w:rsidRPr="00EF5447" w:rsidRDefault="00AE2F5E" w:rsidP="00215D8F">
            <w:pPr>
              <w:pStyle w:val="TAC"/>
              <w:rPr>
                <w:noProof/>
                <w:lang w:eastAsia="zh-CN"/>
              </w:rPr>
            </w:pPr>
            <w:r w:rsidRPr="00EF5447">
              <w:rPr>
                <w:noProof/>
                <w:lang w:eastAsia="zh-CN"/>
              </w:rPr>
              <w:t>DC_2A_n78A</w:t>
            </w:r>
          </w:p>
          <w:p w14:paraId="1D9521D0" w14:textId="77777777" w:rsidR="00AE2F5E" w:rsidRPr="00EF5447" w:rsidRDefault="00AE2F5E" w:rsidP="00215D8F">
            <w:pPr>
              <w:pStyle w:val="TAC"/>
              <w:rPr>
                <w:noProof/>
                <w:lang w:eastAsia="zh-CN"/>
              </w:rPr>
            </w:pPr>
            <w:r w:rsidRPr="00EF5447">
              <w:rPr>
                <w:noProof/>
                <w:kern w:val="2"/>
                <w:lang w:eastAsia="zh-CN"/>
              </w:rPr>
              <w:t>DC_66A_n78A</w:t>
            </w:r>
          </w:p>
        </w:tc>
      </w:tr>
      <w:tr w:rsidR="00AE2F5E" w:rsidRPr="00EF5447" w14:paraId="475D7EA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99DBF" w14:textId="77777777" w:rsidR="00AE2F5E" w:rsidRPr="00EF5447" w:rsidRDefault="00AE2F5E" w:rsidP="00215D8F">
            <w:pPr>
              <w:pStyle w:val="TAC"/>
              <w:rPr>
                <w:lang w:eastAsia="zh-CN"/>
              </w:rPr>
            </w:pPr>
            <w:r w:rsidRPr="00EF5447">
              <w:rPr>
                <w:lang w:eastAsia="zh-CN"/>
              </w:rPr>
              <w:t>DC_2A_n66A-n78A</w:t>
            </w:r>
          </w:p>
          <w:p w14:paraId="0D35A033" w14:textId="77777777" w:rsidR="00AE2F5E" w:rsidRPr="00EF5447" w:rsidRDefault="00AE2F5E" w:rsidP="00215D8F">
            <w:pPr>
              <w:pStyle w:val="TAC"/>
              <w:rPr>
                <w:lang w:eastAsia="zh-CN"/>
              </w:rPr>
            </w:pPr>
            <w:r w:rsidRPr="00EF5447">
              <w:t>DC_2A_n66A-n78</w:t>
            </w:r>
            <w:r w:rsidRPr="00EF5447">
              <w:rPr>
                <w:lang w:eastAsia="zh-CN"/>
              </w:rPr>
              <w:t>(2A)</w:t>
            </w:r>
          </w:p>
          <w:p w14:paraId="5D4F8916" w14:textId="77777777" w:rsidR="00AE2F5E" w:rsidRPr="00EF5447" w:rsidRDefault="00AE2F5E" w:rsidP="00215D8F">
            <w:pPr>
              <w:pStyle w:val="TAC"/>
              <w:rPr>
                <w:lang w:eastAsia="zh-CN"/>
              </w:rPr>
            </w:pPr>
            <w:r w:rsidRPr="00EF5447">
              <w:t>DC_2A_n66(2A)-n78A</w:t>
            </w:r>
          </w:p>
          <w:p w14:paraId="4F4AF28C" w14:textId="77777777" w:rsidR="00AE2F5E" w:rsidRPr="00EF5447" w:rsidRDefault="00AE2F5E" w:rsidP="00215D8F">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0947D1BC" w14:textId="77777777" w:rsidR="00AE2F5E" w:rsidRPr="00EF5447" w:rsidRDefault="00AE2F5E" w:rsidP="00215D8F">
            <w:pPr>
              <w:pStyle w:val="TAC"/>
              <w:rPr>
                <w:noProof/>
                <w:lang w:eastAsia="zh-CN"/>
              </w:rPr>
            </w:pPr>
            <w:r w:rsidRPr="00EF5447">
              <w:rPr>
                <w:noProof/>
                <w:lang w:eastAsia="zh-CN"/>
              </w:rPr>
              <w:t>DC_2A_n66A</w:t>
            </w:r>
          </w:p>
          <w:p w14:paraId="2345C9DA" w14:textId="77777777" w:rsidR="00AE2F5E" w:rsidRPr="00EF5447" w:rsidRDefault="00AE2F5E" w:rsidP="00215D8F">
            <w:pPr>
              <w:pStyle w:val="TAC"/>
              <w:rPr>
                <w:noProof/>
                <w:lang w:eastAsia="zh-CN"/>
              </w:rPr>
            </w:pPr>
            <w:r w:rsidRPr="00EF5447">
              <w:rPr>
                <w:noProof/>
                <w:kern w:val="2"/>
                <w:lang w:eastAsia="zh-CN"/>
              </w:rPr>
              <w:t>DC_2A_n78A</w:t>
            </w:r>
          </w:p>
        </w:tc>
      </w:tr>
      <w:tr w:rsidR="00AE2F5E" w:rsidRPr="00EF5447" w14:paraId="3EB9A18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D06099" w14:textId="77777777" w:rsidR="00AE2F5E" w:rsidRPr="00EF5447" w:rsidRDefault="00AE2F5E" w:rsidP="00215D8F">
            <w:pPr>
              <w:pStyle w:val="TAC"/>
              <w:rPr>
                <w:lang w:eastAsia="zh-CN"/>
              </w:rPr>
            </w:pPr>
            <w:r w:rsidRPr="00EF5447">
              <w:rPr>
                <w:lang w:eastAsia="zh-CN"/>
              </w:rPr>
              <w:t>DC_2A-66A-66A_n78A</w:t>
            </w:r>
          </w:p>
          <w:p w14:paraId="1D16B390" w14:textId="77777777" w:rsidR="00AE2F5E" w:rsidRPr="00EF5447" w:rsidRDefault="00AE2F5E" w:rsidP="00215D8F">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0AF356F6" w14:textId="77777777" w:rsidR="00AE2F5E" w:rsidRPr="00EF5447" w:rsidRDefault="00AE2F5E" w:rsidP="00215D8F">
            <w:pPr>
              <w:pStyle w:val="TAC"/>
              <w:rPr>
                <w:noProof/>
                <w:lang w:eastAsia="zh-CN"/>
              </w:rPr>
            </w:pPr>
            <w:r w:rsidRPr="00EF5447">
              <w:rPr>
                <w:noProof/>
                <w:lang w:eastAsia="zh-CN"/>
              </w:rPr>
              <w:t>DC_2A_n78A</w:t>
            </w:r>
          </w:p>
          <w:p w14:paraId="345BBEF6" w14:textId="77777777" w:rsidR="00AE2F5E" w:rsidRPr="00EF5447" w:rsidRDefault="00AE2F5E" w:rsidP="00215D8F">
            <w:pPr>
              <w:pStyle w:val="TAC"/>
              <w:rPr>
                <w:noProof/>
                <w:lang w:eastAsia="zh-CN"/>
              </w:rPr>
            </w:pPr>
            <w:r w:rsidRPr="00EF5447">
              <w:rPr>
                <w:noProof/>
                <w:kern w:val="2"/>
                <w:lang w:eastAsia="zh-CN"/>
              </w:rPr>
              <w:t>DC_66A_n78A</w:t>
            </w:r>
          </w:p>
        </w:tc>
      </w:tr>
      <w:tr w:rsidR="00AE2F5E" w:rsidRPr="00EF5447" w14:paraId="3C61AAE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7BBA5" w14:textId="77777777" w:rsidR="00AE2F5E" w:rsidRPr="00EF5447" w:rsidRDefault="00AE2F5E" w:rsidP="00215D8F">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76669AD4" w14:textId="77777777" w:rsidR="00AE2F5E" w:rsidRPr="00EF5447" w:rsidRDefault="00AE2F5E" w:rsidP="00215D8F">
            <w:pPr>
              <w:pStyle w:val="TAC"/>
              <w:rPr>
                <w:lang w:eastAsia="ja-JP"/>
              </w:rPr>
            </w:pPr>
            <w:r w:rsidRPr="00EF5447">
              <w:rPr>
                <w:lang w:eastAsia="ja-JP"/>
              </w:rPr>
              <w:t>DC_71A_n38A</w:t>
            </w:r>
          </w:p>
          <w:p w14:paraId="594EBAD0" w14:textId="77777777" w:rsidR="00AE2F5E" w:rsidRPr="00EF5447" w:rsidRDefault="00AE2F5E" w:rsidP="00215D8F">
            <w:pPr>
              <w:pStyle w:val="TAC"/>
              <w:rPr>
                <w:noProof/>
                <w:lang w:eastAsia="zh-CN"/>
              </w:rPr>
            </w:pPr>
            <w:r w:rsidRPr="00EF5447">
              <w:rPr>
                <w:lang w:eastAsia="ja-JP"/>
              </w:rPr>
              <w:t>DC_2A_n38A</w:t>
            </w:r>
          </w:p>
        </w:tc>
      </w:tr>
      <w:tr w:rsidR="00AE2F5E" w:rsidRPr="00EF5447" w14:paraId="33A616B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57A78" w14:textId="77777777" w:rsidR="00AE2F5E" w:rsidRPr="00EF5447" w:rsidRDefault="00AE2F5E" w:rsidP="00215D8F">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43980351" w14:textId="77777777" w:rsidR="00AE2F5E" w:rsidRPr="00EF5447" w:rsidRDefault="00AE2F5E" w:rsidP="00215D8F">
            <w:pPr>
              <w:pStyle w:val="TAC"/>
              <w:rPr>
                <w:lang w:eastAsia="ja-JP"/>
              </w:rPr>
            </w:pPr>
            <w:r w:rsidRPr="00EF5447">
              <w:rPr>
                <w:lang w:eastAsia="ja-JP"/>
              </w:rPr>
              <w:t>DC_71A_n38A</w:t>
            </w:r>
          </w:p>
          <w:p w14:paraId="39C41D55" w14:textId="77777777" w:rsidR="00AE2F5E" w:rsidRPr="00EF5447" w:rsidRDefault="00AE2F5E" w:rsidP="00215D8F">
            <w:pPr>
              <w:pStyle w:val="TAC"/>
              <w:rPr>
                <w:noProof/>
                <w:lang w:eastAsia="zh-CN"/>
              </w:rPr>
            </w:pPr>
            <w:r w:rsidRPr="00EF5447">
              <w:rPr>
                <w:lang w:eastAsia="ja-JP"/>
              </w:rPr>
              <w:t>DC_2A_n38A</w:t>
            </w:r>
          </w:p>
        </w:tc>
      </w:tr>
      <w:tr w:rsidR="00AE2F5E" w:rsidRPr="00EF5447" w14:paraId="195247A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2B70A" w14:textId="77777777" w:rsidR="00AE2F5E" w:rsidRPr="00EF5447" w:rsidRDefault="00AE2F5E" w:rsidP="00215D8F">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9F4A977" w14:textId="77777777" w:rsidR="00AE2F5E" w:rsidRPr="00EF5447" w:rsidRDefault="00AE2F5E" w:rsidP="00215D8F">
            <w:pPr>
              <w:pStyle w:val="TAC"/>
              <w:rPr>
                <w:lang w:eastAsia="ja-JP"/>
              </w:rPr>
            </w:pPr>
            <w:r w:rsidRPr="00EF5447">
              <w:rPr>
                <w:lang w:eastAsia="ja-JP"/>
              </w:rPr>
              <w:t>DC_2A_n66A</w:t>
            </w:r>
          </w:p>
          <w:p w14:paraId="5A1601DC" w14:textId="77777777" w:rsidR="00AE2F5E" w:rsidRPr="00EF5447" w:rsidRDefault="00AE2F5E" w:rsidP="00215D8F">
            <w:pPr>
              <w:pStyle w:val="TAC"/>
              <w:rPr>
                <w:noProof/>
                <w:lang w:eastAsia="zh-CN"/>
              </w:rPr>
            </w:pPr>
            <w:r w:rsidRPr="00EF5447">
              <w:rPr>
                <w:lang w:eastAsia="ja-JP"/>
              </w:rPr>
              <w:t>DC_71A_n66A</w:t>
            </w:r>
          </w:p>
        </w:tc>
      </w:tr>
      <w:tr w:rsidR="00AE2F5E" w:rsidRPr="00EF5447" w14:paraId="77B43F6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931594" w14:textId="77777777" w:rsidR="00AE2F5E" w:rsidRPr="00EF5447" w:rsidRDefault="00AE2F5E" w:rsidP="00215D8F">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19AF8EAF" w14:textId="77777777" w:rsidR="00AE2F5E" w:rsidRPr="00EF5447" w:rsidRDefault="00AE2F5E" w:rsidP="00215D8F">
            <w:pPr>
              <w:pStyle w:val="TAC"/>
              <w:rPr>
                <w:lang w:eastAsia="ja-JP"/>
              </w:rPr>
            </w:pPr>
            <w:r w:rsidRPr="00EF5447">
              <w:rPr>
                <w:lang w:eastAsia="ja-JP"/>
              </w:rPr>
              <w:t>DC_2A_n66A</w:t>
            </w:r>
          </w:p>
          <w:p w14:paraId="7F0180B9" w14:textId="77777777" w:rsidR="00AE2F5E" w:rsidRPr="00EF5447" w:rsidRDefault="00AE2F5E" w:rsidP="00215D8F">
            <w:pPr>
              <w:pStyle w:val="TAC"/>
              <w:rPr>
                <w:noProof/>
                <w:lang w:eastAsia="zh-CN"/>
              </w:rPr>
            </w:pPr>
            <w:r w:rsidRPr="00EF5447">
              <w:rPr>
                <w:lang w:eastAsia="ja-JP"/>
              </w:rPr>
              <w:t>DC_71A_n66A</w:t>
            </w:r>
          </w:p>
        </w:tc>
      </w:tr>
      <w:tr w:rsidR="00AE2F5E" w:rsidRPr="00EF5447" w14:paraId="2D39BCA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F1388B" w14:textId="77777777" w:rsidR="00AE2F5E" w:rsidRPr="00EF5447" w:rsidRDefault="00AE2F5E" w:rsidP="00215D8F">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39131C84" w14:textId="77777777" w:rsidR="00AE2F5E" w:rsidRPr="00EF5447" w:rsidRDefault="00AE2F5E" w:rsidP="00215D8F">
            <w:pPr>
              <w:pStyle w:val="TAC"/>
              <w:rPr>
                <w:lang w:eastAsia="ja-JP"/>
              </w:rPr>
            </w:pPr>
            <w:r w:rsidRPr="00EF5447">
              <w:rPr>
                <w:lang w:eastAsia="fi-FI"/>
              </w:rPr>
              <w:t>DC_2A_n71A</w:t>
            </w:r>
          </w:p>
        </w:tc>
      </w:tr>
      <w:tr w:rsidR="00AE2F5E" w:rsidRPr="00EF5447" w14:paraId="075156E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67409" w14:textId="77777777" w:rsidR="00AE2F5E" w:rsidRPr="00EF5447" w:rsidRDefault="00AE2F5E" w:rsidP="00215D8F">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19E474C" w14:textId="77777777" w:rsidR="00AE2F5E" w:rsidRPr="00EF5447" w:rsidRDefault="00AE2F5E" w:rsidP="00215D8F">
            <w:pPr>
              <w:pStyle w:val="TAC"/>
              <w:rPr>
                <w:lang w:eastAsia="ja-JP"/>
              </w:rPr>
            </w:pPr>
            <w:r w:rsidRPr="00EF5447">
              <w:rPr>
                <w:lang w:eastAsia="ja-JP"/>
              </w:rPr>
              <w:t>DC_71A_n78A</w:t>
            </w:r>
          </w:p>
          <w:p w14:paraId="10221A22" w14:textId="77777777" w:rsidR="00AE2F5E" w:rsidRPr="00EF5447" w:rsidRDefault="00AE2F5E" w:rsidP="00215D8F">
            <w:pPr>
              <w:pStyle w:val="TAC"/>
              <w:rPr>
                <w:noProof/>
                <w:lang w:eastAsia="zh-CN"/>
              </w:rPr>
            </w:pPr>
            <w:r w:rsidRPr="00EF5447">
              <w:rPr>
                <w:lang w:eastAsia="ja-JP"/>
              </w:rPr>
              <w:t>DC_2A_n78A</w:t>
            </w:r>
          </w:p>
        </w:tc>
      </w:tr>
      <w:tr w:rsidR="00AE2F5E" w:rsidRPr="00EF5447" w14:paraId="7A81E96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B45D" w14:textId="77777777" w:rsidR="00AE2F5E" w:rsidRPr="00EF5447" w:rsidRDefault="00AE2F5E" w:rsidP="00215D8F">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22942DB4" w14:textId="77777777" w:rsidR="00AE2F5E" w:rsidRPr="00EF5447" w:rsidRDefault="00AE2F5E" w:rsidP="00215D8F">
            <w:pPr>
              <w:pStyle w:val="TAC"/>
              <w:rPr>
                <w:lang w:eastAsia="ja-JP"/>
              </w:rPr>
            </w:pPr>
            <w:r w:rsidRPr="00EF5447">
              <w:rPr>
                <w:lang w:eastAsia="ja-JP"/>
              </w:rPr>
              <w:t>DC_71A_n78A</w:t>
            </w:r>
          </w:p>
          <w:p w14:paraId="29AA04AB" w14:textId="77777777" w:rsidR="00AE2F5E" w:rsidRPr="00EF5447" w:rsidRDefault="00AE2F5E" w:rsidP="00215D8F">
            <w:pPr>
              <w:pStyle w:val="TAC"/>
              <w:rPr>
                <w:noProof/>
                <w:lang w:eastAsia="zh-CN"/>
              </w:rPr>
            </w:pPr>
            <w:r w:rsidRPr="00EF5447">
              <w:rPr>
                <w:lang w:eastAsia="ja-JP"/>
              </w:rPr>
              <w:t>DC_2A_n78A</w:t>
            </w:r>
          </w:p>
        </w:tc>
      </w:tr>
      <w:tr w:rsidR="00AE2F5E" w:rsidRPr="00EF5447" w14:paraId="0ED8A6E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E36FED" w14:textId="77777777" w:rsidR="00AE2F5E" w:rsidRPr="00EF5447" w:rsidRDefault="00AE2F5E" w:rsidP="00215D8F">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0449C5C5" w14:textId="77777777" w:rsidR="00AE2F5E" w:rsidRPr="00EF5447" w:rsidRDefault="00AE2F5E" w:rsidP="00215D8F">
            <w:pPr>
              <w:pStyle w:val="TAC"/>
              <w:rPr>
                <w:noProof/>
                <w:lang w:eastAsia="zh-CN"/>
              </w:rPr>
            </w:pPr>
            <w:r w:rsidRPr="00EF5447">
              <w:rPr>
                <w:noProof/>
                <w:lang w:eastAsia="zh-CN"/>
              </w:rPr>
              <w:t>DC_2A_n71A</w:t>
            </w:r>
          </w:p>
          <w:p w14:paraId="1D34D4E9" w14:textId="77777777" w:rsidR="00AE2F5E" w:rsidRPr="00EF5447" w:rsidRDefault="00AE2F5E" w:rsidP="00215D8F">
            <w:pPr>
              <w:pStyle w:val="TAC"/>
              <w:rPr>
                <w:noProof/>
                <w:lang w:eastAsia="zh-CN"/>
              </w:rPr>
            </w:pPr>
            <w:r w:rsidRPr="00EF5447">
              <w:rPr>
                <w:noProof/>
                <w:lang w:eastAsia="zh-CN"/>
              </w:rPr>
              <w:t>DC_(n)71AA</w:t>
            </w:r>
          </w:p>
        </w:tc>
      </w:tr>
      <w:tr w:rsidR="00AE2F5E" w:rsidRPr="00EF5447" w14:paraId="4C00FA9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848A9" w14:textId="77777777" w:rsidR="00AE2F5E" w:rsidRPr="00EF5447" w:rsidRDefault="00AE2F5E" w:rsidP="00215D8F">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F583338" w14:textId="77777777" w:rsidR="00AE2F5E" w:rsidRPr="00EF5447" w:rsidRDefault="00AE2F5E" w:rsidP="00215D8F">
            <w:pPr>
              <w:pStyle w:val="TAC"/>
              <w:rPr>
                <w:lang w:eastAsia="zh-CN"/>
              </w:rPr>
            </w:pPr>
            <w:r w:rsidRPr="00EF5447">
              <w:rPr>
                <w:lang w:eastAsia="zh-CN"/>
              </w:rPr>
              <w:t>DC_3A_n1A</w:t>
            </w:r>
          </w:p>
          <w:p w14:paraId="45B1AB2F" w14:textId="77777777" w:rsidR="00AE2F5E" w:rsidRPr="00EF5447" w:rsidRDefault="00AE2F5E" w:rsidP="00215D8F">
            <w:pPr>
              <w:pStyle w:val="TAC"/>
              <w:rPr>
                <w:noProof/>
                <w:lang w:eastAsia="zh-CN"/>
              </w:rPr>
            </w:pPr>
            <w:r w:rsidRPr="00EF5447">
              <w:rPr>
                <w:lang w:eastAsia="zh-CN"/>
              </w:rPr>
              <w:t>DC_3A_n7A</w:t>
            </w:r>
          </w:p>
        </w:tc>
      </w:tr>
      <w:tr w:rsidR="00AE2F5E" w:rsidRPr="00EF5447" w14:paraId="4D9F76F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B89B7" w14:textId="77777777" w:rsidR="00AE2F5E" w:rsidRPr="00EF5447" w:rsidRDefault="00AE2F5E" w:rsidP="00215D8F">
            <w:pPr>
              <w:pStyle w:val="TAC"/>
              <w:rPr>
                <w:noProof/>
                <w:lang w:eastAsia="zh-CN"/>
              </w:rPr>
            </w:pPr>
            <w:r w:rsidRPr="00EF5447">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55FF1728" w14:textId="77777777" w:rsidR="00AE2F5E" w:rsidRPr="00EF5447" w:rsidRDefault="00AE2F5E" w:rsidP="00215D8F">
            <w:pPr>
              <w:pStyle w:val="TAC"/>
              <w:rPr>
                <w:lang w:eastAsia="zh-CN"/>
              </w:rPr>
            </w:pPr>
            <w:r w:rsidRPr="00EF5447">
              <w:rPr>
                <w:lang w:eastAsia="zh-CN"/>
              </w:rPr>
              <w:t>DC_3A_n1A</w:t>
            </w:r>
          </w:p>
          <w:p w14:paraId="36284607" w14:textId="77777777" w:rsidR="00AE2F5E" w:rsidRPr="00EF5447" w:rsidRDefault="00AE2F5E" w:rsidP="00215D8F">
            <w:pPr>
              <w:pStyle w:val="TAC"/>
              <w:rPr>
                <w:lang w:eastAsia="zh-CN"/>
              </w:rPr>
            </w:pPr>
            <w:r w:rsidRPr="00EF5447">
              <w:rPr>
                <w:lang w:eastAsia="zh-CN"/>
              </w:rPr>
              <w:t>DC_3A_n7A</w:t>
            </w:r>
          </w:p>
          <w:p w14:paraId="421354FB" w14:textId="77777777" w:rsidR="00AE2F5E" w:rsidRPr="00EF5447" w:rsidRDefault="00AE2F5E" w:rsidP="00215D8F">
            <w:pPr>
              <w:pStyle w:val="TAC"/>
              <w:rPr>
                <w:lang w:eastAsia="zh-CN"/>
              </w:rPr>
            </w:pPr>
            <w:r w:rsidRPr="00EF5447">
              <w:rPr>
                <w:lang w:eastAsia="zh-CN"/>
              </w:rPr>
              <w:t>DC_3C_n1A</w:t>
            </w:r>
          </w:p>
          <w:p w14:paraId="7AB0043C" w14:textId="77777777" w:rsidR="00AE2F5E" w:rsidRPr="00EF5447" w:rsidRDefault="00AE2F5E" w:rsidP="00215D8F">
            <w:pPr>
              <w:pStyle w:val="TAC"/>
              <w:rPr>
                <w:noProof/>
                <w:lang w:eastAsia="zh-CN"/>
              </w:rPr>
            </w:pPr>
            <w:r w:rsidRPr="00EF5447">
              <w:rPr>
                <w:lang w:eastAsia="zh-CN"/>
              </w:rPr>
              <w:t>DC_3C_n7A</w:t>
            </w:r>
          </w:p>
        </w:tc>
      </w:tr>
      <w:tr w:rsidR="00AE2F5E" w:rsidRPr="00EF5447" w14:paraId="1F22375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2F335" w14:textId="77777777" w:rsidR="00AE2F5E" w:rsidRPr="00EF5447" w:rsidRDefault="00AE2F5E" w:rsidP="00215D8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B593B86" w14:textId="77777777" w:rsidR="00AE2F5E" w:rsidRPr="00EF5447" w:rsidRDefault="00AE2F5E" w:rsidP="00215D8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94D8CE0" w14:textId="77777777" w:rsidR="00AE2F5E" w:rsidRPr="00EF5447" w:rsidRDefault="00AE2F5E" w:rsidP="00215D8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AE2F5E" w:rsidRPr="00EF5447" w14:paraId="67FF45F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17611" w14:textId="77777777" w:rsidR="00AE2F5E" w:rsidRPr="00EF5447" w:rsidRDefault="00AE2F5E" w:rsidP="00215D8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90B613C" w14:textId="77777777" w:rsidR="00AE2F5E" w:rsidRPr="00EF5447" w:rsidRDefault="00AE2F5E" w:rsidP="00215D8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49E2CC3" w14:textId="77777777" w:rsidR="00AE2F5E" w:rsidRPr="00EF5447" w:rsidRDefault="00AE2F5E" w:rsidP="00215D8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3281953" w14:textId="77777777" w:rsidR="00AE2F5E" w:rsidRPr="00EF5447" w:rsidRDefault="00AE2F5E" w:rsidP="00215D8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4602885" w14:textId="77777777" w:rsidR="00AE2F5E" w:rsidRPr="00EF5447" w:rsidRDefault="00AE2F5E" w:rsidP="00215D8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AE2F5E" w:rsidRPr="00EF5447" w14:paraId="09169B8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2C08CB" w14:textId="77777777" w:rsidR="00AE2F5E" w:rsidRPr="00EF5447" w:rsidRDefault="00AE2F5E" w:rsidP="00215D8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F5A3B71" w14:textId="77777777" w:rsidR="00AE2F5E" w:rsidRPr="00EF5447" w:rsidRDefault="00AE2F5E" w:rsidP="00215D8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3A76D3D" w14:textId="77777777" w:rsidR="00AE2F5E" w:rsidRPr="00EF5447" w:rsidRDefault="00AE2F5E" w:rsidP="00215D8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AE2F5E" w:rsidRPr="00EF5447" w14:paraId="10390FD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5824EA" w14:textId="77777777" w:rsidR="00AE2F5E" w:rsidRPr="00EF5447" w:rsidRDefault="00AE2F5E" w:rsidP="00215D8F">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278CED51"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DC_3A_n1A</w:t>
            </w:r>
          </w:p>
          <w:p w14:paraId="6478FAC4" w14:textId="77777777" w:rsidR="00AE2F5E" w:rsidRPr="00EF5447" w:rsidRDefault="00AE2F5E" w:rsidP="00215D8F">
            <w:pPr>
              <w:pStyle w:val="TAC"/>
              <w:rPr>
                <w:noProof/>
                <w:lang w:eastAsia="zh-CN"/>
              </w:rPr>
            </w:pPr>
            <w:r w:rsidRPr="00EF5447">
              <w:rPr>
                <w:rFonts w:eastAsia="PMingLiU"/>
                <w:noProof/>
                <w:lang w:eastAsia="zh-TW"/>
              </w:rPr>
              <w:t>DC_3A_n77A</w:t>
            </w:r>
          </w:p>
        </w:tc>
      </w:tr>
      <w:tr w:rsidR="00AE2F5E" w:rsidRPr="00EF5447" w14:paraId="5C128CC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16E63" w14:textId="77777777" w:rsidR="00AE2F5E" w:rsidRPr="00EF5447" w:rsidRDefault="00AE2F5E" w:rsidP="00215D8F">
            <w:pPr>
              <w:pStyle w:val="TAC"/>
              <w:rPr>
                <w:rFonts w:eastAsia="Malgun Gothic"/>
                <w:lang w:eastAsia="ko-KR"/>
              </w:rPr>
            </w:pPr>
            <w:r w:rsidRPr="00EF5447">
              <w:rPr>
                <w:rFonts w:eastAsia="Malgun Gothic"/>
                <w:lang w:eastAsia="ko-KR"/>
              </w:rPr>
              <w:t>DC_3A_n1A-n78A</w:t>
            </w:r>
          </w:p>
          <w:p w14:paraId="3594D084" w14:textId="77777777" w:rsidR="00AE2F5E" w:rsidRPr="00EF5447" w:rsidRDefault="00AE2F5E" w:rsidP="00215D8F">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291017DE" w14:textId="77777777" w:rsidR="00AE2F5E" w:rsidRPr="00EF5447" w:rsidRDefault="00AE2F5E" w:rsidP="00215D8F">
            <w:pPr>
              <w:pStyle w:val="TAC"/>
              <w:rPr>
                <w:noProof/>
                <w:lang w:eastAsia="ko-KR"/>
              </w:rPr>
            </w:pPr>
            <w:r w:rsidRPr="00EF5447">
              <w:rPr>
                <w:noProof/>
                <w:lang w:eastAsia="ko-KR"/>
              </w:rPr>
              <w:t>DC_3A_n1A</w:t>
            </w:r>
          </w:p>
          <w:p w14:paraId="6970772A" w14:textId="77777777" w:rsidR="00AE2F5E" w:rsidRPr="00EF5447" w:rsidRDefault="00AE2F5E" w:rsidP="00215D8F">
            <w:pPr>
              <w:pStyle w:val="TAC"/>
              <w:rPr>
                <w:noProof/>
                <w:lang w:eastAsia="ko-KR"/>
              </w:rPr>
            </w:pPr>
            <w:r w:rsidRPr="00EF5447">
              <w:rPr>
                <w:noProof/>
                <w:lang w:eastAsia="ko-KR"/>
              </w:rPr>
              <w:t>DC_3C_n1A</w:t>
            </w:r>
          </w:p>
          <w:p w14:paraId="1A986618" w14:textId="77777777" w:rsidR="00AE2F5E" w:rsidRPr="00EF5447" w:rsidRDefault="00AE2F5E" w:rsidP="00215D8F">
            <w:pPr>
              <w:pStyle w:val="TAC"/>
              <w:rPr>
                <w:noProof/>
                <w:lang w:eastAsia="ko-KR"/>
              </w:rPr>
            </w:pPr>
            <w:r w:rsidRPr="00EF5447">
              <w:rPr>
                <w:rFonts w:eastAsia="PMingLiU"/>
                <w:noProof/>
                <w:lang w:eastAsia="zh-TW"/>
              </w:rPr>
              <w:t>DC_3A_n78A</w:t>
            </w:r>
            <w:r w:rsidRPr="00EF5447">
              <w:rPr>
                <w:noProof/>
                <w:lang w:eastAsia="ko-KR"/>
              </w:rPr>
              <w:t xml:space="preserve"> </w:t>
            </w:r>
          </w:p>
          <w:p w14:paraId="63916668" w14:textId="77777777" w:rsidR="00AE2F5E" w:rsidRPr="00EF5447" w:rsidRDefault="00AE2F5E" w:rsidP="00215D8F">
            <w:pPr>
              <w:pStyle w:val="TAC"/>
              <w:rPr>
                <w:noProof/>
                <w:lang w:eastAsia="zh-CN"/>
              </w:rPr>
            </w:pPr>
            <w:r w:rsidRPr="00EF5447">
              <w:rPr>
                <w:noProof/>
                <w:lang w:eastAsia="ko-KR"/>
              </w:rPr>
              <w:t>DC_3C_n78A</w:t>
            </w:r>
          </w:p>
        </w:tc>
      </w:tr>
      <w:tr w:rsidR="00AE2F5E" w:rsidRPr="00EF5447" w14:paraId="6241C70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EB44F" w14:textId="77777777" w:rsidR="00AE2F5E" w:rsidRPr="00EF5447" w:rsidRDefault="00AE2F5E" w:rsidP="00215D8F">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1F481FA1"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DC_3A_n1A</w:t>
            </w:r>
          </w:p>
          <w:p w14:paraId="2CF230AA"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DC_3A_n78A</w:t>
            </w:r>
          </w:p>
        </w:tc>
      </w:tr>
      <w:tr w:rsidR="00AE2F5E" w:rsidRPr="00EF5447" w14:paraId="163E409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DD04F" w14:textId="77777777" w:rsidR="00AE2F5E" w:rsidRPr="00EF5447" w:rsidRDefault="00AE2F5E" w:rsidP="00215D8F">
            <w:pPr>
              <w:pStyle w:val="TAC"/>
              <w:rPr>
                <w:rFonts w:eastAsia="Malgun Gothic"/>
                <w:lang w:eastAsia="ko-KR"/>
              </w:rPr>
            </w:pPr>
            <w:r w:rsidRPr="00EF5447">
              <w:rPr>
                <w:rFonts w:eastAsia="Malgun Gothic"/>
                <w:lang w:eastAsia="ko-KR"/>
              </w:rPr>
              <w:lastRenderedPageBreak/>
              <w:t>DC_3A_n1A-n79A</w:t>
            </w:r>
          </w:p>
        </w:tc>
        <w:tc>
          <w:tcPr>
            <w:tcW w:w="5862" w:type="dxa"/>
            <w:tcBorders>
              <w:top w:val="single" w:sz="4" w:space="0" w:color="auto"/>
              <w:left w:val="single" w:sz="4" w:space="0" w:color="auto"/>
              <w:bottom w:val="single" w:sz="4" w:space="0" w:color="auto"/>
              <w:right w:val="single" w:sz="4" w:space="0" w:color="auto"/>
            </w:tcBorders>
            <w:hideMark/>
          </w:tcPr>
          <w:p w14:paraId="45AD1BF9"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DC_3A_n1A</w:t>
            </w:r>
          </w:p>
          <w:p w14:paraId="1D16FEEB" w14:textId="77777777" w:rsidR="00AE2F5E" w:rsidRPr="00EF5447" w:rsidRDefault="00AE2F5E" w:rsidP="00215D8F">
            <w:pPr>
              <w:pStyle w:val="TAC"/>
              <w:rPr>
                <w:rFonts w:eastAsia="Malgun Gothic"/>
                <w:noProof/>
                <w:lang w:eastAsia="ko-KR"/>
              </w:rPr>
            </w:pPr>
            <w:r w:rsidRPr="00EF5447">
              <w:rPr>
                <w:rFonts w:eastAsia="PMingLiU"/>
                <w:noProof/>
                <w:lang w:eastAsia="zh-TW"/>
              </w:rPr>
              <w:t>DC_3A_n79A</w:t>
            </w:r>
          </w:p>
        </w:tc>
      </w:tr>
      <w:tr w:rsidR="00AE2F5E" w:rsidRPr="00EF5447" w14:paraId="1E550A3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406B58" w14:textId="77777777" w:rsidR="00AE2F5E" w:rsidRPr="00EF5447" w:rsidRDefault="00AE2F5E" w:rsidP="00215D8F">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5B62F94A" w14:textId="77777777" w:rsidR="00AE2F5E" w:rsidRPr="00EF5447" w:rsidRDefault="00AE2F5E" w:rsidP="00215D8F">
            <w:pPr>
              <w:pStyle w:val="TAC"/>
              <w:rPr>
                <w:noProof/>
                <w:lang w:eastAsia="ko-KR"/>
              </w:rPr>
            </w:pPr>
            <w:r w:rsidRPr="00EF5447">
              <w:rPr>
                <w:noProof/>
                <w:lang w:eastAsia="ko-KR"/>
              </w:rPr>
              <w:t>DC_3A_n41A</w:t>
            </w:r>
          </w:p>
          <w:p w14:paraId="7F02827E" w14:textId="77777777" w:rsidR="00AE2F5E" w:rsidRPr="00EF5447" w:rsidRDefault="00AE2F5E" w:rsidP="00215D8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AE2F5E" w:rsidRPr="00EF5447" w14:paraId="7202F9C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5D64B" w14:textId="77777777" w:rsidR="00AE2F5E" w:rsidRPr="00EF5447" w:rsidRDefault="00AE2F5E" w:rsidP="00215D8F">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26AACDD2"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DC_3A_n77A</w:t>
            </w:r>
          </w:p>
          <w:p w14:paraId="01A6AB36" w14:textId="77777777" w:rsidR="00AE2F5E" w:rsidRPr="00EF5447" w:rsidRDefault="00AE2F5E" w:rsidP="00215D8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E2F5E" w:rsidRPr="00EF5447" w14:paraId="1DD9E55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4315C" w14:textId="77777777" w:rsidR="00AE2F5E" w:rsidRPr="00EF5447" w:rsidRDefault="00AE2F5E" w:rsidP="00215D8F">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2856907B"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DC_3A_n78A</w:t>
            </w:r>
          </w:p>
          <w:p w14:paraId="1BF1947B" w14:textId="77777777" w:rsidR="00AE2F5E" w:rsidRPr="00EF5447" w:rsidRDefault="00AE2F5E" w:rsidP="00215D8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E2F5E" w:rsidRPr="00EF5447" w14:paraId="04CAFA7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FE5FD" w14:textId="77777777" w:rsidR="00AE2F5E" w:rsidRPr="00EF5447" w:rsidRDefault="00AE2F5E" w:rsidP="00215D8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D66FB44" w14:textId="77777777" w:rsidR="00AE2F5E" w:rsidRPr="00EF5447" w:rsidRDefault="00AE2F5E" w:rsidP="00215D8F">
            <w:pPr>
              <w:pStyle w:val="TAC"/>
              <w:rPr>
                <w:noProof/>
                <w:vertAlign w:val="superscript"/>
                <w:lang w:eastAsia="zh-CN"/>
              </w:rPr>
            </w:pPr>
            <w:r w:rsidRPr="00EF5447">
              <w:rPr>
                <w:noProof/>
                <w:lang w:eastAsia="zh-CN"/>
              </w:rPr>
              <w:t>DC_3C-5A_n78A</w:t>
            </w:r>
          </w:p>
          <w:p w14:paraId="22C2502C" w14:textId="77777777" w:rsidR="00AE2F5E" w:rsidRPr="00EF5447" w:rsidRDefault="00AE2F5E" w:rsidP="00215D8F">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8A7431" w14:textId="77777777" w:rsidR="00AE2F5E" w:rsidRPr="00EF5447" w:rsidRDefault="00AE2F5E" w:rsidP="00215D8F">
            <w:pPr>
              <w:pStyle w:val="TAC"/>
              <w:rPr>
                <w:noProof/>
                <w:lang w:eastAsia="zh-CN"/>
              </w:rPr>
            </w:pPr>
            <w:r w:rsidRPr="00EF5447">
              <w:rPr>
                <w:noProof/>
                <w:lang w:eastAsia="zh-CN"/>
              </w:rPr>
              <w:t>DC_3A_n78A</w:t>
            </w:r>
          </w:p>
          <w:p w14:paraId="419824DD" w14:textId="77777777" w:rsidR="00AE2F5E" w:rsidRPr="00EF5447" w:rsidRDefault="00AE2F5E" w:rsidP="00215D8F">
            <w:pPr>
              <w:pStyle w:val="TAC"/>
              <w:rPr>
                <w:noProof/>
                <w:lang w:eastAsia="zh-CN"/>
              </w:rPr>
            </w:pPr>
            <w:r w:rsidRPr="00EF5447">
              <w:rPr>
                <w:noProof/>
                <w:lang w:eastAsia="zh-CN"/>
              </w:rPr>
              <w:t>DC_5A_n78A</w:t>
            </w:r>
          </w:p>
        </w:tc>
      </w:tr>
      <w:tr w:rsidR="00AE2F5E" w:rsidRPr="00EF5447" w14:paraId="6B8379B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697D1" w14:textId="77777777" w:rsidR="00AE2F5E" w:rsidRPr="00EF5447" w:rsidRDefault="00AE2F5E" w:rsidP="00215D8F">
            <w:pPr>
              <w:pStyle w:val="TAC"/>
              <w:rPr>
                <w:lang w:eastAsia="zh-CN"/>
              </w:rPr>
            </w:pPr>
            <w:r w:rsidRPr="00EF5447">
              <w:rPr>
                <w:lang w:eastAsia="zh-CN"/>
              </w:rPr>
              <w:t>DC_3A_n5A-n78A</w:t>
            </w:r>
          </w:p>
          <w:p w14:paraId="042B13CE" w14:textId="77777777" w:rsidR="00AE2F5E" w:rsidRPr="00EF5447" w:rsidRDefault="00AE2F5E" w:rsidP="00215D8F">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03A38874" w14:textId="77777777" w:rsidR="00AE2F5E" w:rsidRPr="00EF5447" w:rsidRDefault="00AE2F5E" w:rsidP="00215D8F">
            <w:pPr>
              <w:pStyle w:val="TAC"/>
              <w:rPr>
                <w:lang w:eastAsia="zh-CN"/>
              </w:rPr>
            </w:pPr>
            <w:r w:rsidRPr="00EF5447">
              <w:rPr>
                <w:lang w:eastAsia="zh-CN"/>
              </w:rPr>
              <w:t>DC_3A_n5A</w:t>
            </w:r>
          </w:p>
          <w:p w14:paraId="33B6699D" w14:textId="77777777" w:rsidR="00AE2F5E" w:rsidRPr="00EF5447" w:rsidRDefault="00AE2F5E" w:rsidP="00215D8F">
            <w:pPr>
              <w:pStyle w:val="TAC"/>
              <w:rPr>
                <w:lang w:eastAsia="zh-CN"/>
              </w:rPr>
            </w:pPr>
            <w:r w:rsidRPr="00EF5447">
              <w:rPr>
                <w:lang w:eastAsia="zh-CN"/>
              </w:rPr>
              <w:t>DC_3A_n78A</w:t>
            </w:r>
          </w:p>
          <w:p w14:paraId="77FE6A99" w14:textId="77777777" w:rsidR="00AE2F5E" w:rsidRPr="00EF5447" w:rsidRDefault="00AE2F5E" w:rsidP="00215D8F">
            <w:pPr>
              <w:pStyle w:val="TAC"/>
              <w:rPr>
                <w:lang w:eastAsia="zh-CN"/>
              </w:rPr>
            </w:pPr>
            <w:r w:rsidRPr="00EF5447">
              <w:rPr>
                <w:lang w:eastAsia="zh-CN"/>
              </w:rPr>
              <w:t>DC_3C_n5A</w:t>
            </w:r>
          </w:p>
          <w:p w14:paraId="764C631E" w14:textId="77777777" w:rsidR="00AE2F5E" w:rsidRPr="00EF5447" w:rsidRDefault="00AE2F5E" w:rsidP="00215D8F">
            <w:pPr>
              <w:pStyle w:val="TAC"/>
              <w:rPr>
                <w:noProof/>
                <w:lang w:eastAsia="zh-CN"/>
              </w:rPr>
            </w:pPr>
            <w:r w:rsidRPr="00EF5447">
              <w:rPr>
                <w:lang w:eastAsia="zh-CN"/>
              </w:rPr>
              <w:t>DC_3C_n78A</w:t>
            </w:r>
          </w:p>
        </w:tc>
      </w:tr>
      <w:tr w:rsidR="00AE2F5E" w:rsidRPr="00EF5447" w14:paraId="3B274BB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08EFC" w14:textId="77777777" w:rsidR="00AE2F5E" w:rsidRPr="00EF5447" w:rsidRDefault="00AE2F5E" w:rsidP="00215D8F">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1ADA33FD" w14:textId="77777777" w:rsidR="00AE2F5E" w:rsidRPr="00EF5447" w:rsidRDefault="00AE2F5E" w:rsidP="00215D8F">
            <w:pPr>
              <w:pStyle w:val="TAC"/>
              <w:rPr>
                <w:noProof/>
                <w:kern w:val="2"/>
                <w:lang w:eastAsia="zh-CN"/>
              </w:rPr>
            </w:pPr>
            <w:r w:rsidRPr="00EF5447">
              <w:rPr>
                <w:noProof/>
                <w:kern w:val="2"/>
                <w:lang w:eastAsia="zh-CN"/>
              </w:rPr>
              <w:t>DC_3A_n79A</w:t>
            </w:r>
          </w:p>
          <w:p w14:paraId="40092D9A" w14:textId="77777777" w:rsidR="00AE2F5E" w:rsidRPr="00EF5447" w:rsidRDefault="00AE2F5E" w:rsidP="00215D8F">
            <w:pPr>
              <w:pStyle w:val="TAC"/>
              <w:rPr>
                <w:noProof/>
                <w:lang w:eastAsia="zh-CN"/>
              </w:rPr>
            </w:pPr>
            <w:r w:rsidRPr="00EF5447">
              <w:rPr>
                <w:noProof/>
                <w:lang w:eastAsia="zh-CN"/>
              </w:rPr>
              <w:t>DC_5A_n79A</w:t>
            </w:r>
          </w:p>
        </w:tc>
      </w:tr>
      <w:tr w:rsidR="00AE2F5E" w:rsidRPr="00EF5447" w14:paraId="46DBF74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11627" w14:textId="77777777" w:rsidR="00AE2F5E" w:rsidRPr="00EF5447" w:rsidRDefault="00AE2F5E" w:rsidP="00215D8F">
            <w:pPr>
              <w:pStyle w:val="TAC"/>
              <w:rPr>
                <w:lang w:eastAsia="zh-CN"/>
              </w:rPr>
            </w:pPr>
            <w:r w:rsidRPr="00EF5447">
              <w:rPr>
                <w:lang w:eastAsia="zh-CN"/>
              </w:rPr>
              <w:t>DC_3A-7A_n1A</w:t>
            </w:r>
          </w:p>
          <w:p w14:paraId="720BD279" w14:textId="77777777" w:rsidR="00AE2F5E" w:rsidRPr="00EF5447" w:rsidRDefault="00AE2F5E" w:rsidP="00215D8F">
            <w:pPr>
              <w:pStyle w:val="TAC"/>
              <w:rPr>
                <w:noProof/>
                <w:lang w:eastAsia="zh-CN"/>
              </w:rPr>
            </w:pPr>
            <w:r w:rsidRPr="00EF5447">
              <w:rPr>
                <w:noProof/>
                <w:lang w:eastAsia="zh-CN"/>
              </w:rPr>
              <w:t>DC_3A-7C_n1A</w:t>
            </w:r>
          </w:p>
          <w:p w14:paraId="4A9652FC" w14:textId="77777777" w:rsidR="00AE2F5E" w:rsidRPr="00EF5447" w:rsidRDefault="00AE2F5E" w:rsidP="00215D8F">
            <w:pPr>
              <w:pStyle w:val="TAC"/>
              <w:rPr>
                <w:noProof/>
                <w:lang w:eastAsia="zh-CN"/>
              </w:rPr>
            </w:pPr>
            <w:r w:rsidRPr="00EF5447">
              <w:rPr>
                <w:noProof/>
                <w:lang w:eastAsia="zh-CN"/>
              </w:rPr>
              <w:t>DC_3C-7A_n1A</w:t>
            </w:r>
          </w:p>
          <w:p w14:paraId="03FA5E19" w14:textId="77777777" w:rsidR="00AE2F5E" w:rsidRPr="00EF5447" w:rsidRDefault="00AE2F5E" w:rsidP="00215D8F">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36F8A2AD" w14:textId="77777777" w:rsidR="00AE2F5E" w:rsidRPr="00EF5447" w:rsidRDefault="00AE2F5E" w:rsidP="00215D8F">
            <w:pPr>
              <w:pStyle w:val="TAC"/>
              <w:rPr>
                <w:lang w:eastAsia="zh-CN"/>
              </w:rPr>
            </w:pPr>
            <w:r w:rsidRPr="00EF5447">
              <w:rPr>
                <w:lang w:eastAsia="zh-CN"/>
              </w:rPr>
              <w:t>DC_3A_n1A</w:t>
            </w:r>
          </w:p>
          <w:p w14:paraId="7B858629" w14:textId="77777777" w:rsidR="00AE2F5E" w:rsidRPr="00EF5447" w:rsidRDefault="00AE2F5E" w:rsidP="00215D8F">
            <w:pPr>
              <w:pStyle w:val="TAC"/>
              <w:rPr>
                <w:lang w:eastAsia="zh-CN"/>
              </w:rPr>
            </w:pPr>
            <w:r w:rsidRPr="00EF5447">
              <w:rPr>
                <w:lang w:eastAsia="zh-CN"/>
              </w:rPr>
              <w:t>DC_3C_n1A</w:t>
            </w:r>
          </w:p>
          <w:p w14:paraId="4C78BF64" w14:textId="77777777" w:rsidR="00AE2F5E" w:rsidRPr="00EF5447" w:rsidRDefault="00AE2F5E" w:rsidP="00215D8F">
            <w:pPr>
              <w:pStyle w:val="TAC"/>
              <w:rPr>
                <w:lang w:eastAsia="zh-CN"/>
              </w:rPr>
            </w:pPr>
            <w:r w:rsidRPr="00EF5447">
              <w:rPr>
                <w:lang w:eastAsia="zh-CN"/>
              </w:rPr>
              <w:t>DC_7A_n1A</w:t>
            </w:r>
          </w:p>
          <w:p w14:paraId="4F5339C4" w14:textId="77777777" w:rsidR="00AE2F5E" w:rsidRPr="00EF5447" w:rsidRDefault="00AE2F5E" w:rsidP="00215D8F">
            <w:pPr>
              <w:pStyle w:val="TAC"/>
              <w:rPr>
                <w:noProof/>
                <w:lang w:eastAsia="zh-CN"/>
              </w:rPr>
            </w:pPr>
            <w:r w:rsidRPr="00EF5447">
              <w:rPr>
                <w:lang w:eastAsia="zh-CN"/>
              </w:rPr>
              <w:t>DC_7C_n1A</w:t>
            </w:r>
          </w:p>
        </w:tc>
      </w:tr>
      <w:tr w:rsidR="00AE2F5E" w:rsidRPr="00EF5447" w14:paraId="5B658A6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97DC2" w14:textId="77777777" w:rsidR="00AE2F5E" w:rsidRPr="00EF5447" w:rsidRDefault="00AE2F5E" w:rsidP="00215D8F">
            <w:pPr>
              <w:pStyle w:val="TAC"/>
              <w:rPr>
                <w:lang w:eastAsia="zh-CN"/>
              </w:rPr>
            </w:pPr>
            <w:r w:rsidRPr="00EF5447">
              <w:rPr>
                <w:lang w:eastAsia="zh-CN"/>
              </w:rPr>
              <w:t>DC_3A-3A-7A_n1A</w:t>
            </w:r>
          </w:p>
          <w:p w14:paraId="244A7310" w14:textId="77777777" w:rsidR="00AE2F5E" w:rsidRPr="00EF5447" w:rsidRDefault="00AE2F5E" w:rsidP="00215D8F">
            <w:pPr>
              <w:pStyle w:val="TAC"/>
              <w:rPr>
                <w:lang w:eastAsia="zh-CN"/>
              </w:rPr>
            </w:pPr>
            <w:r w:rsidRPr="00EF5447">
              <w:rPr>
                <w:lang w:eastAsia="zh-CN"/>
              </w:rPr>
              <w:t>DC_3A-7A-7A_n1A</w:t>
            </w:r>
          </w:p>
          <w:p w14:paraId="572D02C1" w14:textId="77777777" w:rsidR="00AE2F5E" w:rsidRPr="00EF5447" w:rsidRDefault="00AE2F5E" w:rsidP="00215D8F">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74CF8D10" w14:textId="77777777" w:rsidR="00AE2F5E" w:rsidRPr="00EF5447" w:rsidRDefault="00AE2F5E" w:rsidP="00215D8F">
            <w:pPr>
              <w:pStyle w:val="TAC"/>
              <w:rPr>
                <w:lang w:eastAsia="zh-CN"/>
              </w:rPr>
            </w:pPr>
            <w:r w:rsidRPr="00EF5447">
              <w:rPr>
                <w:lang w:eastAsia="zh-CN"/>
              </w:rPr>
              <w:t>DC_3A_n1A</w:t>
            </w:r>
          </w:p>
          <w:p w14:paraId="59638EAE" w14:textId="77777777" w:rsidR="00AE2F5E" w:rsidRPr="00EF5447" w:rsidRDefault="00AE2F5E" w:rsidP="00215D8F">
            <w:pPr>
              <w:pStyle w:val="TAC"/>
              <w:rPr>
                <w:noProof/>
                <w:lang w:eastAsia="zh-CN"/>
              </w:rPr>
            </w:pPr>
            <w:r w:rsidRPr="00EF5447">
              <w:rPr>
                <w:lang w:eastAsia="zh-CN"/>
              </w:rPr>
              <w:t>DC_7A_n1A</w:t>
            </w:r>
          </w:p>
        </w:tc>
      </w:tr>
      <w:tr w:rsidR="00AE2F5E" w:rsidRPr="00EF5447" w14:paraId="1EF2509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B0EB8" w14:textId="77777777" w:rsidR="00AE2F5E" w:rsidRPr="00EF5447" w:rsidRDefault="00AE2F5E" w:rsidP="00215D8F">
            <w:pPr>
              <w:pStyle w:val="TAC"/>
              <w:rPr>
                <w:lang w:eastAsia="fi-FI"/>
              </w:rPr>
            </w:pPr>
            <w:r w:rsidRPr="00EF5447">
              <w:rPr>
                <w:lang w:eastAsia="fi-FI"/>
              </w:rPr>
              <w:t>DC_3A-7A_n5A</w:t>
            </w:r>
          </w:p>
          <w:p w14:paraId="48F0945E" w14:textId="77777777" w:rsidR="00AE2F5E" w:rsidRPr="00EF5447" w:rsidRDefault="00AE2F5E" w:rsidP="00215D8F">
            <w:pPr>
              <w:pStyle w:val="TAC"/>
              <w:rPr>
                <w:lang w:eastAsia="fi-FI"/>
              </w:rPr>
            </w:pPr>
            <w:r w:rsidRPr="00EF5447">
              <w:rPr>
                <w:lang w:eastAsia="fi-FI"/>
              </w:rPr>
              <w:t>DC_3C-7A_n5A</w:t>
            </w:r>
          </w:p>
          <w:p w14:paraId="5078A6B9" w14:textId="77777777" w:rsidR="00AE2F5E" w:rsidRPr="00EF5447" w:rsidRDefault="00AE2F5E" w:rsidP="00215D8F">
            <w:pPr>
              <w:pStyle w:val="TAC"/>
              <w:rPr>
                <w:lang w:eastAsia="fi-FI"/>
              </w:rPr>
            </w:pPr>
            <w:r w:rsidRPr="00EF5447">
              <w:rPr>
                <w:lang w:eastAsia="fi-FI"/>
              </w:rPr>
              <w:t>DC_3A-7C_n5A</w:t>
            </w:r>
          </w:p>
          <w:p w14:paraId="3FA0F979" w14:textId="77777777" w:rsidR="00AE2F5E" w:rsidRPr="00EF5447" w:rsidRDefault="00AE2F5E" w:rsidP="00215D8F">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1D8F70E0" w14:textId="77777777" w:rsidR="00AE2F5E" w:rsidRPr="00EF5447" w:rsidRDefault="00AE2F5E" w:rsidP="00215D8F">
            <w:pPr>
              <w:pStyle w:val="TAC"/>
              <w:rPr>
                <w:lang w:eastAsia="fi-FI"/>
              </w:rPr>
            </w:pPr>
            <w:r w:rsidRPr="00EF5447">
              <w:rPr>
                <w:lang w:eastAsia="fi-FI"/>
              </w:rPr>
              <w:t>DC_3A_n5A</w:t>
            </w:r>
          </w:p>
          <w:p w14:paraId="22E9F3A7" w14:textId="77777777" w:rsidR="00AE2F5E" w:rsidRPr="00EF5447" w:rsidRDefault="00AE2F5E" w:rsidP="00215D8F">
            <w:pPr>
              <w:pStyle w:val="TAC"/>
              <w:rPr>
                <w:lang w:eastAsia="fi-FI"/>
              </w:rPr>
            </w:pPr>
            <w:r w:rsidRPr="00EF5447">
              <w:rPr>
                <w:lang w:eastAsia="fi-FI"/>
              </w:rPr>
              <w:t>DC_3C_n5A</w:t>
            </w:r>
          </w:p>
          <w:p w14:paraId="043522F1" w14:textId="77777777" w:rsidR="00AE2F5E" w:rsidRPr="00EF5447" w:rsidRDefault="00AE2F5E" w:rsidP="00215D8F">
            <w:pPr>
              <w:pStyle w:val="TAC"/>
              <w:rPr>
                <w:lang w:eastAsia="fi-FI"/>
              </w:rPr>
            </w:pPr>
            <w:r w:rsidRPr="00EF5447">
              <w:rPr>
                <w:lang w:eastAsia="fi-FI"/>
              </w:rPr>
              <w:t>DC_7A_n5A</w:t>
            </w:r>
          </w:p>
          <w:p w14:paraId="058A1FCB" w14:textId="77777777" w:rsidR="00AE2F5E" w:rsidRPr="00EF5447" w:rsidRDefault="00AE2F5E" w:rsidP="00215D8F">
            <w:pPr>
              <w:pStyle w:val="TAC"/>
              <w:rPr>
                <w:noProof/>
                <w:lang w:eastAsia="zh-CN"/>
              </w:rPr>
            </w:pPr>
            <w:r w:rsidRPr="00EF5447">
              <w:rPr>
                <w:lang w:eastAsia="fi-FI"/>
              </w:rPr>
              <w:t>DC_7C_n5A</w:t>
            </w:r>
          </w:p>
        </w:tc>
      </w:tr>
      <w:tr w:rsidR="00AE2F5E" w:rsidRPr="00EF5447" w14:paraId="18DD8B8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0B74C5" w14:textId="77777777" w:rsidR="00AE2F5E" w:rsidRPr="00EF5447" w:rsidRDefault="00AE2F5E" w:rsidP="00215D8F">
            <w:pPr>
              <w:pStyle w:val="TAC"/>
              <w:rPr>
                <w:lang w:eastAsia="ja-JP"/>
              </w:rPr>
            </w:pPr>
            <w:r w:rsidRPr="00EF5447">
              <w:rPr>
                <w:lang w:eastAsia="ja-JP"/>
              </w:rPr>
              <w:t>DC_3A-7A_n7A</w:t>
            </w:r>
          </w:p>
          <w:p w14:paraId="3F8B8C52" w14:textId="77777777" w:rsidR="00AE2F5E" w:rsidRPr="00EF5447" w:rsidRDefault="00AE2F5E" w:rsidP="00215D8F">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67930F10" w14:textId="77777777" w:rsidR="00AE2F5E" w:rsidRPr="00EF5447" w:rsidRDefault="00AE2F5E" w:rsidP="00215D8F">
            <w:pPr>
              <w:pStyle w:val="TAC"/>
              <w:rPr>
                <w:lang w:eastAsia="fi-FI"/>
              </w:rPr>
            </w:pPr>
            <w:r w:rsidRPr="00EF5447">
              <w:rPr>
                <w:lang w:eastAsia="fi-FI"/>
              </w:rPr>
              <w:t>DC_3A_n7A</w:t>
            </w:r>
          </w:p>
          <w:p w14:paraId="0FB5BA86" w14:textId="77777777" w:rsidR="00AE2F5E" w:rsidRPr="00EF5447" w:rsidRDefault="00AE2F5E" w:rsidP="00215D8F">
            <w:pPr>
              <w:pStyle w:val="TAC"/>
              <w:rPr>
                <w:lang w:eastAsia="fi-FI"/>
              </w:rPr>
            </w:pPr>
            <w:r w:rsidRPr="00EF5447">
              <w:rPr>
                <w:lang w:eastAsia="fi-FI"/>
              </w:rPr>
              <w:t>DC_3C_n7A</w:t>
            </w:r>
          </w:p>
          <w:p w14:paraId="49C154C3" w14:textId="77777777" w:rsidR="00AE2F5E" w:rsidRPr="00EF5447" w:rsidRDefault="00AE2F5E" w:rsidP="00215D8F">
            <w:pPr>
              <w:pStyle w:val="TAC"/>
              <w:rPr>
                <w:lang w:eastAsia="fi-FI"/>
              </w:rPr>
            </w:pPr>
            <w:r w:rsidRPr="00EF5447">
              <w:rPr>
                <w:lang w:eastAsia="fi-FI"/>
              </w:rPr>
              <w:t>DC_7A_n7A</w:t>
            </w:r>
            <w:r w:rsidRPr="00EF5447">
              <w:rPr>
                <w:vertAlign w:val="superscript"/>
                <w:lang w:eastAsia="fi-FI"/>
              </w:rPr>
              <w:t>2</w:t>
            </w:r>
          </w:p>
        </w:tc>
      </w:tr>
      <w:tr w:rsidR="00AE2F5E" w:rsidRPr="00EF5447" w14:paraId="35FEFAC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E1628" w14:textId="77777777" w:rsidR="00AE2F5E" w:rsidRPr="00EF5447" w:rsidRDefault="00AE2F5E" w:rsidP="00215D8F">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16E4AFC9" w14:textId="77777777" w:rsidR="00AE2F5E" w:rsidRPr="00EF5447" w:rsidRDefault="00AE2F5E" w:rsidP="00215D8F">
            <w:pPr>
              <w:pStyle w:val="TAC"/>
              <w:rPr>
                <w:lang w:eastAsia="fi-FI"/>
              </w:rPr>
            </w:pPr>
            <w:r w:rsidRPr="00EF5447">
              <w:rPr>
                <w:lang w:eastAsia="fi-FI"/>
              </w:rPr>
              <w:t>DC_3A_n7A</w:t>
            </w:r>
          </w:p>
          <w:p w14:paraId="5E386EC9" w14:textId="77777777" w:rsidR="00AE2F5E" w:rsidRPr="00EF5447" w:rsidRDefault="00AE2F5E" w:rsidP="00215D8F">
            <w:pPr>
              <w:pStyle w:val="TAC"/>
              <w:rPr>
                <w:lang w:eastAsia="fi-FI"/>
              </w:rPr>
            </w:pPr>
            <w:r w:rsidRPr="00EF5447">
              <w:rPr>
                <w:lang w:eastAsia="fi-FI"/>
              </w:rPr>
              <w:t>DC_7A_n7A</w:t>
            </w:r>
            <w:r w:rsidRPr="00EF5447">
              <w:rPr>
                <w:vertAlign w:val="superscript"/>
                <w:lang w:eastAsia="fi-FI"/>
              </w:rPr>
              <w:t>2</w:t>
            </w:r>
          </w:p>
        </w:tc>
      </w:tr>
      <w:tr w:rsidR="00AE2F5E" w:rsidRPr="00EF5447" w14:paraId="4EF5980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E74B09" w14:textId="77777777" w:rsidR="00AE2F5E" w:rsidRPr="00EF5447" w:rsidRDefault="00AE2F5E" w:rsidP="00215D8F">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1364839" w14:textId="77777777" w:rsidR="00AE2F5E" w:rsidRPr="00EF5447" w:rsidRDefault="00AE2F5E" w:rsidP="00215D8F">
            <w:pPr>
              <w:pStyle w:val="TAC"/>
              <w:rPr>
                <w:lang w:eastAsia="ja-JP"/>
              </w:rPr>
            </w:pPr>
            <w:r w:rsidRPr="00EF5447">
              <w:rPr>
                <w:lang w:eastAsia="fi-FI"/>
              </w:rPr>
              <w:t>DC_3A_</w:t>
            </w:r>
            <w:r w:rsidRPr="00EF5447">
              <w:rPr>
                <w:lang w:eastAsia="ja-JP"/>
              </w:rPr>
              <w:t>n8A</w:t>
            </w:r>
          </w:p>
          <w:p w14:paraId="4A7D9623" w14:textId="77777777" w:rsidR="00AE2F5E" w:rsidRPr="00EF5447" w:rsidRDefault="00AE2F5E" w:rsidP="00215D8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E2F5E" w:rsidRPr="00EF5447" w14:paraId="5B33219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714AC" w14:textId="77777777" w:rsidR="00AE2F5E" w:rsidRPr="00EF5447" w:rsidRDefault="00AE2F5E" w:rsidP="00215D8F">
            <w:pPr>
              <w:pStyle w:val="TAC"/>
              <w:rPr>
                <w:noProof/>
                <w:lang w:eastAsia="zh-CN"/>
              </w:rPr>
            </w:pPr>
            <w:r w:rsidRPr="00EF5447">
              <w:rPr>
                <w:noProof/>
                <w:lang w:eastAsia="zh-CN"/>
              </w:rPr>
              <w:t>DC_3A-7A_n28A</w:t>
            </w:r>
          </w:p>
          <w:p w14:paraId="5C40DE2E" w14:textId="77777777" w:rsidR="00AE2F5E" w:rsidRPr="00EF5447" w:rsidRDefault="00AE2F5E" w:rsidP="00215D8F">
            <w:pPr>
              <w:pStyle w:val="TAC"/>
              <w:rPr>
                <w:noProof/>
              </w:rPr>
            </w:pPr>
            <w:r w:rsidRPr="00EF5447">
              <w:rPr>
                <w:noProof/>
              </w:rPr>
              <w:t>DC_3A-7C_n28A</w:t>
            </w:r>
          </w:p>
          <w:p w14:paraId="3F98606E" w14:textId="77777777" w:rsidR="00AE2F5E" w:rsidRPr="00EF5447" w:rsidRDefault="00AE2F5E" w:rsidP="00215D8F">
            <w:pPr>
              <w:pStyle w:val="TAC"/>
              <w:rPr>
                <w:noProof/>
                <w:lang w:eastAsia="fr-FR"/>
              </w:rPr>
            </w:pPr>
            <w:r w:rsidRPr="00EF5447">
              <w:rPr>
                <w:noProof/>
              </w:rPr>
              <w:t>DC_3C-7A_n28A</w:t>
            </w:r>
          </w:p>
          <w:p w14:paraId="53B82E02" w14:textId="77777777" w:rsidR="00AE2F5E" w:rsidRPr="00EF5447" w:rsidRDefault="00AE2F5E" w:rsidP="00215D8F">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5BC9D898" w14:textId="77777777" w:rsidR="00AE2F5E" w:rsidRPr="00EF5447" w:rsidRDefault="00AE2F5E" w:rsidP="00215D8F">
            <w:pPr>
              <w:pStyle w:val="TAC"/>
              <w:rPr>
                <w:noProof/>
                <w:lang w:eastAsia="zh-CN"/>
              </w:rPr>
            </w:pPr>
            <w:r w:rsidRPr="00EF5447">
              <w:rPr>
                <w:noProof/>
                <w:lang w:eastAsia="zh-CN"/>
              </w:rPr>
              <w:t>DC_3A_n28A</w:t>
            </w:r>
          </w:p>
          <w:p w14:paraId="69871F33" w14:textId="77777777" w:rsidR="00AE2F5E" w:rsidRPr="00EF5447" w:rsidRDefault="00AE2F5E" w:rsidP="00215D8F">
            <w:pPr>
              <w:pStyle w:val="TAC"/>
              <w:rPr>
                <w:noProof/>
                <w:lang w:eastAsia="zh-CN"/>
              </w:rPr>
            </w:pPr>
            <w:r w:rsidRPr="00EF5447">
              <w:rPr>
                <w:noProof/>
                <w:lang w:eastAsia="zh-CN"/>
              </w:rPr>
              <w:t>DC_3C_n28A</w:t>
            </w:r>
          </w:p>
          <w:p w14:paraId="7FC4DB83" w14:textId="77777777" w:rsidR="00AE2F5E" w:rsidRPr="00EF5447" w:rsidRDefault="00AE2F5E" w:rsidP="00215D8F">
            <w:pPr>
              <w:pStyle w:val="TAC"/>
              <w:rPr>
                <w:noProof/>
                <w:lang w:eastAsia="zh-CN"/>
              </w:rPr>
            </w:pPr>
            <w:r w:rsidRPr="00EF5447">
              <w:rPr>
                <w:noProof/>
                <w:lang w:eastAsia="zh-CN"/>
              </w:rPr>
              <w:t>DC_7A_n28A</w:t>
            </w:r>
          </w:p>
          <w:p w14:paraId="3E2637B0" w14:textId="77777777" w:rsidR="00AE2F5E" w:rsidRPr="00EF5447" w:rsidRDefault="00AE2F5E" w:rsidP="00215D8F">
            <w:pPr>
              <w:pStyle w:val="TAC"/>
              <w:rPr>
                <w:noProof/>
                <w:lang w:eastAsia="zh-CN"/>
              </w:rPr>
            </w:pPr>
            <w:r w:rsidRPr="00EF5447">
              <w:rPr>
                <w:noProof/>
              </w:rPr>
              <w:t>DC_7C_n28A</w:t>
            </w:r>
          </w:p>
        </w:tc>
      </w:tr>
      <w:tr w:rsidR="00AE2F5E" w:rsidRPr="00EF5447" w14:paraId="32E717B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9CA912" w14:textId="77777777" w:rsidR="00AE2F5E" w:rsidRPr="00EF5447" w:rsidRDefault="00AE2F5E" w:rsidP="00215D8F">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3C0F041C" w14:textId="77777777" w:rsidR="00AE2F5E" w:rsidRPr="00EF5447" w:rsidRDefault="00AE2F5E" w:rsidP="00215D8F">
            <w:pPr>
              <w:pStyle w:val="TAC"/>
              <w:rPr>
                <w:lang w:eastAsia="fr-FR"/>
              </w:rPr>
            </w:pPr>
            <w:r w:rsidRPr="00EF5447">
              <w:t>DC_3A_n40A</w:t>
            </w:r>
          </w:p>
          <w:p w14:paraId="271D8795" w14:textId="77777777" w:rsidR="00AE2F5E" w:rsidRPr="00EF5447" w:rsidRDefault="00AE2F5E" w:rsidP="00215D8F">
            <w:pPr>
              <w:pStyle w:val="TAC"/>
              <w:rPr>
                <w:noProof/>
                <w:lang w:eastAsia="zh-CN"/>
              </w:rPr>
            </w:pPr>
            <w:r w:rsidRPr="00EF5447">
              <w:t>DC_7A_n40A</w:t>
            </w:r>
          </w:p>
        </w:tc>
      </w:tr>
      <w:tr w:rsidR="00AE2F5E" w:rsidRPr="00EF5447" w14:paraId="1310115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50D2F" w14:textId="77777777" w:rsidR="00AE2F5E" w:rsidRPr="00EF5447" w:rsidRDefault="00AE2F5E" w:rsidP="00215D8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957B824" w14:textId="77777777" w:rsidR="00AE2F5E" w:rsidRPr="00EF5447" w:rsidRDefault="00AE2F5E" w:rsidP="00215D8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53FFE6A" w14:textId="77777777" w:rsidR="00AE2F5E" w:rsidRPr="00EF5447" w:rsidRDefault="00AE2F5E" w:rsidP="00215D8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AE2F5E" w:rsidRPr="00EF5447" w14:paraId="56BEB1D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5C823" w14:textId="77777777" w:rsidR="00AE2F5E" w:rsidRPr="00EF5447" w:rsidRDefault="00AE2F5E" w:rsidP="00215D8F">
            <w:pPr>
              <w:pStyle w:val="TAC"/>
              <w:rPr>
                <w:lang w:eastAsia="fr-FR"/>
              </w:rPr>
            </w:pPr>
            <w:r w:rsidRPr="00EF5447">
              <w:t>DC_3A-3A-7A_n77A</w:t>
            </w:r>
          </w:p>
          <w:p w14:paraId="438BD3E3" w14:textId="77777777" w:rsidR="00AE2F5E" w:rsidRPr="00EF5447" w:rsidRDefault="00AE2F5E" w:rsidP="00215D8F">
            <w:pPr>
              <w:pStyle w:val="TAC"/>
              <w:rPr>
                <w:lang w:eastAsia="fi-FI"/>
              </w:rPr>
            </w:pPr>
            <w:r w:rsidRPr="00EF5447">
              <w:rPr>
                <w:lang w:eastAsia="fi-FI"/>
              </w:rPr>
              <w:t>DC_3A-7A-7A_n77A</w:t>
            </w:r>
          </w:p>
          <w:p w14:paraId="664C77E4" w14:textId="77777777" w:rsidR="00AE2F5E" w:rsidRPr="00EF5447" w:rsidRDefault="00AE2F5E" w:rsidP="00215D8F">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1EA04A29" w14:textId="77777777" w:rsidR="00AE2F5E" w:rsidRPr="00EF5447" w:rsidRDefault="00AE2F5E" w:rsidP="00215D8F">
            <w:pPr>
              <w:pStyle w:val="TAC"/>
              <w:rPr>
                <w:lang w:eastAsia="fr-FR"/>
              </w:rPr>
            </w:pPr>
            <w:r w:rsidRPr="00EF5447">
              <w:t>DC_3A_n77A</w:t>
            </w:r>
          </w:p>
          <w:p w14:paraId="0649C2B1" w14:textId="77777777" w:rsidR="00AE2F5E" w:rsidRPr="00EF5447" w:rsidRDefault="00AE2F5E" w:rsidP="00215D8F">
            <w:pPr>
              <w:pStyle w:val="TAC"/>
              <w:rPr>
                <w:lang w:eastAsia="fi-FI"/>
              </w:rPr>
            </w:pPr>
            <w:r w:rsidRPr="00EF5447">
              <w:t>DC_7A_n77A</w:t>
            </w:r>
          </w:p>
        </w:tc>
      </w:tr>
      <w:tr w:rsidR="00AE2F5E" w:rsidRPr="00EF5447" w14:paraId="44874EF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8EE53" w14:textId="77777777" w:rsidR="00AE2F5E" w:rsidRPr="00EF5447" w:rsidRDefault="00AE2F5E" w:rsidP="00215D8F">
            <w:pPr>
              <w:pStyle w:val="TAC"/>
              <w:rPr>
                <w:noProof/>
                <w:lang w:eastAsia="zh-CN"/>
              </w:rPr>
            </w:pPr>
            <w:r w:rsidRPr="00EF5447">
              <w:rPr>
                <w:noProof/>
                <w:lang w:eastAsia="zh-CN"/>
              </w:rPr>
              <w:t>DC_3A-7A_n78A</w:t>
            </w:r>
            <w:r w:rsidRPr="00EF5447">
              <w:rPr>
                <w:noProof/>
                <w:vertAlign w:val="superscript"/>
                <w:lang w:eastAsia="zh-CN"/>
              </w:rPr>
              <w:t>5</w:t>
            </w:r>
          </w:p>
          <w:p w14:paraId="0D9BDDF7" w14:textId="77777777" w:rsidR="00AE2F5E" w:rsidRPr="00EF5447" w:rsidRDefault="00AE2F5E" w:rsidP="00215D8F">
            <w:pPr>
              <w:pStyle w:val="TAC"/>
              <w:rPr>
                <w:noProof/>
                <w:vertAlign w:val="superscript"/>
                <w:lang w:eastAsia="zh-CN"/>
              </w:rPr>
            </w:pPr>
            <w:r w:rsidRPr="00EF5447">
              <w:rPr>
                <w:lang w:eastAsia="zh-CN"/>
              </w:rPr>
              <w:t>DC_3C-7A_n78A</w:t>
            </w:r>
            <w:r w:rsidRPr="00EF5447">
              <w:rPr>
                <w:noProof/>
                <w:vertAlign w:val="superscript"/>
                <w:lang w:eastAsia="zh-CN"/>
              </w:rPr>
              <w:t>5</w:t>
            </w:r>
          </w:p>
          <w:p w14:paraId="2F9F114B" w14:textId="77777777" w:rsidR="00AE2F5E" w:rsidRPr="00EF5447" w:rsidRDefault="00AE2F5E" w:rsidP="00215D8F">
            <w:pPr>
              <w:pStyle w:val="TAC"/>
              <w:rPr>
                <w:noProof/>
                <w:lang w:eastAsia="zh-CN"/>
              </w:rPr>
            </w:pPr>
            <w:r w:rsidRPr="00EF5447">
              <w:rPr>
                <w:noProof/>
                <w:lang w:eastAsia="zh-CN"/>
              </w:rPr>
              <w:t>DC_3A-7C_n78A</w:t>
            </w:r>
            <w:r w:rsidRPr="00EF5447">
              <w:rPr>
                <w:noProof/>
                <w:vertAlign w:val="superscript"/>
                <w:lang w:eastAsia="zh-CN"/>
              </w:rPr>
              <w:t>5</w:t>
            </w:r>
          </w:p>
          <w:p w14:paraId="04672572" w14:textId="77777777" w:rsidR="00AE2F5E" w:rsidRPr="00EF5447" w:rsidRDefault="00AE2F5E" w:rsidP="00215D8F">
            <w:pPr>
              <w:pStyle w:val="TAC"/>
              <w:rPr>
                <w:noProof/>
                <w:lang w:eastAsia="zh-CN"/>
              </w:rPr>
            </w:pPr>
            <w:r w:rsidRPr="00EF5447">
              <w:rPr>
                <w:noProof/>
                <w:lang w:eastAsia="zh-CN"/>
              </w:rPr>
              <w:t>DC_3C-7C_n78A</w:t>
            </w:r>
            <w:r w:rsidRPr="00EF5447">
              <w:rPr>
                <w:noProof/>
                <w:vertAlign w:val="superscript"/>
                <w:lang w:eastAsia="zh-CN"/>
              </w:rPr>
              <w:t>5</w:t>
            </w:r>
          </w:p>
          <w:p w14:paraId="04142690" w14:textId="77777777" w:rsidR="00AE2F5E" w:rsidRPr="00EF5447" w:rsidRDefault="00AE2F5E" w:rsidP="00215D8F">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1812DE" w14:textId="77777777" w:rsidR="00AE2F5E" w:rsidRPr="00EF5447" w:rsidRDefault="00AE2F5E" w:rsidP="00215D8F">
            <w:pPr>
              <w:pStyle w:val="TAC"/>
              <w:rPr>
                <w:noProof/>
                <w:lang w:eastAsia="zh-CN"/>
              </w:rPr>
            </w:pPr>
            <w:r w:rsidRPr="00EF5447">
              <w:rPr>
                <w:noProof/>
                <w:lang w:eastAsia="zh-CN"/>
              </w:rPr>
              <w:t>DC_3A_n78A</w:t>
            </w:r>
          </w:p>
          <w:p w14:paraId="7A989D18" w14:textId="77777777" w:rsidR="00AE2F5E" w:rsidRPr="00EF5447" w:rsidRDefault="00AE2F5E" w:rsidP="00215D8F">
            <w:pPr>
              <w:pStyle w:val="TAC"/>
              <w:rPr>
                <w:noProof/>
                <w:lang w:eastAsia="zh-CN"/>
              </w:rPr>
            </w:pPr>
            <w:r w:rsidRPr="00EF5447">
              <w:rPr>
                <w:noProof/>
                <w:lang w:eastAsia="zh-CN"/>
              </w:rPr>
              <w:t>DC_3C_n78A</w:t>
            </w:r>
          </w:p>
          <w:p w14:paraId="4BCFA8BD" w14:textId="77777777" w:rsidR="00AE2F5E" w:rsidRPr="00EF5447" w:rsidRDefault="00AE2F5E" w:rsidP="00215D8F">
            <w:pPr>
              <w:pStyle w:val="TAC"/>
              <w:rPr>
                <w:noProof/>
                <w:lang w:eastAsia="zh-CN"/>
              </w:rPr>
            </w:pPr>
            <w:r w:rsidRPr="00EF5447">
              <w:rPr>
                <w:noProof/>
                <w:lang w:eastAsia="zh-CN"/>
              </w:rPr>
              <w:t>DC_7A_n78A</w:t>
            </w:r>
          </w:p>
          <w:p w14:paraId="788940C9" w14:textId="77777777" w:rsidR="00AE2F5E" w:rsidRPr="00EF5447" w:rsidRDefault="00AE2F5E" w:rsidP="00215D8F">
            <w:pPr>
              <w:pStyle w:val="TAC"/>
              <w:rPr>
                <w:noProof/>
                <w:lang w:eastAsia="zh-CN"/>
              </w:rPr>
            </w:pPr>
            <w:r w:rsidRPr="00EF5447">
              <w:rPr>
                <w:noProof/>
                <w:lang w:eastAsia="zh-CN"/>
              </w:rPr>
              <w:t>DC_7C_n78A</w:t>
            </w:r>
          </w:p>
        </w:tc>
      </w:tr>
      <w:tr w:rsidR="00AE2F5E" w:rsidRPr="00EF5447" w14:paraId="036103D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ED1B98" w14:textId="77777777" w:rsidR="00AE2F5E" w:rsidRPr="00EF5447" w:rsidRDefault="00AE2F5E" w:rsidP="00215D8F">
            <w:pPr>
              <w:pStyle w:val="TAC"/>
              <w:rPr>
                <w:noProof/>
                <w:lang w:eastAsia="zh-CN"/>
              </w:rPr>
            </w:pPr>
            <w:r w:rsidRPr="00EF5447">
              <w:rPr>
                <w:noProof/>
                <w:lang w:eastAsia="zh-CN"/>
              </w:rPr>
              <w:t>DC_3A-7A_n78(2A)</w:t>
            </w:r>
            <w:r w:rsidRPr="00EF5447">
              <w:rPr>
                <w:noProof/>
                <w:vertAlign w:val="superscript"/>
                <w:lang w:eastAsia="zh-CN"/>
              </w:rPr>
              <w:t>5</w:t>
            </w:r>
          </w:p>
          <w:p w14:paraId="44486318" w14:textId="77777777" w:rsidR="00AE2F5E" w:rsidRPr="00EF5447" w:rsidRDefault="00AE2F5E" w:rsidP="00215D8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80E777F" w14:textId="77777777" w:rsidR="00AE2F5E" w:rsidRPr="00EF5447" w:rsidRDefault="00AE2F5E" w:rsidP="00215D8F">
            <w:pPr>
              <w:pStyle w:val="TAC"/>
              <w:rPr>
                <w:noProof/>
                <w:lang w:eastAsia="zh-CN"/>
              </w:rPr>
            </w:pPr>
            <w:r w:rsidRPr="00EF5447">
              <w:rPr>
                <w:noProof/>
                <w:lang w:eastAsia="zh-CN"/>
              </w:rPr>
              <w:t>DC_3A-7C_n78(2A)</w:t>
            </w:r>
            <w:r w:rsidRPr="00EF5447">
              <w:rPr>
                <w:noProof/>
                <w:vertAlign w:val="superscript"/>
                <w:lang w:eastAsia="zh-CN"/>
              </w:rPr>
              <w:t>5</w:t>
            </w:r>
          </w:p>
          <w:p w14:paraId="4E0B0C91" w14:textId="77777777" w:rsidR="00AE2F5E" w:rsidRPr="00EF5447" w:rsidRDefault="00AE2F5E" w:rsidP="00215D8F">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EDF0D1" w14:textId="77777777" w:rsidR="00AE2F5E" w:rsidRPr="00EF5447" w:rsidRDefault="00AE2F5E" w:rsidP="00215D8F">
            <w:pPr>
              <w:pStyle w:val="TAC"/>
              <w:rPr>
                <w:noProof/>
                <w:lang w:eastAsia="zh-CN"/>
              </w:rPr>
            </w:pPr>
            <w:r w:rsidRPr="00EF5447">
              <w:rPr>
                <w:noProof/>
                <w:lang w:eastAsia="zh-CN"/>
              </w:rPr>
              <w:t>DC_3A_n78A</w:t>
            </w:r>
          </w:p>
          <w:p w14:paraId="7B3C491B" w14:textId="77777777" w:rsidR="00AE2F5E" w:rsidRPr="00EF5447" w:rsidRDefault="00AE2F5E" w:rsidP="00215D8F">
            <w:pPr>
              <w:pStyle w:val="TAC"/>
              <w:rPr>
                <w:noProof/>
                <w:lang w:eastAsia="zh-CN"/>
              </w:rPr>
            </w:pPr>
            <w:r w:rsidRPr="00EF5447">
              <w:rPr>
                <w:noProof/>
                <w:lang w:eastAsia="zh-CN"/>
              </w:rPr>
              <w:t>DC_7A_n78A</w:t>
            </w:r>
          </w:p>
          <w:p w14:paraId="52CD8014" w14:textId="77777777" w:rsidR="00AE2F5E" w:rsidRPr="00EF5447" w:rsidRDefault="00AE2F5E" w:rsidP="00215D8F">
            <w:pPr>
              <w:pStyle w:val="TAC"/>
              <w:rPr>
                <w:noProof/>
                <w:lang w:eastAsia="zh-CN"/>
              </w:rPr>
            </w:pPr>
            <w:r w:rsidRPr="00EF5447">
              <w:rPr>
                <w:noProof/>
                <w:lang w:eastAsia="zh-CN"/>
              </w:rPr>
              <w:t>DC_3C_n78A</w:t>
            </w:r>
          </w:p>
          <w:p w14:paraId="30B74F11" w14:textId="77777777" w:rsidR="00AE2F5E" w:rsidRPr="00EF5447" w:rsidRDefault="00AE2F5E" w:rsidP="00215D8F">
            <w:pPr>
              <w:pStyle w:val="TAC"/>
              <w:rPr>
                <w:noProof/>
                <w:lang w:eastAsia="zh-CN"/>
              </w:rPr>
            </w:pPr>
            <w:r w:rsidRPr="00EF5447">
              <w:rPr>
                <w:noProof/>
                <w:lang w:eastAsia="zh-CN"/>
              </w:rPr>
              <w:t>DC_7C_n78A</w:t>
            </w:r>
          </w:p>
        </w:tc>
      </w:tr>
      <w:tr w:rsidR="00AE2F5E" w:rsidRPr="00EF5447" w14:paraId="7002B3D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C04BA" w14:textId="77777777" w:rsidR="00AE2F5E" w:rsidRPr="00EF5447" w:rsidRDefault="00AE2F5E" w:rsidP="00215D8F">
            <w:pPr>
              <w:pStyle w:val="TAC"/>
              <w:rPr>
                <w:noProof/>
                <w:lang w:eastAsia="zh-CN"/>
              </w:rPr>
            </w:pPr>
            <w:r w:rsidRPr="00EF5447">
              <w:rPr>
                <w:noProof/>
                <w:lang w:eastAsia="zh-CN"/>
              </w:rPr>
              <w:t>DC_3A-3A-7A_n78A</w:t>
            </w:r>
          </w:p>
          <w:p w14:paraId="02AE15F6" w14:textId="77777777" w:rsidR="00AE2F5E" w:rsidRPr="00EF5447" w:rsidRDefault="00AE2F5E" w:rsidP="00215D8F">
            <w:pPr>
              <w:pStyle w:val="TAC"/>
              <w:rPr>
                <w:noProof/>
                <w:lang w:eastAsia="zh-CN"/>
              </w:rPr>
            </w:pPr>
            <w:r w:rsidRPr="00EF5447">
              <w:rPr>
                <w:noProof/>
                <w:lang w:eastAsia="zh-CN"/>
              </w:rPr>
              <w:t>DC_3A-7A-7A_n78A</w:t>
            </w:r>
            <w:r w:rsidRPr="00EF5447">
              <w:rPr>
                <w:noProof/>
                <w:vertAlign w:val="superscript"/>
                <w:lang w:eastAsia="zh-CN"/>
              </w:rPr>
              <w:t>5</w:t>
            </w:r>
          </w:p>
          <w:p w14:paraId="6B8D2F4B" w14:textId="77777777" w:rsidR="00AE2F5E" w:rsidRPr="00EF5447" w:rsidRDefault="00AE2F5E" w:rsidP="00215D8F">
            <w:pPr>
              <w:pStyle w:val="TAC"/>
              <w:rPr>
                <w:noProof/>
                <w:lang w:eastAsia="zh-CN"/>
              </w:rPr>
            </w:pPr>
            <w:r w:rsidRPr="00EF5447">
              <w:rPr>
                <w:noProof/>
                <w:lang w:eastAsia="zh-CN"/>
              </w:rPr>
              <w:t>DC_3A-3A-7A-7A_n78A</w:t>
            </w:r>
          </w:p>
          <w:p w14:paraId="225C418B" w14:textId="77777777" w:rsidR="00AE2F5E" w:rsidRPr="00EF5447" w:rsidRDefault="00AE2F5E" w:rsidP="00215D8F">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4B2E43" w14:textId="77777777" w:rsidR="00AE2F5E" w:rsidRPr="00EF5447" w:rsidRDefault="00AE2F5E" w:rsidP="00215D8F">
            <w:pPr>
              <w:pStyle w:val="TAC"/>
              <w:rPr>
                <w:noProof/>
                <w:lang w:eastAsia="zh-CN"/>
              </w:rPr>
            </w:pPr>
            <w:r w:rsidRPr="00EF5447">
              <w:rPr>
                <w:noProof/>
                <w:lang w:eastAsia="zh-CN"/>
              </w:rPr>
              <w:t>DC_3A_n78A</w:t>
            </w:r>
          </w:p>
          <w:p w14:paraId="073AA619" w14:textId="77777777" w:rsidR="00AE2F5E" w:rsidRPr="00EF5447" w:rsidRDefault="00AE2F5E" w:rsidP="00215D8F">
            <w:pPr>
              <w:pStyle w:val="TAC"/>
              <w:rPr>
                <w:noProof/>
                <w:lang w:eastAsia="zh-CN"/>
              </w:rPr>
            </w:pPr>
            <w:r w:rsidRPr="00EF5447">
              <w:rPr>
                <w:noProof/>
                <w:lang w:eastAsia="zh-CN"/>
              </w:rPr>
              <w:t>DC_7A_n78A</w:t>
            </w:r>
          </w:p>
        </w:tc>
      </w:tr>
      <w:tr w:rsidR="00AE2F5E" w:rsidRPr="00EF5447" w14:paraId="4744ECB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9559C" w14:textId="77777777" w:rsidR="00AE2F5E" w:rsidRPr="00EF5447" w:rsidRDefault="00AE2F5E" w:rsidP="00215D8F">
            <w:pPr>
              <w:pStyle w:val="TAC"/>
              <w:rPr>
                <w:lang w:eastAsia="zh-CN"/>
              </w:rPr>
            </w:pPr>
            <w:r w:rsidRPr="00EF5447">
              <w:rPr>
                <w:lang w:eastAsia="zh-CN"/>
              </w:rPr>
              <w:t>DC_3A_n7A-n78A</w:t>
            </w:r>
          </w:p>
          <w:p w14:paraId="0B15FEBE" w14:textId="77777777" w:rsidR="00AE2F5E" w:rsidRPr="00EF5447" w:rsidRDefault="00AE2F5E" w:rsidP="00215D8F">
            <w:pPr>
              <w:pStyle w:val="TAC"/>
              <w:rPr>
                <w:lang w:eastAsia="zh-CN"/>
              </w:rPr>
            </w:pPr>
            <w:r w:rsidRPr="00EF5447">
              <w:rPr>
                <w:lang w:eastAsia="zh-CN"/>
              </w:rPr>
              <w:t>DC_3A_n7B-n78A</w:t>
            </w:r>
          </w:p>
          <w:p w14:paraId="65DA73EC" w14:textId="77777777" w:rsidR="00AE2F5E" w:rsidRPr="00EF5447" w:rsidRDefault="00AE2F5E" w:rsidP="00215D8F">
            <w:pPr>
              <w:pStyle w:val="TAC"/>
              <w:rPr>
                <w:lang w:eastAsia="zh-CN"/>
              </w:rPr>
            </w:pPr>
            <w:r w:rsidRPr="00EF5447">
              <w:rPr>
                <w:lang w:eastAsia="zh-CN"/>
              </w:rPr>
              <w:t>DC_3C_n7A-n78A</w:t>
            </w:r>
          </w:p>
          <w:p w14:paraId="089E07B8" w14:textId="77777777" w:rsidR="00AE2F5E" w:rsidRPr="00EF5447" w:rsidRDefault="00AE2F5E" w:rsidP="00215D8F">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319ACF4C" w14:textId="2E373C9F" w:rsidR="00AE2F5E" w:rsidRDefault="00AE2F5E" w:rsidP="00215D8F">
            <w:pPr>
              <w:pStyle w:val="TAC"/>
              <w:rPr>
                <w:ins w:id="38" w:author="Ericsson" w:date="2021-01-14T17:55:00Z"/>
                <w:lang w:eastAsia="zh-CN"/>
              </w:rPr>
            </w:pPr>
            <w:r w:rsidRPr="00EF5447">
              <w:rPr>
                <w:lang w:eastAsia="zh-CN"/>
              </w:rPr>
              <w:t>DC_3A_n7A</w:t>
            </w:r>
          </w:p>
          <w:p w14:paraId="181D702A" w14:textId="59678B14" w:rsidR="00AE2F5E" w:rsidRPr="00EF5447" w:rsidRDefault="00AE2F5E" w:rsidP="00AE2F5E">
            <w:pPr>
              <w:pStyle w:val="TAC"/>
              <w:rPr>
                <w:lang w:eastAsia="zh-CN"/>
              </w:rPr>
            </w:pPr>
            <w:ins w:id="39" w:author="Ericsson" w:date="2021-01-14T17:55:00Z">
              <w:r>
                <w:rPr>
                  <w:lang w:eastAsia="zh-CN"/>
                </w:rPr>
                <w:t>DC_3A_n7B</w:t>
              </w:r>
            </w:ins>
          </w:p>
          <w:p w14:paraId="1B0F6BF5" w14:textId="744F721A" w:rsidR="00AE2F5E" w:rsidRDefault="00AE2F5E" w:rsidP="00215D8F">
            <w:pPr>
              <w:pStyle w:val="TAC"/>
              <w:rPr>
                <w:ins w:id="40" w:author="Ericsson" w:date="2021-01-14T17:55:00Z"/>
                <w:lang w:eastAsia="zh-CN"/>
              </w:rPr>
            </w:pPr>
            <w:r w:rsidRPr="00EF5447">
              <w:rPr>
                <w:lang w:eastAsia="zh-CN"/>
              </w:rPr>
              <w:t>DC_3C_n7A</w:t>
            </w:r>
          </w:p>
          <w:p w14:paraId="26D9489B" w14:textId="360ECDBC" w:rsidR="00AE2F5E" w:rsidRPr="00EF5447" w:rsidRDefault="00AE2F5E" w:rsidP="00AE2F5E">
            <w:pPr>
              <w:pStyle w:val="TAC"/>
              <w:rPr>
                <w:lang w:eastAsia="zh-CN"/>
              </w:rPr>
            </w:pPr>
            <w:ins w:id="41" w:author="Ericsson" w:date="2021-01-14T17:55:00Z">
              <w:r>
                <w:rPr>
                  <w:lang w:eastAsia="zh-CN"/>
                </w:rPr>
                <w:t>DC_3C_n7B</w:t>
              </w:r>
            </w:ins>
          </w:p>
          <w:p w14:paraId="39AD4536" w14:textId="77777777" w:rsidR="00AE2F5E" w:rsidRPr="00EF5447" w:rsidRDefault="00AE2F5E" w:rsidP="00215D8F">
            <w:pPr>
              <w:pStyle w:val="TAC"/>
              <w:rPr>
                <w:lang w:eastAsia="zh-CN"/>
              </w:rPr>
            </w:pPr>
            <w:r w:rsidRPr="00EF5447">
              <w:rPr>
                <w:lang w:eastAsia="zh-CN"/>
              </w:rPr>
              <w:t>DC_3A_n78A</w:t>
            </w:r>
          </w:p>
        </w:tc>
      </w:tr>
      <w:tr w:rsidR="00AE2F5E" w:rsidRPr="00EF5447" w14:paraId="25637CA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3A79AE" w14:textId="77777777" w:rsidR="00AE2F5E" w:rsidRPr="00EF5447" w:rsidRDefault="00AE2F5E" w:rsidP="00215D8F">
            <w:pPr>
              <w:pStyle w:val="TAC"/>
              <w:rPr>
                <w:lang w:eastAsia="zh-CN"/>
              </w:rPr>
            </w:pPr>
            <w:r w:rsidRPr="00EF5447">
              <w:rPr>
                <w:lang w:eastAsia="zh-CN"/>
              </w:rPr>
              <w:lastRenderedPageBreak/>
              <w:t>DC_3A-3A_n7A-n78A</w:t>
            </w:r>
          </w:p>
          <w:p w14:paraId="705AE771" w14:textId="77777777" w:rsidR="00AE2F5E" w:rsidRPr="00EF5447" w:rsidRDefault="00AE2F5E" w:rsidP="00215D8F">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6A6DD515" w14:textId="77777777" w:rsidR="00AE2F5E" w:rsidRPr="00EF5447" w:rsidRDefault="00AE2F5E" w:rsidP="00215D8F">
            <w:pPr>
              <w:pStyle w:val="TAC"/>
              <w:rPr>
                <w:lang w:eastAsia="zh-CN"/>
              </w:rPr>
            </w:pPr>
            <w:r w:rsidRPr="00EF5447">
              <w:rPr>
                <w:lang w:eastAsia="zh-CN"/>
              </w:rPr>
              <w:t>DC_3A_n7A</w:t>
            </w:r>
          </w:p>
          <w:p w14:paraId="12946A5D" w14:textId="77777777" w:rsidR="00AE2F5E" w:rsidRPr="00EF5447" w:rsidRDefault="00AE2F5E" w:rsidP="00215D8F">
            <w:pPr>
              <w:pStyle w:val="TAC"/>
              <w:rPr>
                <w:lang w:eastAsia="zh-CN"/>
              </w:rPr>
            </w:pPr>
            <w:r w:rsidRPr="00EF5447">
              <w:rPr>
                <w:lang w:eastAsia="zh-CN"/>
              </w:rPr>
              <w:t>DC_3A_n7B</w:t>
            </w:r>
          </w:p>
          <w:p w14:paraId="62C11C31" w14:textId="77777777" w:rsidR="00AE2F5E" w:rsidRPr="00EF5447" w:rsidRDefault="00AE2F5E" w:rsidP="00215D8F">
            <w:pPr>
              <w:pStyle w:val="TAC"/>
              <w:rPr>
                <w:lang w:eastAsia="zh-CN"/>
              </w:rPr>
            </w:pPr>
            <w:r w:rsidRPr="00EF5447">
              <w:rPr>
                <w:lang w:eastAsia="zh-CN"/>
              </w:rPr>
              <w:t>DC_3A_n78A</w:t>
            </w:r>
          </w:p>
        </w:tc>
      </w:tr>
      <w:tr w:rsidR="00AE2F5E" w:rsidRPr="00EF5447" w14:paraId="403F92D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238B5" w14:textId="77777777" w:rsidR="00AE2F5E" w:rsidRPr="00EF5447" w:rsidRDefault="00AE2F5E" w:rsidP="00215D8F">
            <w:pPr>
              <w:pStyle w:val="TAC"/>
              <w:rPr>
                <w:lang w:eastAsia="zh-CN"/>
              </w:rPr>
            </w:pPr>
            <w:r w:rsidRPr="00EF5447">
              <w:rPr>
                <w:lang w:eastAsia="zh-CN"/>
              </w:rPr>
              <w:t>DC_3A-8A_n1A</w:t>
            </w:r>
          </w:p>
          <w:p w14:paraId="7436655F" w14:textId="77777777" w:rsidR="00AE2F5E" w:rsidRPr="00EF5447" w:rsidRDefault="00AE2F5E" w:rsidP="00215D8F">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65DBE3D2" w14:textId="77777777" w:rsidR="00AE2F5E" w:rsidRPr="00EF5447" w:rsidRDefault="00AE2F5E" w:rsidP="00215D8F">
            <w:pPr>
              <w:pStyle w:val="TAC"/>
              <w:rPr>
                <w:lang w:eastAsia="zh-CN"/>
              </w:rPr>
            </w:pPr>
            <w:r w:rsidRPr="00EF5447">
              <w:rPr>
                <w:lang w:eastAsia="zh-CN"/>
              </w:rPr>
              <w:t>DC_3A_n1A</w:t>
            </w:r>
          </w:p>
          <w:p w14:paraId="3FBFE84C" w14:textId="77777777" w:rsidR="00AE2F5E" w:rsidRPr="00EF5447" w:rsidRDefault="00AE2F5E" w:rsidP="00215D8F">
            <w:pPr>
              <w:pStyle w:val="TAC"/>
              <w:rPr>
                <w:lang w:eastAsia="zh-CN"/>
              </w:rPr>
            </w:pPr>
            <w:r w:rsidRPr="00EF5447">
              <w:rPr>
                <w:lang w:eastAsia="zh-CN"/>
              </w:rPr>
              <w:t>DC_8A_n1A</w:t>
            </w:r>
          </w:p>
        </w:tc>
      </w:tr>
      <w:tr w:rsidR="00AE2F5E" w:rsidRPr="00EF5447" w14:paraId="75381DA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F1E74C" w14:textId="77777777" w:rsidR="00AE2F5E" w:rsidRPr="00EF5447" w:rsidRDefault="00AE2F5E" w:rsidP="00215D8F">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8434599" w14:textId="77777777" w:rsidR="00AE2F5E" w:rsidRPr="00EF5447" w:rsidRDefault="00AE2F5E" w:rsidP="00215D8F">
            <w:pPr>
              <w:pStyle w:val="TAC"/>
              <w:rPr>
                <w:lang w:eastAsia="zh-CN"/>
              </w:rPr>
            </w:pPr>
            <w:r w:rsidRPr="00EF5447">
              <w:rPr>
                <w:lang w:eastAsia="zh-CN"/>
              </w:rPr>
              <w:t>DC_3A_n1A</w:t>
            </w:r>
          </w:p>
          <w:p w14:paraId="67D1C324" w14:textId="77777777" w:rsidR="00AE2F5E" w:rsidRPr="00EF5447" w:rsidRDefault="00AE2F5E" w:rsidP="00215D8F">
            <w:pPr>
              <w:pStyle w:val="TAC"/>
              <w:rPr>
                <w:lang w:eastAsia="zh-CN"/>
              </w:rPr>
            </w:pPr>
            <w:r w:rsidRPr="00EF5447">
              <w:rPr>
                <w:lang w:eastAsia="zh-CN"/>
              </w:rPr>
              <w:t>DC_8A_n1A</w:t>
            </w:r>
          </w:p>
        </w:tc>
      </w:tr>
      <w:tr w:rsidR="00AE2F5E" w:rsidRPr="00EF5447" w14:paraId="37CCD17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D5BCBA" w14:textId="77777777" w:rsidR="00AE2F5E" w:rsidRPr="00EF5447" w:rsidRDefault="00AE2F5E" w:rsidP="00215D8F">
            <w:pPr>
              <w:pStyle w:val="TAC"/>
              <w:rPr>
                <w:lang w:eastAsia="zh-CN"/>
              </w:rPr>
            </w:pPr>
            <w:r w:rsidRPr="00EF5447">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6B5DC34" w14:textId="77777777" w:rsidR="00AE2F5E" w:rsidRPr="00EF5447" w:rsidRDefault="00AE2F5E" w:rsidP="00215D8F">
            <w:pPr>
              <w:pStyle w:val="TAC"/>
              <w:rPr>
                <w:rFonts w:cs="Arial"/>
                <w:lang w:eastAsia="ja-JP"/>
              </w:rPr>
            </w:pPr>
            <w:r w:rsidRPr="00EF5447">
              <w:rPr>
                <w:rFonts w:cs="Arial"/>
                <w:lang w:eastAsia="ja-JP"/>
              </w:rPr>
              <w:t>DC_3A_n8A</w:t>
            </w:r>
          </w:p>
          <w:p w14:paraId="59CD65F2" w14:textId="77777777" w:rsidR="00AE2F5E" w:rsidRPr="00EF5447" w:rsidRDefault="00AE2F5E" w:rsidP="00215D8F">
            <w:pPr>
              <w:pStyle w:val="TAC"/>
              <w:rPr>
                <w:lang w:eastAsia="zh-CN"/>
              </w:rPr>
            </w:pPr>
            <w:r w:rsidRPr="00EF5447">
              <w:rPr>
                <w:rFonts w:cs="Arial"/>
                <w:lang w:eastAsia="ja-JP"/>
              </w:rPr>
              <w:t>DC_3A_n40A</w:t>
            </w:r>
          </w:p>
        </w:tc>
      </w:tr>
      <w:tr w:rsidR="00AE2F5E" w:rsidRPr="00EF5447" w14:paraId="54F70A8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C0F21" w14:textId="77777777" w:rsidR="00AE2F5E" w:rsidRPr="00EF5447" w:rsidRDefault="00AE2F5E" w:rsidP="00215D8F">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32D4379" w14:textId="77777777" w:rsidR="00AE2F5E" w:rsidRPr="00EF5447" w:rsidRDefault="00AE2F5E" w:rsidP="00215D8F">
            <w:pPr>
              <w:pStyle w:val="TAC"/>
              <w:rPr>
                <w:lang w:eastAsia="fr-FR"/>
              </w:rPr>
            </w:pPr>
            <w:r w:rsidRPr="00EF5447">
              <w:t>DC_3A_n28A</w:t>
            </w:r>
          </w:p>
          <w:p w14:paraId="5A8254AB" w14:textId="77777777" w:rsidR="00AE2F5E" w:rsidRPr="00EF5447" w:rsidRDefault="00AE2F5E" w:rsidP="00215D8F">
            <w:pPr>
              <w:pStyle w:val="TAC"/>
              <w:rPr>
                <w:lang w:eastAsia="zh-CN"/>
              </w:rPr>
            </w:pPr>
            <w:r w:rsidRPr="00EF5447">
              <w:t>DC_8A_n28A</w:t>
            </w:r>
          </w:p>
        </w:tc>
      </w:tr>
      <w:tr w:rsidR="00AE2F5E" w:rsidRPr="00EF5447" w14:paraId="793F037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5C8250" w14:textId="77777777" w:rsidR="00AE2F5E" w:rsidRPr="00EF5447" w:rsidRDefault="00AE2F5E" w:rsidP="00215D8F">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0C000EA8" w14:textId="77777777" w:rsidR="00AE2F5E" w:rsidRPr="00EF5447" w:rsidRDefault="00AE2F5E" w:rsidP="00215D8F">
            <w:pPr>
              <w:pStyle w:val="TAC"/>
            </w:pPr>
            <w:r w:rsidRPr="00EF5447">
              <w:rPr>
                <w:rFonts w:cs="Arial"/>
                <w:color w:val="000000"/>
                <w:szCs w:val="18"/>
              </w:rPr>
              <w:t>DC_3A_n40A</w:t>
            </w:r>
            <w:r w:rsidRPr="00EF5447">
              <w:rPr>
                <w:rFonts w:cs="Arial"/>
                <w:color w:val="000000"/>
                <w:szCs w:val="18"/>
              </w:rPr>
              <w:br/>
              <w:t>DC_8A_n40A</w:t>
            </w:r>
          </w:p>
        </w:tc>
      </w:tr>
      <w:tr w:rsidR="00AE2F5E" w:rsidRPr="00EF5447" w14:paraId="5A2BD67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74F487" w14:textId="77777777" w:rsidR="00AE2F5E" w:rsidRPr="00EF5447" w:rsidRDefault="00AE2F5E" w:rsidP="00215D8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7ED5A21A" w14:textId="77777777" w:rsidR="00AE2F5E" w:rsidRPr="00EF5447" w:rsidRDefault="00AE2F5E" w:rsidP="00215D8F">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64B8AF16" w14:textId="77777777" w:rsidR="00AE2F5E" w:rsidRPr="00EF5447" w:rsidRDefault="00AE2F5E" w:rsidP="00215D8F">
            <w:pPr>
              <w:pStyle w:val="TAC"/>
            </w:pPr>
            <w:r w:rsidRPr="00EF5447">
              <w:t>DC_3A_n77A</w:t>
            </w:r>
          </w:p>
          <w:p w14:paraId="1C21DD19" w14:textId="77777777" w:rsidR="00AE2F5E" w:rsidRPr="00EF5447" w:rsidRDefault="00AE2F5E" w:rsidP="00215D8F">
            <w:pPr>
              <w:pStyle w:val="TAC"/>
              <w:rPr>
                <w:lang w:eastAsia="fi-FI"/>
              </w:rPr>
            </w:pPr>
            <w:r w:rsidRPr="00EF5447">
              <w:rPr>
                <w:lang w:eastAsia="zh-CN"/>
              </w:rPr>
              <w:t>DC_3C_n77A</w:t>
            </w:r>
            <w:r w:rsidRPr="00EF5447">
              <w:t>DC_8A_n77A</w:t>
            </w:r>
          </w:p>
        </w:tc>
      </w:tr>
      <w:tr w:rsidR="00AE2F5E" w:rsidRPr="00EF5447" w14:paraId="01E100A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F2031" w14:textId="77777777" w:rsidR="00AE2F5E" w:rsidRPr="00EF5447" w:rsidRDefault="00AE2F5E" w:rsidP="00215D8F">
            <w:pPr>
              <w:pStyle w:val="TAC"/>
            </w:pPr>
            <w:r w:rsidRPr="00EF5447">
              <w:t>DC_3A-</w:t>
            </w:r>
            <w:r w:rsidRPr="00EF5447">
              <w:rPr>
                <w:rFonts w:eastAsia="Malgun Gothic"/>
              </w:rPr>
              <w:t>8A_</w:t>
            </w:r>
            <w:r w:rsidRPr="00EF5447">
              <w:t>n</w:t>
            </w:r>
            <w:r w:rsidRPr="00EF5447">
              <w:rPr>
                <w:rFonts w:eastAsia="Malgun Gothic"/>
              </w:rPr>
              <w:t>77(2</w:t>
            </w:r>
            <w:r w:rsidRPr="00EF5447">
              <w:t>A)</w:t>
            </w:r>
          </w:p>
          <w:p w14:paraId="4B12E1E6" w14:textId="77777777" w:rsidR="00AE2F5E" w:rsidRPr="00EF5447" w:rsidRDefault="00AE2F5E" w:rsidP="00215D8F">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2E711630" w14:textId="77777777" w:rsidR="00AE2F5E" w:rsidRPr="00EF5447" w:rsidRDefault="00AE2F5E" w:rsidP="00215D8F">
            <w:pPr>
              <w:pStyle w:val="TAC"/>
            </w:pPr>
            <w:r w:rsidRPr="00EF5447">
              <w:t>DC_3A_n77A</w:t>
            </w:r>
          </w:p>
          <w:p w14:paraId="436CFCEA" w14:textId="77777777" w:rsidR="00AE2F5E" w:rsidRPr="00EF5447" w:rsidRDefault="00AE2F5E" w:rsidP="00215D8F">
            <w:pPr>
              <w:pStyle w:val="TAC"/>
            </w:pPr>
            <w:r w:rsidRPr="00EF5447">
              <w:rPr>
                <w:lang w:eastAsia="zh-CN"/>
              </w:rPr>
              <w:t>DC_3C_n77A</w:t>
            </w:r>
          </w:p>
          <w:p w14:paraId="472F6FCE" w14:textId="77777777" w:rsidR="00AE2F5E" w:rsidRPr="00EF5447" w:rsidRDefault="00AE2F5E" w:rsidP="00215D8F">
            <w:pPr>
              <w:pStyle w:val="TAC"/>
            </w:pPr>
            <w:r w:rsidRPr="00EF5447">
              <w:t>DC_8A_n77A</w:t>
            </w:r>
          </w:p>
        </w:tc>
      </w:tr>
      <w:tr w:rsidR="00AE2F5E" w:rsidRPr="00EF5447" w14:paraId="6795615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33088" w14:textId="77777777" w:rsidR="00AE2F5E" w:rsidRPr="00EF5447" w:rsidRDefault="00AE2F5E" w:rsidP="00215D8F">
            <w:pPr>
              <w:pStyle w:val="TAC"/>
              <w:rPr>
                <w:noProof/>
                <w:lang w:eastAsia="zh-CN"/>
              </w:rPr>
            </w:pPr>
            <w:r w:rsidRPr="00EF5447">
              <w:rPr>
                <w:noProof/>
                <w:lang w:eastAsia="zh-CN"/>
              </w:rPr>
              <w:t>DC_3A-8A_n78A</w:t>
            </w:r>
          </w:p>
          <w:p w14:paraId="39C9A2C8" w14:textId="77777777" w:rsidR="00AE2F5E" w:rsidRPr="00EF5447" w:rsidRDefault="00AE2F5E" w:rsidP="00215D8F">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0776A72E" w14:textId="77777777" w:rsidR="00AE2F5E" w:rsidRPr="00EF5447" w:rsidRDefault="00AE2F5E" w:rsidP="00215D8F">
            <w:pPr>
              <w:pStyle w:val="TAC"/>
              <w:rPr>
                <w:noProof/>
                <w:lang w:eastAsia="zh-CN"/>
              </w:rPr>
            </w:pPr>
            <w:r w:rsidRPr="00EF5447">
              <w:rPr>
                <w:noProof/>
                <w:lang w:eastAsia="zh-CN"/>
              </w:rPr>
              <w:t>DC_3A_n78A</w:t>
            </w:r>
          </w:p>
          <w:p w14:paraId="6DF83EFD" w14:textId="77777777" w:rsidR="00AE2F5E" w:rsidRPr="00EF5447" w:rsidRDefault="00AE2F5E" w:rsidP="00215D8F">
            <w:pPr>
              <w:pStyle w:val="TAC"/>
              <w:rPr>
                <w:noProof/>
                <w:lang w:eastAsia="zh-CN"/>
              </w:rPr>
            </w:pPr>
            <w:r w:rsidRPr="00EF5447">
              <w:rPr>
                <w:noProof/>
                <w:lang w:eastAsia="zh-CN"/>
              </w:rPr>
              <w:t>DC_8A_n78A</w:t>
            </w:r>
          </w:p>
        </w:tc>
      </w:tr>
      <w:tr w:rsidR="00AE2F5E" w:rsidRPr="00EF5447" w14:paraId="0863661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493D5" w14:textId="77777777" w:rsidR="00AE2F5E" w:rsidRPr="00EF5447" w:rsidRDefault="00AE2F5E" w:rsidP="00215D8F">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58683FEC" w14:textId="77777777" w:rsidR="00AE2F5E" w:rsidRPr="00EF5447" w:rsidRDefault="00AE2F5E" w:rsidP="00215D8F">
            <w:pPr>
              <w:pStyle w:val="TAC"/>
              <w:rPr>
                <w:noProof/>
                <w:lang w:eastAsia="zh-CN"/>
              </w:rPr>
            </w:pPr>
            <w:r w:rsidRPr="00EF5447">
              <w:rPr>
                <w:noProof/>
                <w:lang w:eastAsia="zh-CN"/>
              </w:rPr>
              <w:t>DC_3A_n78A</w:t>
            </w:r>
          </w:p>
          <w:p w14:paraId="32693001" w14:textId="77777777" w:rsidR="00AE2F5E" w:rsidRPr="00EF5447" w:rsidRDefault="00AE2F5E" w:rsidP="00215D8F">
            <w:pPr>
              <w:pStyle w:val="TAC"/>
              <w:rPr>
                <w:noProof/>
                <w:lang w:eastAsia="zh-CN"/>
              </w:rPr>
            </w:pPr>
            <w:r w:rsidRPr="00EF5447">
              <w:rPr>
                <w:noProof/>
                <w:lang w:eastAsia="zh-CN"/>
              </w:rPr>
              <w:t>DC_8A_n78A</w:t>
            </w:r>
          </w:p>
        </w:tc>
      </w:tr>
      <w:tr w:rsidR="00AE2F5E" w:rsidRPr="00EF5447" w14:paraId="7D56425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03E05" w14:textId="77777777" w:rsidR="00AE2F5E" w:rsidRPr="00EF5447" w:rsidRDefault="00AE2F5E" w:rsidP="00215D8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9683276" w14:textId="77777777" w:rsidR="00AE2F5E" w:rsidRPr="00EF5447" w:rsidRDefault="00AE2F5E" w:rsidP="00215D8F">
            <w:pPr>
              <w:pStyle w:val="TAC"/>
            </w:pPr>
            <w:r w:rsidRPr="00EF5447">
              <w:t>DC_3A_n79A</w:t>
            </w:r>
          </w:p>
          <w:p w14:paraId="5D64C13E" w14:textId="77777777" w:rsidR="00AE2F5E" w:rsidRPr="00EF5447" w:rsidRDefault="00AE2F5E" w:rsidP="00215D8F">
            <w:pPr>
              <w:pStyle w:val="TAC"/>
              <w:rPr>
                <w:noProof/>
                <w:lang w:eastAsia="zh-CN"/>
              </w:rPr>
            </w:pPr>
            <w:r w:rsidRPr="00EF5447">
              <w:t>DC_8A_n79A</w:t>
            </w:r>
          </w:p>
        </w:tc>
      </w:tr>
      <w:tr w:rsidR="00AE2F5E" w:rsidRPr="00EF5447" w14:paraId="7EA0502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3BBCC6" w14:textId="77777777" w:rsidR="00AE2F5E" w:rsidRPr="00EF5447" w:rsidRDefault="00AE2F5E" w:rsidP="00215D8F">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1BC5E88D" w14:textId="77777777" w:rsidR="00AE2F5E" w:rsidRPr="00EF5447" w:rsidRDefault="00AE2F5E" w:rsidP="00215D8F">
            <w:pPr>
              <w:pStyle w:val="TAC"/>
              <w:rPr>
                <w:rFonts w:cs="Arial"/>
                <w:lang w:eastAsia="ja-JP"/>
              </w:rPr>
            </w:pPr>
            <w:r w:rsidRPr="00EF5447">
              <w:rPr>
                <w:rFonts w:cs="Arial"/>
                <w:lang w:eastAsia="ja-JP"/>
              </w:rPr>
              <w:t>DC_3A_n8A</w:t>
            </w:r>
          </w:p>
          <w:p w14:paraId="12771D00" w14:textId="77777777" w:rsidR="00AE2F5E" w:rsidRPr="00EF5447" w:rsidRDefault="00AE2F5E" w:rsidP="00215D8F">
            <w:pPr>
              <w:pStyle w:val="TAC"/>
            </w:pPr>
            <w:r w:rsidRPr="00EF5447">
              <w:rPr>
                <w:rFonts w:cs="Arial"/>
                <w:lang w:eastAsia="ja-JP"/>
              </w:rPr>
              <w:t>DC_3A_n78A</w:t>
            </w:r>
          </w:p>
        </w:tc>
      </w:tr>
      <w:tr w:rsidR="00AE2F5E" w:rsidRPr="00EF5447" w14:paraId="733E703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30E3FA" w14:textId="77777777" w:rsidR="00AE2F5E" w:rsidRPr="00EF5447" w:rsidRDefault="00AE2F5E" w:rsidP="00215D8F">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59A6E3FB" w14:textId="77777777" w:rsidR="00AE2F5E" w:rsidRPr="00EF5447" w:rsidRDefault="00AE2F5E" w:rsidP="00215D8F">
            <w:pPr>
              <w:pStyle w:val="TAC"/>
            </w:pPr>
            <w:r w:rsidRPr="00EF5447">
              <w:t>DC_3A_n28A</w:t>
            </w:r>
          </w:p>
          <w:p w14:paraId="7284FF2E" w14:textId="77777777" w:rsidR="00AE2F5E" w:rsidRPr="00EF5447" w:rsidRDefault="00AE2F5E" w:rsidP="00215D8F">
            <w:pPr>
              <w:pStyle w:val="TAC"/>
              <w:rPr>
                <w:rFonts w:cs="Arial"/>
                <w:lang w:eastAsia="ja-JP"/>
              </w:rPr>
            </w:pPr>
            <w:r w:rsidRPr="00EF5447">
              <w:t>DC_11A_n28A</w:t>
            </w:r>
          </w:p>
        </w:tc>
      </w:tr>
      <w:tr w:rsidR="00AE2F5E" w:rsidRPr="00EF5447" w14:paraId="04594C3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64969F" w14:textId="77777777" w:rsidR="00AE2F5E" w:rsidRPr="00EF5447" w:rsidRDefault="00AE2F5E" w:rsidP="00215D8F">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56F33018" w14:textId="77777777" w:rsidR="00AE2F5E" w:rsidRPr="00EF5447" w:rsidRDefault="00AE2F5E" w:rsidP="00215D8F">
            <w:pPr>
              <w:pStyle w:val="TAC"/>
            </w:pPr>
            <w:r w:rsidRPr="00EF5447">
              <w:t>DC_3A_n77A</w:t>
            </w:r>
          </w:p>
          <w:p w14:paraId="4A88FCDB" w14:textId="77777777" w:rsidR="00AE2F5E" w:rsidRPr="00EF5447" w:rsidRDefault="00AE2F5E" w:rsidP="00215D8F">
            <w:pPr>
              <w:pStyle w:val="TAC"/>
              <w:rPr>
                <w:rFonts w:cs="Arial"/>
                <w:lang w:eastAsia="ja-JP"/>
              </w:rPr>
            </w:pPr>
            <w:r w:rsidRPr="00EF5447">
              <w:t>DC_11A_n77A</w:t>
            </w:r>
          </w:p>
        </w:tc>
      </w:tr>
      <w:tr w:rsidR="00AE2F5E" w:rsidRPr="00EF5447" w14:paraId="74E1536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CE31C5" w14:textId="77777777" w:rsidR="00AE2F5E" w:rsidRPr="00EF5447" w:rsidRDefault="00AE2F5E" w:rsidP="00215D8F">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31585791" w14:textId="77777777" w:rsidR="00AE2F5E" w:rsidRPr="00EF5447" w:rsidRDefault="00AE2F5E" w:rsidP="00215D8F">
            <w:pPr>
              <w:pStyle w:val="TAC"/>
            </w:pPr>
            <w:r w:rsidRPr="00EF5447">
              <w:t>DC_3A_n77A</w:t>
            </w:r>
          </w:p>
          <w:p w14:paraId="2524190A" w14:textId="77777777" w:rsidR="00AE2F5E" w:rsidRPr="00EF5447" w:rsidRDefault="00AE2F5E" w:rsidP="00215D8F">
            <w:pPr>
              <w:pStyle w:val="TAC"/>
              <w:rPr>
                <w:rFonts w:cs="Arial"/>
                <w:lang w:eastAsia="ja-JP"/>
              </w:rPr>
            </w:pPr>
            <w:r w:rsidRPr="00EF5447">
              <w:t>DC_11A_n77A</w:t>
            </w:r>
          </w:p>
        </w:tc>
      </w:tr>
      <w:tr w:rsidR="00AE2F5E" w:rsidRPr="00EF5447" w14:paraId="38E8FB2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4A3852" w14:textId="77777777" w:rsidR="00AE2F5E" w:rsidRPr="00EF5447" w:rsidRDefault="00AE2F5E" w:rsidP="00215D8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15F4C6C" w14:textId="77777777" w:rsidR="00AE2F5E" w:rsidRPr="00EF5447" w:rsidRDefault="00AE2F5E" w:rsidP="00215D8F">
            <w:pPr>
              <w:pStyle w:val="TAC"/>
              <w:rPr>
                <w:b/>
                <w:vertAlign w:val="superscript"/>
              </w:rPr>
            </w:pPr>
            <w:r w:rsidRPr="00EF5447">
              <w:rPr>
                <w:lang w:eastAsia="fi-FI"/>
              </w:rPr>
              <w:t>DC_3</w:t>
            </w:r>
            <w:r w:rsidRPr="00EF5447">
              <w:t>A_n3A</w:t>
            </w:r>
            <w:r w:rsidRPr="00EF5447">
              <w:rPr>
                <w:vertAlign w:val="superscript"/>
              </w:rPr>
              <w:t>2</w:t>
            </w:r>
          </w:p>
          <w:p w14:paraId="5003B2A3" w14:textId="77777777" w:rsidR="00AE2F5E" w:rsidRPr="00EF5447" w:rsidRDefault="00AE2F5E" w:rsidP="00215D8F">
            <w:pPr>
              <w:pStyle w:val="TAC"/>
              <w:rPr>
                <w:rFonts w:cs="Arial"/>
                <w:lang w:eastAsia="ja-JP"/>
              </w:rPr>
            </w:pPr>
            <w:r w:rsidRPr="00EF5447">
              <w:rPr>
                <w:lang w:eastAsia="fi-FI"/>
              </w:rPr>
              <w:t>DC_</w:t>
            </w:r>
            <w:r w:rsidRPr="00EF5447">
              <w:t>18A_n3A</w:t>
            </w:r>
          </w:p>
        </w:tc>
      </w:tr>
      <w:tr w:rsidR="00AE2F5E" w:rsidRPr="00EF5447" w14:paraId="470F4FF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F8864C" w14:textId="77777777" w:rsidR="00AE2F5E" w:rsidRPr="00B677E8" w:rsidRDefault="00AE2F5E" w:rsidP="00215D8F">
            <w:pPr>
              <w:pStyle w:val="TAC"/>
              <w:rPr>
                <w:rFonts w:cs="Arial"/>
                <w:lang w:eastAsia="ja-JP"/>
              </w:rPr>
            </w:pPr>
            <w:r w:rsidRPr="00B677E8">
              <w:rPr>
                <w:rFonts w:eastAsia="Yu Mincho"/>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4544FE1B" w14:textId="77777777" w:rsidR="00AE2F5E" w:rsidRPr="00B677E8" w:rsidRDefault="00AE2F5E" w:rsidP="00215D8F">
            <w:pPr>
              <w:pStyle w:val="TAC"/>
            </w:pPr>
            <w:r w:rsidRPr="00B677E8">
              <w:t>DC_3A_n28A</w:t>
            </w:r>
          </w:p>
          <w:p w14:paraId="02D52C40" w14:textId="77777777" w:rsidR="00AE2F5E" w:rsidRPr="00B677E8" w:rsidRDefault="00AE2F5E" w:rsidP="00215D8F">
            <w:pPr>
              <w:pStyle w:val="TAC"/>
              <w:rPr>
                <w:rFonts w:cs="Arial"/>
                <w:lang w:eastAsia="ja-JP"/>
              </w:rPr>
            </w:pPr>
            <w:r w:rsidRPr="00B677E8">
              <w:t>DC_18A_n28A</w:t>
            </w:r>
          </w:p>
        </w:tc>
      </w:tr>
      <w:tr w:rsidR="00AE2F5E" w:rsidRPr="00EF5447" w14:paraId="68835AF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AAF57" w14:textId="77777777" w:rsidR="00AE2F5E" w:rsidRPr="00EF5447" w:rsidRDefault="00AE2F5E" w:rsidP="00215D8F">
            <w:pPr>
              <w:pStyle w:val="TAC"/>
              <w:rPr>
                <w:lang w:eastAsia="zh-CN"/>
              </w:rPr>
            </w:pPr>
            <w:r w:rsidRPr="00EF5447">
              <w:rPr>
                <w:lang w:eastAsia="ja-JP"/>
              </w:rPr>
              <w:t>DC_3A-18A_n77A</w:t>
            </w:r>
          </w:p>
          <w:p w14:paraId="4AA55E78" w14:textId="77777777" w:rsidR="00AE2F5E" w:rsidRPr="00EF5447" w:rsidRDefault="00AE2F5E" w:rsidP="00215D8F">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4525EE78" w14:textId="77777777" w:rsidR="00AE2F5E" w:rsidRPr="00EF5447" w:rsidRDefault="00AE2F5E" w:rsidP="00215D8F">
            <w:pPr>
              <w:pStyle w:val="TAC"/>
              <w:rPr>
                <w:rFonts w:eastAsia="MS Mincho"/>
                <w:lang w:eastAsia="ja-JP"/>
              </w:rPr>
            </w:pPr>
            <w:r w:rsidRPr="00EF5447">
              <w:rPr>
                <w:rFonts w:eastAsia="MS Mincho"/>
                <w:lang w:eastAsia="ja-JP"/>
              </w:rPr>
              <w:t>DC_3A_n77A</w:t>
            </w:r>
          </w:p>
          <w:p w14:paraId="5B3A595E" w14:textId="77777777" w:rsidR="00AE2F5E" w:rsidRPr="00EF5447" w:rsidRDefault="00AE2F5E" w:rsidP="00215D8F">
            <w:pPr>
              <w:pStyle w:val="TAC"/>
            </w:pPr>
            <w:r w:rsidRPr="00EF5447">
              <w:rPr>
                <w:rFonts w:eastAsia="MS Mincho"/>
                <w:lang w:eastAsia="ja-JP"/>
              </w:rPr>
              <w:t>DC_18A_n77A</w:t>
            </w:r>
          </w:p>
        </w:tc>
      </w:tr>
      <w:tr w:rsidR="00AE2F5E" w:rsidRPr="00EF5447" w14:paraId="039012C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4A9B1" w14:textId="77777777" w:rsidR="00AE2F5E" w:rsidRPr="00EF5447" w:rsidRDefault="00AE2F5E" w:rsidP="00215D8F">
            <w:pPr>
              <w:pStyle w:val="TAC"/>
              <w:rPr>
                <w:lang w:eastAsia="zh-CN"/>
              </w:rPr>
            </w:pPr>
            <w:r w:rsidRPr="00EF5447">
              <w:rPr>
                <w:lang w:eastAsia="ja-JP"/>
              </w:rPr>
              <w:t>DC_3A-18A_n78A</w:t>
            </w:r>
          </w:p>
          <w:p w14:paraId="6F2EB27B" w14:textId="77777777" w:rsidR="00AE2F5E" w:rsidRPr="00EF5447" w:rsidRDefault="00AE2F5E" w:rsidP="00215D8F">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6D8207F3" w14:textId="77777777" w:rsidR="00AE2F5E" w:rsidRPr="00EF5447" w:rsidRDefault="00AE2F5E" w:rsidP="00215D8F">
            <w:pPr>
              <w:pStyle w:val="TAC"/>
              <w:rPr>
                <w:lang w:eastAsia="ja-JP"/>
              </w:rPr>
            </w:pPr>
            <w:r w:rsidRPr="00EF5447">
              <w:rPr>
                <w:lang w:eastAsia="ja-JP"/>
              </w:rPr>
              <w:t>DC_3A_n78A</w:t>
            </w:r>
          </w:p>
          <w:p w14:paraId="3077EB71" w14:textId="77777777" w:rsidR="00AE2F5E" w:rsidRPr="00EF5447" w:rsidRDefault="00AE2F5E" w:rsidP="00215D8F">
            <w:pPr>
              <w:pStyle w:val="TAC"/>
            </w:pPr>
            <w:r w:rsidRPr="00EF5447">
              <w:rPr>
                <w:lang w:eastAsia="ja-JP"/>
              </w:rPr>
              <w:t>DC_18A_n78A</w:t>
            </w:r>
          </w:p>
        </w:tc>
      </w:tr>
      <w:tr w:rsidR="00AE2F5E" w:rsidRPr="00EF5447" w14:paraId="0A645DC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C8BF8" w14:textId="77777777" w:rsidR="00AE2F5E" w:rsidRPr="00EF5447" w:rsidRDefault="00AE2F5E" w:rsidP="00215D8F">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4D028DB9" w14:textId="77777777" w:rsidR="00AE2F5E" w:rsidRPr="00EF5447" w:rsidRDefault="00AE2F5E" w:rsidP="00215D8F">
            <w:pPr>
              <w:pStyle w:val="TAC"/>
              <w:rPr>
                <w:lang w:eastAsia="ja-JP"/>
              </w:rPr>
            </w:pPr>
            <w:r w:rsidRPr="00EF5447">
              <w:rPr>
                <w:lang w:eastAsia="ja-JP"/>
              </w:rPr>
              <w:t>DC_3A_n79A</w:t>
            </w:r>
          </w:p>
          <w:p w14:paraId="7603C9DF" w14:textId="77777777" w:rsidR="00AE2F5E" w:rsidRPr="00EF5447" w:rsidRDefault="00AE2F5E" w:rsidP="00215D8F">
            <w:pPr>
              <w:pStyle w:val="TAC"/>
            </w:pPr>
            <w:r w:rsidRPr="00EF5447">
              <w:rPr>
                <w:lang w:eastAsia="ja-JP"/>
              </w:rPr>
              <w:t>DC_18A_n79A</w:t>
            </w:r>
          </w:p>
        </w:tc>
      </w:tr>
      <w:tr w:rsidR="00AE2F5E" w:rsidRPr="00EF5447" w14:paraId="7497681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6E9F8B" w14:textId="77777777" w:rsidR="00AE2F5E" w:rsidRPr="00EF5447" w:rsidRDefault="00AE2F5E" w:rsidP="00215D8F">
            <w:pPr>
              <w:pStyle w:val="TAC"/>
              <w:rPr>
                <w:lang w:eastAsia="ja-JP"/>
              </w:rPr>
            </w:pPr>
            <w:r w:rsidRPr="00EF5447">
              <w:rPr>
                <w:lang w:eastAsia="ja-JP"/>
              </w:rPr>
              <w:t>DC_3A-19A_n1A</w:t>
            </w:r>
          </w:p>
        </w:tc>
        <w:tc>
          <w:tcPr>
            <w:tcW w:w="5862" w:type="dxa"/>
            <w:tcBorders>
              <w:top w:val="single" w:sz="4" w:space="0" w:color="auto"/>
              <w:left w:val="single" w:sz="4" w:space="0" w:color="auto"/>
              <w:bottom w:val="single" w:sz="4" w:space="0" w:color="auto"/>
              <w:right w:val="single" w:sz="4" w:space="0" w:color="auto"/>
            </w:tcBorders>
          </w:tcPr>
          <w:p w14:paraId="79EB61D2" w14:textId="77777777" w:rsidR="00AE2F5E" w:rsidRPr="00EF5447" w:rsidRDefault="00AE2F5E" w:rsidP="00215D8F">
            <w:pPr>
              <w:pStyle w:val="TAC"/>
            </w:pPr>
            <w:r w:rsidRPr="00EF5447">
              <w:t>DC_3A_n1A</w:t>
            </w:r>
          </w:p>
          <w:p w14:paraId="5614BCAF" w14:textId="77777777" w:rsidR="00AE2F5E" w:rsidRPr="00EF5447" w:rsidRDefault="00AE2F5E" w:rsidP="00215D8F">
            <w:pPr>
              <w:pStyle w:val="TAC"/>
              <w:rPr>
                <w:lang w:eastAsia="ja-JP"/>
              </w:rPr>
            </w:pPr>
            <w:r w:rsidRPr="00EF5447">
              <w:t>DC_19A_n1A</w:t>
            </w:r>
          </w:p>
        </w:tc>
      </w:tr>
      <w:tr w:rsidR="00AE2F5E" w:rsidRPr="00EF5447" w14:paraId="7ED27DB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1A82D" w14:textId="77777777" w:rsidR="00AE2F5E" w:rsidRPr="00EF5447" w:rsidRDefault="00AE2F5E" w:rsidP="00215D8F">
            <w:pPr>
              <w:pStyle w:val="TAC"/>
              <w:rPr>
                <w:noProof/>
                <w:lang w:eastAsia="zh-CN"/>
              </w:rPr>
            </w:pPr>
            <w:r w:rsidRPr="00EF5447">
              <w:rPr>
                <w:noProof/>
                <w:lang w:eastAsia="zh-CN"/>
              </w:rPr>
              <w:t>DC_3A-19A_n77A</w:t>
            </w:r>
            <w:r w:rsidRPr="00EF5447">
              <w:rPr>
                <w:noProof/>
                <w:vertAlign w:val="superscript"/>
                <w:lang w:eastAsia="zh-CN"/>
              </w:rPr>
              <w:t>5</w:t>
            </w:r>
          </w:p>
          <w:p w14:paraId="5C1DB491" w14:textId="77777777" w:rsidR="00AE2F5E" w:rsidRPr="00EF5447" w:rsidRDefault="00AE2F5E" w:rsidP="00215D8F">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A50001" w14:textId="77777777" w:rsidR="00AE2F5E" w:rsidRPr="00EF5447" w:rsidRDefault="00AE2F5E" w:rsidP="00215D8F">
            <w:pPr>
              <w:pStyle w:val="TAC"/>
              <w:rPr>
                <w:noProof/>
                <w:lang w:eastAsia="zh-CN"/>
              </w:rPr>
            </w:pPr>
            <w:r w:rsidRPr="00EF5447">
              <w:rPr>
                <w:noProof/>
                <w:lang w:eastAsia="zh-CN"/>
              </w:rPr>
              <w:t>DC_3A_n77A</w:t>
            </w:r>
          </w:p>
          <w:p w14:paraId="26FE24B2" w14:textId="77777777" w:rsidR="00AE2F5E" w:rsidRPr="00EF5447" w:rsidRDefault="00AE2F5E" w:rsidP="00215D8F">
            <w:pPr>
              <w:pStyle w:val="TAC"/>
              <w:rPr>
                <w:noProof/>
                <w:lang w:eastAsia="zh-CN"/>
              </w:rPr>
            </w:pPr>
            <w:r w:rsidRPr="00EF5447">
              <w:rPr>
                <w:noProof/>
                <w:lang w:eastAsia="zh-CN"/>
              </w:rPr>
              <w:t>DC_19A_n77A</w:t>
            </w:r>
          </w:p>
        </w:tc>
      </w:tr>
      <w:tr w:rsidR="00AE2F5E" w:rsidRPr="00EF5447" w14:paraId="0FF468A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E4A32" w14:textId="77777777" w:rsidR="00AE2F5E" w:rsidRPr="00EF5447" w:rsidRDefault="00AE2F5E" w:rsidP="00215D8F">
            <w:pPr>
              <w:pStyle w:val="TAC"/>
              <w:rPr>
                <w:noProof/>
                <w:lang w:eastAsia="zh-CN"/>
              </w:rPr>
            </w:pPr>
            <w:r w:rsidRPr="00EF5447">
              <w:rPr>
                <w:noProof/>
                <w:lang w:eastAsia="zh-CN"/>
              </w:rPr>
              <w:t>DC_3A-19A_n78A</w:t>
            </w:r>
            <w:r w:rsidRPr="00EF5447">
              <w:rPr>
                <w:noProof/>
                <w:vertAlign w:val="superscript"/>
                <w:lang w:eastAsia="zh-CN"/>
              </w:rPr>
              <w:t>5</w:t>
            </w:r>
          </w:p>
          <w:p w14:paraId="46E1434B" w14:textId="77777777" w:rsidR="00AE2F5E" w:rsidRPr="00EF5447" w:rsidRDefault="00AE2F5E" w:rsidP="00215D8F">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DF7A13" w14:textId="77777777" w:rsidR="00AE2F5E" w:rsidRPr="00EF5447" w:rsidRDefault="00AE2F5E" w:rsidP="00215D8F">
            <w:pPr>
              <w:pStyle w:val="TAC"/>
              <w:rPr>
                <w:noProof/>
                <w:lang w:eastAsia="zh-CN"/>
              </w:rPr>
            </w:pPr>
            <w:r w:rsidRPr="00EF5447">
              <w:rPr>
                <w:noProof/>
                <w:lang w:eastAsia="zh-CN"/>
              </w:rPr>
              <w:t>DC_3A_n78A</w:t>
            </w:r>
          </w:p>
          <w:p w14:paraId="7A5AFEF8" w14:textId="77777777" w:rsidR="00AE2F5E" w:rsidRPr="00EF5447" w:rsidRDefault="00AE2F5E" w:rsidP="00215D8F">
            <w:pPr>
              <w:pStyle w:val="TAC"/>
              <w:rPr>
                <w:noProof/>
                <w:lang w:eastAsia="zh-CN"/>
              </w:rPr>
            </w:pPr>
            <w:r w:rsidRPr="00EF5447">
              <w:rPr>
                <w:noProof/>
                <w:lang w:eastAsia="zh-CN"/>
              </w:rPr>
              <w:t>DC_19A_n78A</w:t>
            </w:r>
          </w:p>
        </w:tc>
      </w:tr>
      <w:tr w:rsidR="00AE2F5E" w:rsidRPr="00EF5447" w14:paraId="72A9EA4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FB28C" w14:textId="77777777" w:rsidR="00AE2F5E" w:rsidRPr="00EF5447" w:rsidRDefault="00AE2F5E" w:rsidP="00215D8F">
            <w:pPr>
              <w:pStyle w:val="TAC"/>
              <w:rPr>
                <w:noProof/>
                <w:lang w:eastAsia="zh-CN"/>
              </w:rPr>
            </w:pPr>
            <w:r w:rsidRPr="00EF5447">
              <w:rPr>
                <w:noProof/>
                <w:lang w:eastAsia="zh-CN"/>
              </w:rPr>
              <w:t>DC_3A-19A_n79A</w:t>
            </w:r>
            <w:r w:rsidRPr="00EF5447">
              <w:rPr>
                <w:noProof/>
                <w:vertAlign w:val="superscript"/>
                <w:lang w:eastAsia="zh-CN"/>
              </w:rPr>
              <w:t>5</w:t>
            </w:r>
          </w:p>
          <w:p w14:paraId="28518392" w14:textId="77777777" w:rsidR="00AE2F5E" w:rsidRPr="00EF5447" w:rsidRDefault="00AE2F5E" w:rsidP="00215D8F">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1424B" w14:textId="77777777" w:rsidR="00AE2F5E" w:rsidRPr="00EF5447" w:rsidRDefault="00AE2F5E" w:rsidP="00215D8F">
            <w:pPr>
              <w:pStyle w:val="TAC"/>
              <w:rPr>
                <w:noProof/>
                <w:lang w:eastAsia="zh-CN"/>
              </w:rPr>
            </w:pPr>
            <w:r w:rsidRPr="00EF5447">
              <w:rPr>
                <w:noProof/>
                <w:lang w:eastAsia="zh-CN"/>
              </w:rPr>
              <w:t>DC_3A_n79A</w:t>
            </w:r>
          </w:p>
          <w:p w14:paraId="2EC91150" w14:textId="77777777" w:rsidR="00AE2F5E" w:rsidRPr="00EF5447" w:rsidRDefault="00AE2F5E" w:rsidP="00215D8F">
            <w:pPr>
              <w:pStyle w:val="TAC"/>
              <w:rPr>
                <w:noProof/>
                <w:lang w:eastAsia="zh-CN"/>
              </w:rPr>
            </w:pPr>
            <w:r w:rsidRPr="00EF5447">
              <w:rPr>
                <w:noProof/>
                <w:lang w:eastAsia="zh-CN"/>
              </w:rPr>
              <w:t>DC_19A_n79A</w:t>
            </w:r>
          </w:p>
        </w:tc>
      </w:tr>
      <w:tr w:rsidR="00AE2F5E" w:rsidRPr="00EF5447" w14:paraId="20761F1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8D72D1" w14:textId="77777777" w:rsidR="00AE2F5E" w:rsidRPr="00EF5447" w:rsidRDefault="00AE2F5E" w:rsidP="00215D8F">
            <w:pPr>
              <w:pStyle w:val="TAC"/>
              <w:rPr>
                <w:lang w:eastAsia="ja-JP"/>
              </w:rPr>
            </w:pPr>
            <w:r w:rsidRPr="00EF5447">
              <w:rPr>
                <w:lang w:eastAsia="ja-JP"/>
              </w:rPr>
              <w:t>DC_3A-20A_n1A</w:t>
            </w:r>
          </w:p>
          <w:p w14:paraId="7C7AB1A3" w14:textId="77777777" w:rsidR="00AE2F5E" w:rsidRPr="00EF5447" w:rsidRDefault="00AE2F5E" w:rsidP="00215D8F">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09FDA1D8" w14:textId="77777777" w:rsidR="00AE2F5E" w:rsidRPr="00EF5447" w:rsidRDefault="00AE2F5E" w:rsidP="00215D8F">
            <w:pPr>
              <w:pStyle w:val="TAC"/>
              <w:rPr>
                <w:lang w:eastAsia="fi-FI"/>
              </w:rPr>
            </w:pPr>
            <w:r w:rsidRPr="00EF5447">
              <w:rPr>
                <w:lang w:eastAsia="fi-FI"/>
              </w:rPr>
              <w:t>DC_3A_n1A</w:t>
            </w:r>
          </w:p>
          <w:p w14:paraId="62369709" w14:textId="77777777" w:rsidR="00AE2F5E" w:rsidRPr="00EF5447" w:rsidRDefault="00AE2F5E" w:rsidP="00215D8F">
            <w:pPr>
              <w:pStyle w:val="TAC"/>
              <w:rPr>
                <w:lang w:eastAsia="fi-FI"/>
              </w:rPr>
            </w:pPr>
            <w:r w:rsidRPr="00EF5447">
              <w:rPr>
                <w:lang w:eastAsia="fi-FI"/>
              </w:rPr>
              <w:t>DC_3C_n1A</w:t>
            </w:r>
          </w:p>
          <w:p w14:paraId="634D1D9E" w14:textId="77777777" w:rsidR="00AE2F5E" w:rsidRPr="00EF5447" w:rsidRDefault="00AE2F5E" w:rsidP="00215D8F">
            <w:pPr>
              <w:pStyle w:val="TAC"/>
              <w:rPr>
                <w:noProof/>
                <w:lang w:eastAsia="zh-CN"/>
              </w:rPr>
            </w:pPr>
            <w:r w:rsidRPr="00EF5447">
              <w:rPr>
                <w:lang w:eastAsia="fi-FI"/>
              </w:rPr>
              <w:t>DC_20A_n1A</w:t>
            </w:r>
          </w:p>
        </w:tc>
      </w:tr>
      <w:tr w:rsidR="00AE2F5E" w:rsidRPr="00EF5447" w14:paraId="0596287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2EC39" w14:textId="77777777" w:rsidR="00AE2F5E" w:rsidRPr="00EF5447" w:rsidRDefault="00AE2F5E" w:rsidP="00215D8F">
            <w:pPr>
              <w:pStyle w:val="TAC"/>
            </w:pPr>
            <w:r w:rsidRPr="00EF5447">
              <w:t>DC_3A-20A_n7A</w:t>
            </w:r>
          </w:p>
          <w:p w14:paraId="157D3C1F" w14:textId="77777777" w:rsidR="00AE2F5E" w:rsidRPr="00EF5447" w:rsidRDefault="00AE2F5E" w:rsidP="00215D8F">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00783D05" w14:textId="77777777" w:rsidR="00AE2F5E" w:rsidRPr="00EF5447" w:rsidRDefault="00AE2F5E" w:rsidP="00215D8F">
            <w:pPr>
              <w:pStyle w:val="TAC"/>
              <w:rPr>
                <w:lang w:eastAsia="fi-FI"/>
              </w:rPr>
            </w:pPr>
            <w:r w:rsidRPr="00EF5447">
              <w:rPr>
                <w:lang w:eastAsia="fi-FI"/>
              </w:rPr>
              <w:t>DC_3A_n7A</w:t>
            </w:r>
          </w:p>
          <w:p w14:paraId="1FC98E6F" w14:textId="77777777" w:rsidR="00AE2F5E" w:rsidRPr="00EF5447" w:rsidRDefault="00AE2F5E" w:rsidP="00215D8F">
            <w:pPr>
              <w:pStyle w:val="TAC"/>
              <w:rPr>
                <w:lang w:eastAsia="fi-FI"/>
              </w:rPr>
            </w:pPr>
            <w:r w:rsidRPr="00EF5447">
              <w:rPr>
                <w:lang w:eastAsia="fi-FI"/>
              </w:rPr>
              <w:t>DC_3C_n7A</w:t>
            </w:r>
          </w:p>
          <w:p w14:paraId="1269F2D9" w14:textId="77777777" w:rsidR="00AE2F5E" w:rsidRPr="00EF5447" w:rsidRDefault="00AE2F5E" w:rsidP="00215D8F">
            <w:pPr>
              <w:pStyle w:val="TAC"/>
              <w:rPr>
                <w:lang w:eastAsia="fi-FI"/>
              </w:rPr>
            </w:pPr>
            <w:r w:rsidRPr="00EF5447">
              <w:rPr>
                <w:lang w:eastAsia="fi-FI"/>
              </w:rPr>
              <w:t>DC_20A_n7A</w:t>
            </w:r>
          </w:p>
        </w:tc>
      </w:tr>
      <w:tr w:rsidR="00AE2F5E" w:rsidRPr="00EF5447" w14:paraId="13EAF21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C27B3" w14:textId="77777777" w:rsidR="00AE2F5E" w:rsidRPr="00EF5447" w:rsidRDefault="00AE2F5E" w:rsidP="00215D8F">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3DABEFE2" w14:textId="77777777" w:rsidR="00AE2F5E" w:rsidRPr="00EF5447" w:rsidRDefault="00AE2F5E" w:rsidP="00215D8F">
            <w:pPr>
              <w:pStyle w:val="TAC"/>
              <w:rPr>
                <w:szCs w:val="18"/>
                <w:lang w:eastAsia="ja-JP"/>
              </w:rPr>
            </w:pPr>
            <w:r w:rsidRPr="00EF5447">
              <w:rPr>
                <w:szCs w:val="18"/>
                <w:lang w:eastAsia="fi-FI"/>
              </w:rPr>
              <w:t>DC_3A_</w:t>
            </w:r>
            <w:r w:rsidRPr="00EF5447">
              <w:rPr>
                <w:szCs w:val="18"/>
                <w:lang w:eastAsia="ja-JP"/>
              </w:rPr>
              <w:t>n8A</w:t>
            </w:r>
          </w:p>
          <w:p w14:paraId="081E77EA" w14:textId="77777777" w:rsidR="00AE2F5E" w:rsidRPr="00EF5447" w:rsidRDefault="00AE2F5E" w:rsidP="00215D8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AE2F5E" w:rsidRPr="00EF5447" w14:paraId="09445FB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5580DE" w14:textId="77777777" w:rsidR="00AE2F5E" w:rsidRPr="00EF5447" w:rsidRDefault="00AE2F5E" w:rsidP="00215D8F">
            <w:pPr>
              <w:pStyle w:val="TAC"/>
              <w:rPr>
                <w:noProof/>
                <w:lang w:eastAsia="zh-CN"/>
              </w:rPr>
            </w:pPr>
            <w:r w:rsidRPr="00EF5447">
              <w:rPr>
                <w:noProof/>
                <w:lang w:eastAsia="zh-CN"/>
              </w:rPr>
              <w:t>DC_3A-20A_n28A</w:t>
            </w:r>
            <w:r w:rsidRPr="00EF5447">
              <w:rPr>
                <w:noProof/>
                <w:vertAlign w:val="superscript"/>
                <w:lang w:eastAsia="zh-CN"/>
              </w:rPr>
              <w:t>5,6</w:t>
            </w:r>
          </w:p>
          <w:p w14:paraId="663DA6CD" w14:textId="77777777" w:rsidR="00AE2F5E" w:rsidRPr="00EF5447" w:rsidRDefault="00AE2F5E" w:rsidP="00215D8F">
            <w:pPr>
              <w:pStyle w:val="TAC"/>
              <w:rPr>
                <w:noProof/>
                <w:lang w:eastAsia="zh-CN"/>
              </w:rPr>
            </w:pPr>
            <w:r w:rsidRPr="00EF5447">
              <w:rPr>
                <w:noProof/>
              </w:rPr>
              <w:t>DC_3C-20A_n28A</w:t>
            </w:r>
          </w:p>
        </w:tc>
        <w:tc>
          <w:tcPr>
            <w:tcW w:w="5862" w:type="dxa"/>
            <w:tcBorders>
              <w:top w:val="single" w:sz="4" w:space="0" w:color="auto"/>
              <w:left w:val="single" w:sz="4" w:space="0" w:color="auto"/>
              <w:bottom w:val="single" w:sz="4" w:space="0" w:color="auto"/>
              <w:right w:val="single" w:sz="4" w:space="0" w:color="auto"/>
            </w:tcBorders>
            <w:hideMark/>
          </w:tcPr>
          <w:p w14:paraId="663504BA" w14:textId="77777777" w:rsidR="00AE2F5E" w:rsidRPr="00EF5447" w:rsidRDefault="00AE2F5E" w:rsidP="00215D8F">
            <w:pPr>
              <w:pStyle w:val="TAC"/>
              <w:rPr>
                <w:noProof/>
                <w:lang w:eastAsia="zh-CN"/>
              </w:rPr>
            </w:pPr>
            <w:r w:rsidRPr="00EF5447">
              <w:rPr>
                <w:noProof/>
                <w:lang w:eastAsia="zh-CN"/>
              </w:rPr>
              <w:t>DC_3A_n28A</w:t>
            </w:r>
          </w:p>
          <w:p w14:paraId="1B032FE2" w14:textId="77777777" w:rsidR="00AE2F5E" w:rsidRPr="00EF5447" w:rsidRDefault="00AE2F5E" w:rsidP="00215D8F">
            <w:pPr>
              <w:pStyle w:val="TAC"/>
              <w:rPr>
                <w:noProof/>
                <w:lang w:eastAsia="zh-CN"/>
              </w:rPr>
            </w:pPr>
            <w:r w:rsidRPr="00EF5447">
              <w:rPr>
                <w:noProof/>
              </w:rPr>
              <w:t>DC_3C_n28A</w:t>
            </w:r>
          </w:p>
          <w:p w14:paraId="6450C28C" w14:textId="77777777" w:rsidR="00AE2F5E" w:rsidRPr="00EF5447" w:rsidRDefault="00AE2F5E" w:rsidP="00215D8F">
            <w:pPr>
              <w:pStyle w:val="TAC"/>
              <w:rPr>
                <w:noProof/>
                <w:lang w:eastAsia="zh-CN"/>
              </w:rPr>
            </w:pPr>
            <w:r w:rsidRPr="00EF5447">
              <w:rPr>
                <w:noProof/>
                <w:lang w:eastAsia="zh-CN"/>
              </w:rPr>
              <w:t>DC_20A_n28A</w:t>
            </w:r>
          </w:p>
        </w:tc>
      </w:tr>
      <w:tr w:rsidR="00AE2F5E" w:rsidRPr="00EF5447" w14:paraId="05418C9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87D58" w14:textId="77777777" w:rsidR="00AE2F5E" w:rsidRPr="00EF5447" w:rsidRDefault="00AE2F5E" w:rsidP="00215D8F">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098D639A" w14:textId="77777777" w:rsidR="00AE2F5E" w:rsidRPr="00EF5447" w:rsidRDefault="00AE2F5E" w:rsidP="00215D8F">
            <w:pPr>
              <w:pStyle w:val="TAC"/>
              <w:rPr>
                <w:noProof/>
                <w:lang w:eastAsia="zh-CN"/>
              </w:rPr>
            </w:pPr>
            <w:r w:rsidRPr="00EF5447">
              <w:rPr>
                <w:noProof/>
                <w:lang w:eastAsia="zh-CN"/>
              </w:rPr>
              <w:t>DC_3A_n41A</w:t>
            </w:r>
          </w:p>
          <w:p w14:paraId="1032BB21" w14:textId="77777777" w:rsidR="00AE2F5E" w:rsidRPr="00EF5447" w:rsidRDefault="00AE2F5E" w:rsidP="00215D8F">
            <w:pPr>
              <w:pStyle w:val="TAC"/>
              <w:rPr>
                <w:noProof/>
                <w:lang w:eastAsia="zh-CN"/>
              </w:rPr>
            </w:pPr>
            <w:r w:rsidRPr="00EF5447">
              <w:rPr>
                <w:noProof/>
                <w:lang w:eastAsia="zh-CN"/>
              </w:rPr>
              <w:t>DC_20A_n41A</w:t>
            </w:r>
          </w:p>
        </w:tc>
      </w:tr>
      <w:tr w:rsidR="00AE2F5E" w:rsidRPr="00EF5447" w14:paraId="08020F1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B987B" w14:textId="77777777" w:rsidR="00AE2F5E" w:rsidRPr="00EF5447" w:rsidRDefault="00AE2F5E" w:rsidP="00215D8F">
            <w:pPr>
              <w:pStyle w:val="TAC"/>
              <w:rPr>
                <w:noProof/>
                <w:lang w:eastAsia="zh-CN"/>
              </w:rPr>
            </w:pPr>
            <w:r w:rsidRPr="00EF5447">
              <w:rPr>
                <w:lang w:eastAsia="fi-FI"/>
              </w:rPr>
              <w:lastRenderedPageBreak/>
              <w:t>DC_3C-20A_n41A</w:t>
            </w:r>
          </w:p>
        </w:tc>
        <w:tc>
          <w:tcPr>
            <w:tcW w:w="5862" w:type="dxa"/>
            <w:tcBorders>
              <w:top w:val="single" w:sz="4" w:space="0" w:color="auto"/>
              <w:left w:val="single" w:sz="4" w:space="0" w:color="auto"/>
              <w:bottom w:val="single" w:sz="4" w:space="0" w:color="auto"/>
              <w:right w:val="single" w:sz="4" w:space="0" w:color="auto"/>
            </w:tcBorders>
            <w:hideMark/>
          </w:tcPr>
          <w:p w14:paraId="3DD58ACA" w14:textId="77777777" w:rsidR="00AE2F5E" w:rsidRPr="00EF5447" w:rsidRDefault="00AE2F5E" w:rsidP="00215D8F">
            <w:pPr>
              <w:pStyle w:val="TAC"/>
              <w:rPr>
                <w:lang w:eastAsia="fi-FI"/>
              </w:rPr>
            </w:pPr>
            <w:r w:rsidRPr="00EF5447">
              <w:rPr>
                <w:lang w:eastAsia="fi-FI"/>
              </w:rPr>
              <w:t>DC_3C_n41A</w:t>
            </w:r>
          </w:p>
          <w:p w14:paraId="443A34A2" w14:textId="77777777" w:rsidR="00AE2F5E" w:rsidRPr="00EF5447" w:rsidRDefault="00AE2F5E" w:rsidP="00215D8F">
            <w:pPr>
              <w:pStyle w:val="TAC"/>
              <w:rPr>
                <w:noProof/>
                <w:lang w:eastAsia="zh-CN"/>
              </w:rPr>
            </w:pPr>
            <w:r w:rsidRPr="00EF5447">
              <w:rPr>
                <w:lang w:eastAsia="fi-FI"/>
              </w:rPr>
              <w:t>DC_20A_n41A</w:t>
            </w:r>
          </w:p>
        </w:tc>
      </w:tr>
      <w:tr w:rsidR="00AE2F5E" w:rsidRPr="00EF5447" w14:paraId="19D24A9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A59FF" w14:textId="77777777" w:rsidR="00AE2F5E" w:rsidRPr="00EF5447" w:rsidRDefault="00AE2F5E" w:rsidP="00215D8F">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722B67A5" w14:textId="77777777" w:rsidR="00AE2F5E" w:rsidRPr="00EF5447" w:rsidRDefault="00AE2F5E" w:rsidP="00215D8F">
            <w:pPr>
              <w:pStyle w:val="TAC"/>
              <w:rPr>
                <w:lang w:eastAsia="fi-FI"/>
              </w:rPr>
            </w:pPr>
            <w:r w:rsidRPr="00EF5447">
              <w:rPr>
                <w:lang w:eastAsia="fi-FI"/>
              </w:rPr>
              <w:t>DC_3A_n38A</w:t>
            </w:r>
          </w:p>
          <w:p w14:paraId="0634273F" w14:textId="77777777" w:rsidR="00AE2F5E" w:rsidRPr="00EF5447" w:rsidRDefault="00AE2F5E" w:rsidP="00215D8F">
            <w:pPr>
              <w:pStyle w:val="TAC"/>
              <w:rPr>
                <w:noProof/>
                <w:lang w:eastAsia="zh-CN"/>
              </w:rPr>
            </w:pPr>
            <w:r w:rsidRPr="00EF5447">
              <w:rPr>
                <w:lang w:eastAsia="fi-FI"/>
              </w:rPr>
              <w:t>DC_20A_n38A</w:t>
            </w:r>
          </w:p>
        </w:tc>
      </w:tr>
      <w:tr w:rsidR="00AE2F5E" w:rsidRPr="00EF5447" w14:paraId="23F94E9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837CBC" w14:textId="77777777" w:rsidR="00AE2F5E" w:rsidRPr="00EF5447" w:rsidRDefault="00AE2F5E" w:rsidP="00215D8F">
            <w:pPr>
              <w:pStyle w:val="TAC"/>
              <w:rPr>
                <w:noProof/>
                <w:lang w:eastAsia="zh-CN"/>
              </w:rPr>
            </w:pPr>
            <w:r w:rsidRPr="00EF5447">
              <w:rPr>
                <w:noProof/>
                <w:lang w:eastAsia="zh-CN"/>
              </w:rPr>
              <w:t>DC_3A-20A_n78A</w:t>
            </w:r>
            <w:r w:rsidRPr="00EF5447">
              <w:rPr>
                <w:noProof/>
                <w:vertAlign w:val="superscript"/>
                <w:lang w:eastAsia="zh-CN"/>
              </w:rPr>
              <w:t>5</w:t>
            </w:r>
          </w:p>
          <w:p w14:paraId="56550CE4" w14:textId="77777777" w:rsidR="00AE2F5E" w:rsidRPr="00EF5447" w:rsidRDefault="00AE2F5E" w:rsidP="00215D8F">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7DC6371" w14:textId="77777777" w:rsidR="00AE2F5E" w:rsidRPr="00EF5447" w:rsidRDefault="00AE2F5E" w:rsidP="00215D8F">
            <w:pPr>
              <w:pStyle w:val="TAC"/>
              <w:rPr>
                <w:noProof/>
                <w:lang w:eastAsia="zh-CN"/>
              </w:rPr>
            </w:pPr>
            <w:r w:rsidRPr="00EF5447">
              <w:rPr>
                <w:noProof/>
                <w:lang w:eastAsia="zh-CN"/>
              </w:rPr>
              <w:t>DC_3A_n78A</w:t>
            </w:r>
          </w:p>
          <w:p w14:paraId="7CDFAD01" w14:textId="77777777" w:rsidR="00AE2F5E" w:rsidRPr="00EF5447" w:rsidRDefault="00AE2F5E" w:rsidP="00215D8F">
            <w:pPr>
              <w:pStyle w:val="TAC"/>
              <w:rPr>
                <w:noProof/>
                <w:lang w:eastAsia="zh-CN"/>
              </w:rPr>
            </w:pPr>
            <w:r w:rsidRPr="00EF5447">
              <w:rPr>
                <w:noProof/>
                <w:lang w:eastAsia="zh-CN"/>
              </w:rPr>
              <w:t>DC_3C_n78A</w:t>
            </w:r>
          </w:p>
          <w:p w14:paraId="2BFD0017" w14:textId="77777777" w:rsidR="00AE2F5E" w:rsidRPr="00EF5447" w:rsidRDefault="00AE2F5E" w:rsidP="00215D8F">
            <w:pPr>
              <w:pStyle w:val="TAC"/>
              <w:rPr>
                <w:noProof/>
                <w:lang w:eastAsia="zh-CN"/>
              </w:rPr>
            </w:pPr>
            <w:r w:rsidRPr="00EF5447">
              <w:rPr>
                <w:noProof/>
                <w:lang w:eastAsia="zh-CN"/>
              </w:rPr>
              <w:t>DC_20A_n78A</w:t>
            </w:r>
          </w:p>
        </w:tc>
      </w:tr>
      <w:tr w:rsidR="00AE2F5E" w:rsidRPr="00EF5447" w14:paraId="6FDE8D5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48E7B3" w14:textId="77777777" w:rsidR="00AE2F5E" w:rsidRPr="00EF5447" w:rsidRDefault="00AE2F5E" w:rsidP="00215D8F">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3DED86A2" w14:textId="77777777" w:rsidR="00AE2F5E" w:rsidRPr="00EF5447" w:rsidRDefault="00AE2F5E" w:rsidP="00215D8F">
            <w:pPr>
              <w:pStyle w:val="TAC"/>
              <w:rPr>
                <w:noProof/>
                <w:lang w:eastAsia="zh-CN"/>
              </w:rPr>
            </w:pPr>
            <w:r w:rsidRPr="00EF5447">
              <w:rPr>
                <w:noProof/>
                <w:lang w:eastAsia="zh-CN"/>
              </w:rPr>
              <w:t>DC_3A_n20A</w:t>
            </w:r>
          </w:p>
          <w:p w14:paraId="5C52CF10" w14:textId="77777777" w:rsidR="00AE2F5E" w:rsidRPr="00EF5447" w:rsidRDefault="00AE2F5E" w:rsidP="00215D8F">
            <w:pPr>
              <w:pStyle w:val="TAC"/>
              <w:rPr>
                <w:noProof/>
                <w:lang w:eastAsia="zh-CN"/>
              </w:rPr>
            </w:pPr>
            <w:r w:rsidRPr="00EF5447">
              <w:rPr>
                <w:noProof/>
                <w:lang w:eastAsia="zh-CN"/>
              </w:rPr>
              <w:t>DC_3A_n78A</w:t>
            </w:r>
          </w:p>
        </w:tc>
      </w:tr>
      <w:tr w:rsidR="00AE2F5E" w:rsidRPr="00EF5447" w14:paraId="59A96D2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E0944D" w14:textId="77777777" w:rsidR="00AE2F5E" w:rsidRPr="00EF5447" w:rsidRDefault="00AE2F5E" w:rsidP="00215D8F">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0DA61E39" w14:textId="77777777" w:rsidR="00AE2F5E" w:rsidRPr="00EF5447" w:rsidRDefault="00AE2F5E" w:rsidP="00215D8F">
            <w:pPr>
              <w:pStyle w:val="TAC"/>
            </w:pPr>
            <w:r w:rsidRPr="00EF5447">
              <w:t>DC_3A_n1A</w:t>
            </w:r>
          </w:p>
          <w:p w14:paraId="38E238CA" w14:textId="77777777" w:rsidR="00AE2F5E" w:rsidRPr="00EF5447" w:rsidRDefault="00AE2F5E" w:rsidP="00215D8F">
            <w:pPr>
              <w:pStyle w:val="TAC"/>
              <w:rPr>
                <w:noProof/>
                <w:lang w:eastAsia="zh-CN"/>
              </w:rPr>
            </w:pPr>
            <w:r w:rsidRPr="00EF5447">
              <w:t>DC_21A_n1A</w:t>
            </w:r>
          </w:p>
        </w:tc>
      </w:tr>
      <w:tr w:rsidR="00AE2F5E" w:rsidRPr="00EF5447" w14:paraId="6F042B4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E68B5" w14:textId="77777777" w:rsidR="00AE2F5E" w:rsidRPr="00EF5447" w:rsidRDefault="00AE2F5E" w:rsidP="00215D8F">
            <w:pPr>
              <w:pStyle w:val="TAC"/>
              <w:rPr>
                <w:noProof/>
                <w:lang w:eastAsia="zh-CN"/>
              </w:rPr>
            </w:pPr>
            <w:r w:rsidRPr="00EF5447">
              <w:rPr>
                <w:noProof/>
                <w:lang w:eastAsia="zh-CN"/>
              </w:rPr>
              <w:t>DC_3A-21A_n77A</w:t>
            </w:r>
            <w:r w:rsidRPr="00EF5447">
              <w:rPr>
                <w:noProof/>
                <w:vertAlign w:val="superscript"/>
                <w:lang w:eastAsia="zh-CN"/>
              </w:rPr>
              <w:t>5</w:t>
            </w:r>
          </w:p>
          <w:p w14:paraId="3093D048" w14:textId="77777777" w:rsidR="00AE2F5E" w:rsidRPr="00EF5447" w:rsidRDefault="00AE2F5E" w:rsidP="00215D8F">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AA1C8B" w14:textId="77777777" w:rsidR="00AE2F5E" w:rsidRPr="00EF5447" w:rsidRDefault="00AE2F5E" w:rsidP="00215D8F">
            <w:pPr>
              <w:pStyle w:val="TAC"/>
              <w:rPr>
                <w:noProof/>
                <w:lang w:eastAsia="zh-CN"/>
              </w:rPr>
            </w:pPr>
            <w:r w:rsidRPr="00EF5447">
              <w:rPr>
                <w:noProof/>
                <w:lang w:eastAsia="zh-CN"/>
              </w:rPr>
              <w:t>DC_3A_n77A</w:t>
            </w:r>
          </w:p>
          <w:p w14:paraId="6615D7C9" w14:textId="77777777" w:rsidR="00AE2F5E" w:rsidRPr="00EF5447" w:rsidRDefault="00AE2F5E" w:rsidP="00215D8F">
            <w:pPr>
              <w:pStyle w:val="TAC"/>
              <w:rPr>
                <w:noProof/>
                <w:lang w:eastAsia="zh-CN"/>
              </w:rPr>
            </w:pPr>
            <w:r w:rsidRPr="00EF5447">
              <w:rPr>
                <w:noProof/>
                <w:lang w:eastAsia="zh-CN"/>
              </w:rPr>
              <w:t>DC_21A_n77A</w:t>
            </w:r>
          </w:p>
        </w:tc>
      </w:tr>
      <w:tr w:rsidR="00AE2F5E" w:rsidRPr="00EF5447" w14:paraId="0699C55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E681E" w14:textId="77777777" w:rsidR="00AE2F5E" w:rsidRPr="00EF5447" w:rsidRDefault="00AE2F5E" w:rsidP="00215D8F">
            <w:pPr>
              <w:pStyle w:val="TAC"/>
              <w:rPr>
                <w:noProof/>
                <w:lang w:eastAsia="zh-CN"/>
              </w:rPr>
            </w:pPr>
            <w:r w:rsidRPr="00EF5447">
              <w:rPr>
                <w:noProof/>
                <w:lang w:eastAsia="zh-CN"/>
              </w:rPr>
              <w:t>DC_3A-21A_n78A</w:t>
            </w:r>
            <w:r w:rsidRPr="00EF5447">
              <w:rPr>
                <w:noProof/>
                <w:vertAlign w:val="superscript"/>
                <w:lang w:eastAsia="zh-CN"/>
              </w:rPr>
              <w:t>5</w:t>
            </w:r>
          </w:p>
          <w:p w14:paraId="73ED0875" w14:textId="77777777" w:rsidR="00AE2F5E" w:rsidRPr="00EF5447" w:rsidRDefault="00AE2F5E" w:rsidP="00215D8F">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6A6E3B" w14:textId="77777777" w:rsidR="00AE2F5E" w:rsidRPr="00EF5447" w:rsidRDefault="00AE2F5E" w:rsidP="00215D8F">
            <w:pPr>
              <w:pStyle w:val="TAC"/>
              <w:rPr>
                <w:noProof/>
                <w:lang w:eastAsia="zh-CN"/>
              </w:rPr>
            </w:pPr>
            <w:r w:rsidRPr="00EF5447">
              <w:rPr>
                <w:noProof/>
                <w:lang w:eastAsia="zh-CN"/>
              </w:rPr>
              <w:t>DC_3A_n78A</w:t>
            </w:r>
          </w:p>
          <w:p w14:paraId="7913C5D7" w14:textId="77777777" w:rsidR="00AE2F5E" w:rsidRPr="00EF5447" w:rsidRDefault="00AE2F5E" w:rsidP="00215D8F">
            <w:pPr>
              <w:pStyle w:val="TAC"/>
              <w:rPr>
                <w:noProof/>
                <w:lang w:eastAsia="zh-CN"/>
              </w:rPr>
            </w:pPr>
            <w:r w:rsidRPr="00EF5447">
              <w:rPr>
                <w:noProof/>
                <w:lang w:eastAsia="zh-CN"/>
              </w:rPr>
              <w:t>DC_21A_n78A</w:t>
            </w:r>
          </w:p>
        </w:tc>
      </w:tr>
      <w:tr w:rsidR="00AE2F5E" w:rsidRPr="00EF5447" w14:paraId="5C5C0BB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45460" w14:textId="77777777" w:rsidR="00AE2F5E" w:rsidRPr="00EF5447" w:rsidRDefault="00AE2F5E" w:rsidP="00215D8F">
            <w:pPr>
              <w:pStyle w:val="TAC"/>
              <w:rPr>
                <w:noProof/>
                <w:lang w:eastAsia="zh-CN"/>
              </w:rPr>
            </w:pPr>
            <w:r w:rsidRPr="00EF5447">
              <w:rPr>
                <w:noProof/>
                <w:lang w:eastAsia="zh-CN"/>
              </w:rPr>
              <w:t>DC_3A-21A_n79A</w:t>
            </w:r>
            <w:r w:rsidRPr="00EF5447">
              <w:rPr>
                <w:noProof/>
                <w:vertAlign w:val="superscript"/>
                <w:lang w:eastAsia="zh-CN"/>
              </w:rPr>
              <w:t>5</w:t>
            </w:r>
          </w:p>
          <w:p w14:paraId="7695C26F" w14:textId="77777777" w:rsidR="00AE2F5E" w:rsidRPr="00EF5447" w:rsidRDefault="00AE2F5E" w:rsidP="00215D8F">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11B2D" w14:textId="77777777" w:rsidR="00AE2F5E" w:rsidRPr="00EF5447" w:rsidRDefault="00AE2F5E" w:rsidP="00215D8F">
            <w:pPr>
              <w:pStyle w:val="TAC"/>
              <w:rPr>
                <w:noProof/>
                <w:lang w:eastAsia="zh-CN"/>
              </w:rPr>
            </w:pPr>
            <w:r w:rsidRPr="00EF5447">
              <w:rPr>
                <w:noProof/>
                <w:lang w:eastAsia="zh-CN"/>
              </w:rPr>
              <w:t>DC_3A_n79A</w:t>
            </w:r>
          </w:p>
          <w:p w14:paraId="448C7B1E" w14:textId="77777777" w:rsidR="00AE2F5E" w:rsidRPr="00EF5447" w:rsidRDefault="00AE2F5E" w:rsidP="00215D8F">
            <w:pPr>
              <w:pStyle w:val="TAC"/>
              <w:rPr>
                <w:noProof/>
                <w:lang w:eastAsia="zh-CN"/>
              </w:rPr>
            </w:pPr>
            <w:r w:rsidRPr="00EF5447">
              <w:rPr>
                <w:noProof/>
                <w:lang w:eastAsia="zh-CN"/>
              </w:rPr>
              <w:t>DC_21A_n79A</w:t>
            </w:r>
          </w:p>
        </w:tc>
      </w:tr>
      <w:tr w:rsidR="00AE2F5E" w:rsidRPr="00EF5447" w14:paraId="7C00418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3A087A" w14:textId="77777777" w:rsidR="00AE2F5E" w:rsidRPr="00EF5447" w:rsidRDefault="00AE2F5E" w:rsidP="00215D8F">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1764157A" w14:textId="77777777" w:rsidR="00AE2F5E" w:rsidRPr="00EF5447" w:rsidRDefault="00AE2F5E" w:rsidP="00215D8F">
            <w:pPr>
              <w:pStyle w:val="TAC"/>
            </w:pPr>
            <w:r w:rsidRPr="00EF5447">
              <w:rPr>
                <w:rFonts w:cs="Arial"/>
                <w:color w:val="000000"/>
                <w:szCs w:val="18"/>
              </w:rPr>
              <w:t>DC_28A_n1A</w:t>
            </w:r>
          </w:p>
          <w:p w14:paraId="7598A509" w14:textId="77777777" w:rsidR="00AE2F5E" w:rsidRPr="00EF5447" w:rsidRDefault="00AE2F5E" w:rsidP="00215D8F">
            <w:pPr>
              <w:pStyle w:val="TAC"/>
              <w:rPr>
                <w:noProof/>
                <w:lang w:eastAsia="zh-CN"/>
              </w:rPr>
            </w:pPr>
            <w:r w:rsidRPr="00EF5447">
              <w:rPr>
                <w:rFonts w:cs="Arial"/>
                <w:color w:val="000000"/>
                <w:szCs w:val="18"/>
              </w:rPr>
              <w:t>DC_3A_n1A</w:t>
            </w:r>
          </w:p>
        </w:tc>
      </w:tr>
      <w:tr w:rsidR="00AE2F5E" w:rsidRPr="00EF5447" w14:paraId="71352E8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FC505" w14:textId="77777777" w:rsidR="00AE2F5E" w:rsidRPr="00EF5447" w:rsidRDefault="00AE2F5E" w:rsidP="00215D8F">
            <w:pPr>
              <w:pStyle w:val="TAC"/>
              <w:rPr>
                <w:lang w:eastAsia="fi-FI"/>
              </w:rPr>
            </w:pPr>
            <w:r w:rsidRPr="00EF5447">
              <w:rPr>
                <w:lang w:eastAsia="fi-FI"/>
              </w:rPr>
              <w:t>DC_3A-28A_n5A</w:t>
            </w:r>
          </w:p>
          <w:p w14:paraId="139621F7" w14:textId="77777777" w:rsidR="00AE2F5E" w:rsidRPr="00EF5447" w:rsidRDefault="00AE2F5E" w:rsidP="00215D8F">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01A1CFB6" w14:textId="77777777" w:rsidR="00AE2F5E" w:rsidRPr="00EF5447" w:rsidRDefault="00AE2F5E" w:rsidP="00215D8F">
            <w:pPr>
              <w:pStyle w:val="TAC"/>
              <w:rPr>
                <w:lang w:eastAsia="fi-FI"/>
              </w:rPr>
            </w:pPr>
            <w:r w:rsidRPr="00EF5447">
              <w:rPr>
                <w:lang w:eastAsia="fi-FI"/>
              </w:rPr>
              <w:t>DC_3A_n5A</w:t>
            </w:r>
          </w:p>
          <w:p w14:paraId="37AA1777" w14:textId="77777777" w:rsidR="00AE2F5E" w:rsidRPr="00EF5447" w:rsidRDefault="00AE2F5E" w:rsidP="00215D8F">
            <w:pPr>
              <w:pStyle w:val="TAC"/>
              <w:rPr>
                <w:lang w:eastAsia="fi-FI"/>
              </w:rPr>
            </w:pPr>
            <w:r w:rsidRPr="00EF5447">
              <w:rPr>
                <w:lang w:eastAsia="fi-FI"/>
              </w:rPr>
              <w:t>DC_3C_n5A</w:t>
            </w:r>
          </w:p>
          <w:p w14:paraId="1352F95D" w14:textId="77777777" w:rsidR="00AE2F5E" w:rsidRPr="00EF5447" w:rsidRDefault="00AE2F5E" w:rsidP="00215D8F">
            <w:pPr>
              <w:pStyle w:val="TAC"/>
              <w:rPr>
                <w:noProof/>
                <w:lang w:eastAsia="zh-CN"/>
              </w:rPr>
            </w:pPr>
            <w:r w:rsidRPr="00EF5447">
              <w:rPr>
                <w:lang w:eastAsia="fi-FI"/>
              </w:rPr>
              <w:t>DC_28A_n5A</w:t>
            </w:r>
          </w:p>
        </w:tc>
      </w:tr>
      <w:tr w:rsidR="00AE2F5E" w:rsidRPr="00EF5447" w14:paraId="306A84C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464D9B" w14:textId="77777777" w:rsidR="00AE2F5E" w:rsidRPr="00EF5447" w:rsidRDefault="00AE2F5E" w:rsidP="00215D8F">
            <w:pPr>
              <w:pStyle w:val="TAC"/>
              <w:rPr>
                <w:lang w:eastAsia="ja-JP"/>
              </w:rPr>
            </w:pPr>
            <w:r w:rsidRPr="00EF5447">
              <w:rPr>
                <w:lang w:eastAsia="ja-JP"/>
              </w:rPr>
              <w:t>DC_3A-28A_n7A</w:t>
            </w:r>
          </w:p>
          <w:p w14:paraId="441BEA15" w14:textId="77777777" w:rsidR="00AE2F5E" w:rsidRPr="00EF5447" w:rsidRDefault="00AE2F5E" w:rsidP="00215D8F">
            <w:pPr>
              <w:pStyle w:val="TAC"/>
              <w:rPr>
                <w:lang w:eastAsia="ja-JP"/>
              </w:rPr>
            </w:pPr>
            <w:r w:rsidRPr="00EF5447">
              <w:rPr>
                <w:lang w:eastAsia="ja-JP"/>
              </w:rPr>
              <w:t>DC_3C-28A_n7A</w:t>
            </w:r>
          </w:p>
          <w:p w14:paraId="7DEFF8FF" w14:textId="77777777" w:rsidR="00AE2F5E" w:rsidRPr="00EF5447" w:rsidRDefault="00AE2F5E" w:rsidP="00215D8F">
            <w:pPr>
              <w:pStyle w:val="TAC"/>
              <w:rPr>
                <w:lang w:eastAsia="ja-JP"/>
              </w:rPr>
            </w:pPr>
            <w:r w:rsidRPr="00EF5447">
              <w:rPr>
                <w:lang w:eastAsia="ja-JP"/>
              </w:rPr>
              <w:t>DC_3A-28A_n7B</w:t>
            </w:r>
          </w:p>
          <w:p w14:paraId="7A3058E0" w14:textId="77777777" w:rsidR="00AE2F5E" w:rsidRPr="00EF5447" w:rsidRDefault="00AE2F5E" w:rsidP="00215D8F">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2BCE8E86" w14:textId="77777777" w:rsidR="00AE2F5E" w:rsidRPr="00EF5447" w:rsidRDefault="00AE2F5E" w:rsidP="00215D8F">
            <w:pPr>
              <w:pStyle w:val="TAC"/>
              <w:rPr>
                <w:lang w:eastAsia="fi-FI"/>
              </w:rPr>
            </w:pPr>
            <w:r w:rsidRPr="00EF5447">
              <w:rPr>
                <w:lang w:eastAsia="fi-FI"/>
              </w:rPr>
              <w:t>DC_3A_n7A</w:t>
            </w:r>
          </w:p>
          <w:p w14:paraId="2E3E7BFA" w14:textId="77777777" w:rsidR="00AE2F5E" w:rsidRPr="00EF5447" w:rsidRDefault="00AE2F5E" w:rsidP="00215D8F">
            <w:pPr>
              <w:pStyle w:val="TAC"/>
              <w:rPr>
                <w:lang w:eastAsia="fi-FI"/>
              </w:rPr>
            </w:pPr>
            <w:r w:rsidRPr="00EF5447">
              <w:rPr>
                <w:lang w:eastAsia="fi-FI"/>
              </w:rPr>
              <w:t>DC_3C_n7A</w:t>
            </w:r>
          </w:p>
          <w:p w14:paraId="2E2702BC" w14:textId="77777777" w:rsidR="00AE2F5E" w:rsidRPr="00EF5447" w:rsidRDefault="00AE2F5E" w:rsidP="00215D8F">
            <w:pPr>
              <w:pStyle w:val="TAC"/>
              <w:rPr>
                <w:lang w:eastAsia="fi-FI"/>
              </w:rPr>
            </w:pPr>
            <w:r w:rsidRPr="00EF5447">
              <w:rPr>
                <w:lang w:eastAsia="fi-FI"/>
              </w:rPr>
              <w:t>DC_28A_n7A</w:t>
            </w:r>
          </w:p>
          <w:p w14:paraId="29A0A2C4" w14:textId="77777777" w:rsidR="00AE2F5E" w:rsidRPr="00EF5447" w:rsidRDefault="00AE2F5E" w:rsidP="00215D8F">
            <w:pPr>
              <w:pStyle w:val="TAC"/>
              <w:rPr>
                <w:lang w:eastAsia="fi-FI"/>
              </w:rPr>
            </w:pPr>
            <w:r w:rsidRPr="00EF5447">
              <w:rPr>
                <w:lang w:eastAsia="fi-FI"/>
              </w:rPr>
              <w:t>DC_3A_n7B</w:t>
            </w:r>
          </w:p>
          <w:p w14:paraId="12910316" w14:textId="77777777" w:rsidR="00AE2F5E" w:rsidRPr="00EF5447" w:rsidRDefault="00AE2F5E" w:rsidP="00215D8F">
            <w:pPr>
              <w:pStyle w:val="TAC"/>
              <w:rPr>
                <w:lang w:eastAsia="fi-FI"/>
              </w:rPr>
            </w:pPr>
            <w:r w:rsidRPr="00EF5447">
              <w:rPr>
                <w:lang w:eastAsia="fi-FI"/>
              </w:rPr>
              <w:t>DC_3C_n7B</w:t>
            </w:r>
          </w:p>
          <w:p w14:paraId="60301A36" w14:textId="77777777" w:rsidR="00AE2F5E" w:rsidRPr="00EF5447" w:rsidRDefault="00AE2F5E" w:rsidP="00215D8F">
            <w:pPr>
              <w:pStyle w:val="TAC"/>
              <w:rPr>
                <w:lang w:eastAsia="fi-FI"/>
              </w:rPr>
            </w:pPr>
            <w:r w:rsidRPr="00EF5447">
              <w:rPr>
                <w:lang w:eastAsia="fi-FI"/>
              </w:rPr>
              <w:t>DC_28A_n7B</w:t>
            </w:r>
          </w:p>
        </w:tc>
      </w:tr>
      <w:tr w:rsidR="00AE2F5E" w:rsidRPr="00EF5447" w14:paraId="1BE9FEE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7577A1" w14:textId="77777777" w:rsidR="00AE2F5E" w:rsidRPr="00EF5447" w:rsidRDefault="00AE2F5E" w:rsidP="00215D8F">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127B1616" w14:textId="77777777" w:rsidR="00AE2F5E" w:rsidRPr="00EF5447" w:rsidRDefault="00AE2F5E" w:rsidP="00215D8F">
            <w:pPr>
              <w:pStyle w:val="TAC"/>
              <w:rPr>
                <w:lang w:eastAsia="ja-JP"/>
              </w:rPr>
            </w:pPr>
            <w:r w:rsidRPr="00EF5447">
              <w:rPr>
                <w:lang w:eastAsia="ja-JP"/>
              </w:rPr>
              <w:t>DC_3A_n40A</w:t>
            </w:r>
          </w:p>
          <w:p w14:paraId="170AFF1F" w14:textId="77777777" w:rsidR="00AE2F5E" w:rsidRPr="00EF5447" w:rsidRDefault="00AE2F5E" w:rsidP="00215D8F">
            <w:pPr>
              <w:pStyle w:val="TAC"/>
              <w:rPr>
                <w:lang w:eastAsia="fi-FI"/>
              </w:rPr>
            </w:pPr>
            <w:r w:rsidRPr="00EF5447">
              <w:rPr>
                <w:lang w:eastAsia="ja-JP"/>
              </w:rPr>
              <w:t>DC_28A_n40A</w:t>
            </w:r>
          </w:p>
        </w:tc>
      </w:tr>
      <w:tr w:rsidR="00AE2F5E" w:rsidRPr="00EF5447" w14:paraId="35BBC7D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57DD5" w14:textId="77777777" w:rsidR="00AE2F5E" w:rsidRPr="00EF5447" w:rsidRDefault="00AE2F5E" w:rsidP="00215D8F">
            <w:pPr>
              <w:pStyle w:val="TAC"/>
              <w:rPr>
                <w:lang w:eastAsia="ja-JP"/>
              </w:rPr>
            </w:pPr>
            <w:r w:rsidRPr="00EF5447">
              <w:rPr>
                <w:lang w:eastAsia="ja-JP"/>
              </w:rPr>
              <w:t>DC_3A-3A-28A_n7A</w:t>
            </w:r>
          </w:p>
          <w:p w14:paraId="5119519F" w14:textId="77777777" w:rsidR="00AE2F5E" w:rsidRPr="00EF5447" w:rsidRDefault="00AE2F5E" w:rsidP="00215D8F">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535D1EF2" w14:textId="77777777" w:rsidR="00AE2F5E" w:rsidRPr="00EF5447" w:rsidRDefault="00AE2F5E" w:rsidP="00215D8F">
            <w:pPr>
              <w:pStyle w:val="TAC"/>
              <w:rPr>
                <w:lang w:eastAsia="fi-FI"/>
              </w:rPr>
            </w:pPr>
            <w:r w:rsidRPr="00EF5447">
              <w:rPr>
                <w:lang w:eastAsia="fi-FI"/>
              </w:rPr>
              <w:t>DC_3A_n7A</w:t>
            </w:r>
          </w:p>
          <w:p w14:paraId="3679101E" w14:textId="77777777" w:rsidR="00AE2F5E" w:rsidRPr="00EF5447" w:rsidRDefault="00AE2F5E" w:rsidP="00215D8F">
            <w:pPr>
              <w:pStyle w:val="TAC"/>
              <w:rPr>
                <w:lang w:eastAsia="fi-FI"/>
              </w:rPr>
            </w:pPr>
            <w:r w:rsidRPr="00EF5447">
              <w:rPr>
                <w:lang w:eastAsia="fi-FI"/>
              </w:rPr>
              <w:t>DC_28A_n7A</w:t>
            </w:r>
          </w:p>
          <w:p w14:paraId="5D6C1F72" w14:textId="77777777" w:rsidR="00AE2F5E" w:rsidRPr="00EF5447" w:rsidRDefault="00AE2F5E" w:rsidP="00215D8F">
            <w:pPr>
              <w:pStyle w:val="TAC"/>
              <w:rPr>
                <w:lang w:eastAsia="fi-FI"/>
              </w:rPr>
            </w:pPr>
            <w:r w:rsidRPr="00EF5447">
              <w:rPr>
                <w:lang w:eastAsia="fi-FI"/>
              </w:rPr>
              <w:t>DC_3A_n7B</w:t>
            </w:r>
          </w:p>
          <w:p w14:paraId="17FF3C5F" w14:textId="77777777" w:rsidR="00AE2F5E" w:rsidRPr="00EF5447" w:rsidRDefault="00AE2F5E" w:rsidP="00215D8F">
            <w:pPr>
              <w:pStyle w:val="TAC"/>
              <w:rPr>
                <w:lang w:eastAsia="fi-FI"/>
              </w:rPr>
            </w:pPr>
            <w:r w:rsidRPr="00EF5447">
              <w:rPr>
                <w:lang w:eastAsia="fi-FI"/>
              </w:rPr>
              <w:t>DC_28A_n7B</w:t>
            </w:r>
          </w:p>
        </w:tc>
      </w:tr>
      <w:tr w:rsidR="00AE2F5E" w:rsidRPr="00EF5447" w14:paraId="54A35F6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EDD625" w14:textId="77777777" w:rsidR="00AE2F5E" w:rsidRPr="00EF5447" w:rsidRDefault="00AE2F5E" w:rsidP="00215D8F">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623D4A3E" w14:textId="77777777" w:rsidR="00AE2F5E" w:rsidRPr="00EF5447" w:rsidRDefault="00AE2F5E" w:rsidP="00215D8F">
            <w:pPr>
              <w:pStyle w:val="TAC"/>
              <w:rPr>
                <w:rFonts w:cs="Arial"/>
                <w:lang w:eastAsia="ja-JP"/>
              </w:rPr>
            </w:pPr>
            <w:r w:rsidRPr="00EF5447">
              <w:rPr>
                <w:rFonts w:cs="Arial"/>
                <w:lang w:eastAsia="ja-JP"/>
              </w:rPr>
              <w:t>DC_3A_n28A</w:t>
            </w:r>
          </w:p>
          <w:p w14:paraId="64560FA7" w14:textId="77777777" w:rsidR="00AE2F5E" w:rsidRPr="00EF5447" w:rsidRDefault="00AE2F5E" w:rsidP="00215D8F">
            <w:pPr>
              <w:pStyle w:val="TAC"/>
              <w:rPr>
                <w:bCs/>
                <w:lang w:eastAsia="fi-FI"/>
              </w:rPr>
            </w:pPr>
            <w:r w:rsidRPr="00EF5447">
              <w:rPr>
                <w:rFonts w:cs="Arial"/>
                <w:bCs/>
                <w:lang w:eastAsia="ja-JP"/>
              </w:rPr>
              <w:t>DC_3A_n40A</w:t>
            </w:r>
          </w:p>
        </w:tc>
      </w:tr>
      <w:tr w:rsidR="00AE2F5E" w:rsidRPr="00EF5447" w14:paraId="6F6A8D8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907F57" w14:textId="77777777" w:rsidR="00AE2F5E" w:rsidRPr="00EF5447" w:rsidRDefault="00AE2F5E" w:rsidP="00215D8F">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3471DC90" w14:textId="77777777" w:rsidR="00AE2F5E" w:rsidRPr="00EF5447" w:rsidRDefault="00AE2F5E" w:rsidP="00215D8F">
            <w:pPr>
              <w:pStyle w:val="TAC"/>
              <w:rPr>
                <w:lang w:eastAsia="ja-JP"/>
              </w:rPr>
            </w:pPr>
            <w:r w:rsidRPr="00EF5447">
              <w:rPr>
                <w:lang w:eastAsia="ja-JP"/>
              </w:rPr>
              <w:t>DC_3A_n28A</w:t>
            </w:r>
          </w:p>
          <w:p w14:paraId="0F273D62" w14:textId="77777777" w:rsidR="00AE2F5E" w:rsidRPr="00EF5447" w:rsidRDefault="00AE2F5E" w:rsidP="00215D8F">
            <w:pPr>
              <w:pStyle w:val="TAC"/>
              <w:rPr>
                <w:lang w:eastAsia="ja-JP"/>
              </w:rPr>
            </w:pPr>
            <w:r w:rsidRPr="00EF5447">
              <w:rPr>
                <w:lang w:eastAsia="ja-JP"/>
              </w:rPr>
              <w:t>DC_3A_n41A</w:t>
            </w:r>
          </w:p>
        </w:tc>
      </w:tr>
      <w:tr w:rsidR="00AE2F5E" w:rsidRPr="00EF5447" w14:paraId="4D631CE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34A7A" w14:textId="77777777" w:rsidR="00AE2F5E" w:rsidRPr="00EF5447" w:rsidRDefault="00AE2F5E" w:rsidP="00215D8F">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100D2894" w14:textId="77777777" w:rsidR="00AE2F5E" w:rsidRPr="00EF5447" w:rsidRDefault="00AE2F5E" w:rsidP="00215D8F">
            <w:pPr>
              <w:pStyle w:val="TAC"/>
              <w:rPr>
                <w:bCs/>
                <w:noProof/>
                <w:lang w:eastAsia="zh-CN"/>
              </w:rPr>
            </w:pPr>
            <w:r w:rsidRPr="00EF5447">
              <w:rPr>
                <w:bCs/>
                <w:noProof/>
                <w:lang w:eastAsia="zh-CN"/>
              </w:rPr>
              <w:t>DC_3A_n41A</w:t>
            </w:r>
          </w:p>
          <w:p w14:paraId="63DA6BB6" w14:textId="77777777" w:rsidR="00AE2F5E" w:rsidRPr="00EF5447" w:rsidRDefault="00AE2F5E" w:rsidP="00215D8F">
            <w:pPr>
              <w:pStyle w:val="TAC"/>
              <w:rPr>
                <w:noProof/>
                <w:lang w:eastAsia="zh-CN"/>
              </w:rPr>
            </w:pPr>
            <w:r w:rsidRPr="00EF5447">
              <w:rPr>
                <w:bCs/>
                <w:noProof/>
                <w:lang w:eastAsia="zh-CN"/>
              </w:rPr>
              <w:t>DC_28A_n41A</w:t>
            </w:r>
          </w:p>
        </w:tc>
      </w:tr>
      <w:tr w:rsidR="00AE2F5E" w:rsidRPr="00EF5447" w14:paraId="42D5BE3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99AF1" w14:textId="77777777" w:rsidR="00AE2F5E" w:rsidRPr="00EF5447" w:rsidRDefault="00AE2F5E" w:rsidP="00215D8F">
            <w:pPr>
              <w:pStyle w:val="TAC"/>
              <w:rPr>
                <w:noProof/>
                <w:lang w:eastAsia="zh-CN"/>
              </w:rPr>
            </w:pPr>
            <w:r w:rsidRPr="00EF5447">
              <w:rPr>
                <w:noProof/>
                <w:lang w:eastAsia="zh-CN"/>
              </w:rPr>
              <w:t>DC_3A-28A_n77A</w:t>
            </w:r>
          </w:p>
          <w:p w14:paraId="7E9A1080" w14:textId="77777777" w:rsidR="00AE2F5E" w:rsidRPr="00EF5447" w:rsidRDefault="00AE2F5E" w:rsidP="00215D8F">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7777EF90" w14:textId="77777777" w:rsidR="00AE2F5E" w:rsidRPr="00EF5447" w:rsidRDefault="00AE2F5E" w:rsidP="00215D8F">
            <w:pPr>
              <w:pStyle w:val="TAC"/>
              <w:rPr>
                <w:noProof/>
                <w:lang w:eastAsia="zh-CN"/>
              </w:rPr>
            </w:pPr>
            <w:r w:rsidRPr="00EF5447">
              <w:rPr>
                <w:noProof/>
                <w:lang w:eastAsia="zh-CN"/>
              </w:rPr>
              <w:t>DC_3A_n77A</w:t>
            </w:r>
          </w:p>
          <w:p w14:paraId="4F2E6B43" w14:textId="77777777" w:rsidR="00AE2F5E" w:rsidRPr="00EF5447" w:rsidRDefault="00AE2F5E" w:rsidP="00215D8F">
            <w:pPr>
              <w:pStyle w:val="TAC"/>
              <w:rPr>
                <w:noProof/>
                <w:lang w:eastAsia="zh-CN"/>
              </w:rPr>
            </w:pPr>
            <w:r w:rsidRPr="00EF5447">
              <w:rPr>
                <w:noProof/>
                <w:lang w:eastAsia="zh-CN"/>
              </w:rPr>
              <w:t>DC_28A_n77A</w:t>
            </w:r>
          </w:p>
        </w:tc>
      </w:tr>
      <w:tr w:rsidR="00AE2F5E" w:rsidRPr="00EF5447" w14:paraId="49A8A2E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FD5EC" w14:textId="77777777" w:rsidR="00AE2F5E" w:rsidRPr="00EF5447" w:rsidRDefault="00AE2F5E" w:rsidP="00215D8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7EE7535" w14:textId="77777777" w:rsidR="00AE2F5E" w:rsidRPr="00EF5447" w:rsidRDefault="00AE2F5E" w:rsidP="00215D8F">
            <w:pPr>
              <w:pStyle w:val="TAC"/>
            </w:pPr>
            <w:r w:rsidRPr="00EF5447">
              <w:t>DC_3A_n77A</w:t>
            </w:r>
          </w:p>
          <w:p w14:paraId="52134E1D" w14:textId="77777777" w:rsidR="00AE2F5E" w:rsidRPr="00EF5447" w:rsidRDefault="00AE2F5E" w:rsidP="00215D8F">
            <w:pPr>
              <w:pStyle w:val="TAC"/>
              <w:rPr>
                <w:noProof/>
                <w:lang w:eastAsia="zh-CN"/>
              </w:rPr>
            </w:pPr>
            <w:r w:rsidRPr="00EF5447">
              <w:t>DC_28A_n77A</w:t>
            </w:r>
          </w:p>
        </w:tc>
      </w:tr>
      <w:tr w:rsidR="00AE2F5E" w:rsidRPr="00EF5447" w14:paraId="783415B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7E2EC3" w14:textId="77777777" w:rsidR="00AE2F5E" w:rsidRPr="00EF5447" w:rsidRDefault="00AE2F5E" w:rsidP="00215D8F">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34D4ED8B" w14:textId="77777777" w:rsidR="00AE2F5E" w:rsidRPr="00EF5447" w:rsidRDefault="00AE2F5E" w:rsidP="00215D8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7A9CD41" w14:textId="77777777" w:rsidR="00AE2F5E" w:rsidRPr="00EF5447" w:rsidRDefault="00AE2F5E" w:rsidP="00215D8F">
            <w:pPr>
              <w:pStyle w:val="TAC"/>
            </w:pPr>
            <w:r w:rsidRPr="00EF5447">
              <w:rPr>
                <w:rFonts w:cs="Arial"/>
                <w:lang w:eastAsia="zh-CN"/>
              </w:rPr>
              <w:t>DC_3A_n77A</w:t>
            </w:r>
          </w:p>
        </w:tc>
      </w:tr>
      <w:tr w:rsidR="00AE2F5E" w:rsidRPr="00EF5447" w14:paraId="2DEF58B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313AC4" w14:textId="77777777" w:rsidR="00AE2F5E" w:rsidRPr="00EF5447" w:rsidRDefault="00AE2F5E" w:rsidP="00215D8F">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58A8104C" w14:textId="77777777" w:rsidR="00AE2F5E" w:rsidRPr="00EF5447" w:rsidRDefault="00AE2F5E" w:rsidP="00215D8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2861C10" w14:textId="77777777" w:rsidR="00AE2F5E" w:rsidRPr="00EF5447" w:rsidRDefault="00AE2F5E" w:rsidP="00215D8F">
            <w:pPr>
              <w:pStyle w:val="TAC"/>
            </w:pPr>
            <w:r w:rsidRPr="00EF5447">
              <w:rPr>
                <w:rFonts w:cs="Arial"/>
                <w:lang w:eastAsia="zh-CN"/>
              </w:rPr>
              <w:t>DC_3A_n77A</w:t>
            </w:r>
          </w:p>
        </w:tc>
      </w:tr>
      <w:tr w:rsidR="00AE2F5E" w:rsidRPr="00EF5447" w14:paraId="0DED547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2A780F" w14:textId="77777777" w:rsidR="00AE2F5E" w:rsidRPr="00EF5447" w:rsidRDefault="00AE2F5E" w:rsidP="00215D8F">
            <w:pPr>
              <w:pStyle w:val="TAC"/>
              <w:rPr>
                <w:noProof/>
                <w:lang w:eastAsia="zh-CN"/>
              </w:rPr>
            </w:pPr>
            <w:r w:rsidRPr="00EF5447">
              <w:rPr>
                <w:noProof/>
                <w:lang w:eastAsia="zh-CN"/>
              </w:rPr>
              <w:t>DC_3A-28A_n78A</w:t>
            </w:r>
            <w:r w:rsidRPr="00EF5447">
              <w:rPr>
                <w:noProof/>
                <w:vertAlign w:val="superscript"/>
                <w:lang w:eastAsia="zh-CN"/>
              </w:rPr>
              <w:t>5</w:t>
            </w:r>
          </w:p>
          <w:p w14:paraId="424CB7A8" w14:textId="77777777" w:rsidR="00AE2F5E" w:rsidRPr="00EF5447" w:rsidRDefault="00AE2F5E" w:rsidP="00215D8F">
            <w:pPr>
              <w:pStyle w:val="TAC"/>
              <w:rPr>
                <w:noProof/>
                <w:lang w:eastAsia="zh-CN"/>
              </w:rPr>
            </w:pPr>
            <w:r w:rsidRPr="00EF5447">
              <w:rPr>
                <w:lang w:eastAsia="fi-FI"/>
              </w:rPr>
              <w:t>DC_3C-28A_n78A</w:t>
            </w:r>
          </w:p>
          <w:p w14:paraId="142E8A91" w14:textId="77777777" w:rsidR="00AE2F5E" w:rsidRPr="00EF5447" w:rsidRDefault="00AE2F5E" w:rsidP="00215D8F">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868AAE" w14:textId="77777777" w:rsidR="00AE2F5E" w:rsidRPr="00EF5447" w:rsidRDefault="00AE2F5E" w:rsidP="00215D8F">
            <w:pPr>
              <w:pStyle w:val="TAC"/>
              <w:rPr>
                <w:noProof/>
                <w:lang w:eastAsia="zh-CN"/>
              </w:rPr>
            </w:pPr>
            <w:r w:rsidRPr="00EF5447">
              <w:rPr>
                <w:noProof/>
                <w:lang w:eastAsia="zh-CN"/>
              </w:rPr>
              <w:t>DC_3A_n78A</w:t>
            </w:r>
          </w:p>
          <w:p w14:paraId="3C832348" w14:textId="77777777" w:rsidR="00AE2F5E" w:rsidRPr="00EF5447" w:rsidRDefault="00AE2F5E" w:rsidP="00215D8F">
            <w:pPr>
              <w:pStyle w:val="TAC"/>
              <w:rPr>
                <w:noProof/>
                <w:lang w:eastAsia="zh-CN"/>
              </w:rPr>
            </w:pPr>
            <w:r w:rsidRPr="00EF5447">
              <w:rPr>
                <w:noProof/>
                <w:lang w:eastAsia="zh-CN"/>
              </w:rPr>
              <w:t>DC_28A_n78A</w:t>
            </w:r>
          </w:p>
        </w:tc>
      </w:tr>
      <w:tr w:rsidR="00AE2F5E" w:rsidRPr="00EF5447" w14:paraId="056F00C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EA58F" w14:textId="77777777" w:rsidR="00AE2F5E" w:rsidRPr="00EF5447" w:rsidRDefault="00AE2F5E" w:rsidP="00215D8F">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66B24599" w14:textId="77777777" w:rsidR="00AE2F5E" w:rsidRPr="00EF5447" w:rsidRDefault="00AE2F5E" w:rsidP="00215D8F">
            <w:pPr>
              <w:pStyle w:val="TAC"/>
              <w:rPr>
                <w:lang w:eastAsia="zh-TW"/>
              </w:rPr>
            </w:pPr>
            <w:r w:rsidRPr="00EF5447">
              <w:rPr>
                <w:lang w:eastAsia="fi-FI"/>
              </w:rPr>
              <w:t>DC_3A_n78A</w:t>
            </w:r>
          </w:p>
          <w:p w14:paraId="6024F8F0" w14:textId="77777777" w:rsidR="00AE2F5E" w:rsidRPr="00EF5447" w:rsidRDefault="00AE2F5E" w:rsidP="00215D8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AE2F5E" w:rsidRPr="00EF5447" w14:paraId="5E526AE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DBA39"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085DCDB7" w14:textId="77777777" w:rsidR="00AE2F5E" w:rsidRPr="00EF5447" w:rsidRDefault="00AE2F5E" w:rsidP="00215D8F">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11A99104"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DC_3A_n28A</w:t>
            </w:r>
          </w:p>
          <w:p w14:paraId="312D0E63"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DC_3A_n78A</w:t>
            </w:r>
          </w:p>
          <w:p w14:paraId="288DADD4" w14:textId="77777777" w:rsidR="00AE2F5E" w:rsidRPr="00EF5447" w:rsidRDefault="00AE2F5E" w:rsidP="00215D8F">
            <w:pPr>
              <w:pStyle w:val="TAC"/>
              <w:rPr>
                <w:noProof/>
                <w:lang w:eastAsia="zh-CN"/>
              </w:rPr>
            </w:pPr>
            <w:r w:rsidRPr="00EF5447">
              <w:rPr>
                <w:lang w:eastAsia="zh-CN"/>
              </w:rPr>
              <w:t>DC_3C_n28A</w:t>
            </w:r>
          </w:p>
        </w:tc>
      </w:tr>
      <w:tr w:rsidR="00AE2F5E" w:rsidRPr="00EF5447" w14:paraId="647B67E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B949B" w14:textId="77777777" w:rsidR="00AE2F5E" w:rsidRPr="00EF5447" w:rsidRDefault="00AE2F5E" w:rsidP="00215D8F">
            <w:pPr>
              <w:pStyle w:val="TAC"/>
              <w:rPr>
                <w:noProof/>
                <w:lang w:eastAsia="zh-CN"/>
              </w:rPr>
            </w:pPr>
            <w:r w:rsidRPr="00EF5447">
              <w:rPr>
                <w:noProof/>
                <w:lang w:eastAsia="zh-CN"/>
              </w:rPr>
              <w:t>DC_3A-28A_n79A</w:t>
            </w:r>
          </w:p>
          <w:p w14:paraId="74E0C7BC" w14:textId="77777777" w:rsidR="00AE2F5E" w:rsidRPr="00EF5447" w:rsidRDefault="00AE2F5E" w:rsidP="00215D8F">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6E5B77CC" w14:textId="77777777" w:rsidR="00AE2F5E" w:rsidRPr="00EF5447" w:rsidRDefault="00AE2F5E" w:rsidP="00215D8F">
            <w:pPr>
              <w:pStyle w:val="TAC"/>
              <w:rPr>
                <w:noProof/>
                <w:lang w:eastAsia="zh-CN"/>
              </w:rPr>
            </w:pPr>
            <w:r w:rsidRPr="00EF5447">
              <w:rPr>
                <w:noProof/>
                <w:lang w:eastAsia="zh-CN"/>
              </w:rPr>
              <w:t>DC_3A_n79A</w:t>
            </w:r>
          </w:p>
          <w:p w14:paraId="460FBABB" w14:textId="77777777" w:rsidR="00AE2F5E" w:rsidRPr="00EF5447" w:rsidRDefault="00AE2F5E" w:rsidP="00215D8F">
            <w:pPr>
              <w:pStyle w:val="TAC"/>
              <w:rPr>
                <w:noProof/>
                <w:lang w:eastAsia="zh-CN"/>
              </w:rPr>
            </w:pPr>
            <w:r w:rsidRPr="00EF5447">
              <w:rPr>
                <w:noProof/>
                <w:lang w:eastAsia="zh-CN"/>
              </w:rPr>
              <w:t>DC_28A_n79A</w:t>
            </w:r>
          </w:p>
        </w:tc>
      </w:tr>
      <w:tr w:rsidR="00AE2F5E" w:rsidRPr="00EF5447" w14:paraId="1851C9C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4D1BAC" w14:textId="77777777" w:rsidR="00AE2F5E" w:rsidRPr="00EF5447" w:rsidRDefault="00AE2F5E" w:rsidP="00215D8F">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422B75C4" w14:textId="77777777" w:rsidR="00AE2F5E" w:rsidRPr="00EF5447" w:rsidRDefault="00AE2F5E" w:rsidP="00215D8F">
            <w:pPr>
              <w:pStyle w:val="TAC"/>
              <w:rPr>
                <w:noProof/>
                <w:lang w:eastAsia="zh-CN"/>
              </w:rPr>
            </w:pPr>
            <w:r w:rsidRPr="00EF5447">
              <w:rPr>
                <w:lang w:eastAsia="fi-FI"/>
              </w:rPr>
              <w:t>DC_3A_</w:t>
            </w:r>
            <w:r w:rsidRPr="00EF5447">
              <w:rPr>
                <w:lang w:eastAsia="ja-JP"/>
              </w:rPr>
              <w:t>n1A</w:t>
            </w:r>
          </w:p>
        </w:tc>
      </w:tr>
      <w:tr w:rsidR="00AE2F5E" w:rsidRPr="00EF5447" w14:paraId="1BB84A2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6AE83" w14:textId="77777777" w:rsidR="00AE2F5E" w:rsidRPr="00EF5447" w:rsidRDefault="00AE2F5E" w:rsidP="00215D8F">
            <w:pPr>
              <w:pStyle w:val="TAC"/>
              <w:rPr>
                <w:lang w:eastAsia="ja-JP"/>
              </w:rPr>
            </w:pPr>
            <w:r w:rsidRPr="00EF5447">
              <w:rPr>
                <w:lang w:eastAsia="ja-JP"/>
              </w:rPr>
              <w:t>DC_3A-32A_n78A</w:t>
            </w:r>
          </w:p>
          <w:p w14:paraId="3F519B8D" w14:textId="77777777" w:rsidR="00AE2F5E" w:rsidRPr="00EF5447" w:rsidRDefault="00AE2F5E" w:rsidP="00215D8F">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8C94066" w14:textId="77777777" w:rsidR="00AE2F5E" w:rsidRPr="00EF5447" w:rsidRDefault="00AE2F5E" w:rsidP="00215D8F">
            <w:pPr>
              <w:pStyle w:val="TAC"/>
              <w:rPr>
                <w:noProof/>
                <w:lang w:eastAsia="zh-CN"/>
              </w:rPr>
            </w:pPr>
            <w:r w:rsidRPr="00EF5447">
              <w:rPr>
                <w:lang w:eastAsia="fi-FI"/>
              </w:rPr>
              <w:t>DC_3A_</w:t>
            </w:r>
            <w:r w:rsidRPr="00EF5447">
              <w:rPr>
                <w:lang w:eastAsia="ja-JP"/>
              </w:rPr>
              <w:t>n78A</w:t>
            </w:r>
          </w:p>
        </w:tc>
      </w:tr>
      <w:tr w:rsidR="00AE2F5E" w:rsidRPr="00EF5447" w14:paraId="6C69AF2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278B" w14:textId="77777777" w:rsidR="00AE2F5E" w:rsidRPr="00EF5447" w:rsidRDefault="00AE2F5E" w:rsidP="00215D8F">
            <w:pPr>
              <w:pStyle w:val="TAC"/>
            </w:pPr>
            <w:r w:rsidRPr="00EF5447">
              <w:t>DC_3A-38A_n78A</w:t>
            </w:r>
          </w:p>
        </w:tc>
        <w:tc>
          <w:tcPr>
            <w:tcW w:w="5862" w:type="dxa"/>
            <w:tcBorders>
              <w:top w:val="single" w:sz="4" w:space="0" w:color="auto"/>
              <w:left w:val="single" w:sz="4" w:space="0" w:color="auto"/>
              <w:bottom w:val="single" w:sz="4" w:space="0" w:color="auto"/>
              <w:right w:val="single" w:sz="4" w:space="0" w:color="auto"/>
            </w:tcBorders>
            <w:hideMark/>
          </w:tcPr>
          <w:p w14:paraId="55B3C3C1" w14:textId="77777777" w:rsidR="00AE2F5E" w:rsidRPr="00EF5447" w:rsidRDefault="00AE2F5E" w:rsidP="00215D8F">
            <w:pPr>
              <w:pStyle w:val="TAC"/>
              <w:rPr>
                <w:lang w:eastAsia="fr-FR"/>
              </w:rPr>
            </w:pPr>
            <w:r w:rsidRPr="00EF5447">
              <w:t>DC_3A_n78A</w:t>
            </w:r>
          </w:p>
        </w:tc>
      </w:tr>
      <w:tr w:rsidR="00AE2F5E" w:rsidRPr="00EF5447" w14:paraId="289B455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18EE3" w14:textId="77777777" w:rsidR="00AE2F5E" w:rsidRPr="00EF5447" w:rsidRDefault="00AE2F5E" w:rsidP="00215D8F">
            <w:pPr>
              <w:pStyle w:val="TAC"/>
            </w:pPr>
            <w:r w:rsidRPr="00EF5447">
              <w:t>DC_3A-40A_n1A</w:t>
            </w:r>
          </w:p>
          <w:p w14:paraId="78836FF4" w14:textId="77777777" w:rsidR="00AE2F5E" w:rsidRPr="00EF5447" w:rsidRDefault="00AE2F5E" w:rsidP="00215D8F">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656AED82" w14:textId="77777777" w:rsidR="00AE2F5E" w:rsidRPr="00EF5447" w:rsidRDefault="00AE2F5E" w:rsidP="00215D8F">
            <w:pPr>
              <w:pStyle w:val="TAC"/>
              <w:rPr>
                <w:rFonts w:eastAsiaTheme="minorHAnsi"/>
                <w:szCs w:val="18"/>
              </w:rPr>
            </w:pPr>
            <w:r w:rsidRPr="00EF5447">
              <w:rPr>
                <w:rFonts w:eastAsiaTheme="minorHAnsi"/>
                <w:szCs w:val="18"/>
              </w:rPr>
              <w:t>DC_3A_n1A</w:t>
            </w:r>
          </w:p>
          <w:p w14:paraId="52267675" w14:textId="77777777" w:rsidR="00AE2F5E" w:rsidRPr="00EF5447" w:rsidRDefault="00AE2F5E" w:rsidP="00215D8F">
            <w:pPr>
              <w:pStyle w:val="TAC"/>
              <w:rPr>
                <w:rFonts w:eastAsiaTheme="minorHAnsi"/>
                <w:szCs w:val="18"/>
              </w:rPr>
            </w:pPr>
            <w:r w:rsidRPr="00EF5447">
              <w:t>DC_40A_n1A</w:t>
            </w:r>
          </w:p>
        </w:tc>
      </w:tr>
      <w:tr w:rsidR="00AE2F5E" w:rsidRPr="00EF5447" w14:paraId="710F9C5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0D8F9" w14:textId="77777777" w:rsidR="00AE2F5E" w:rsidRPr="00EF5447" w:rsidRDefault="00AE2F5E" w:rsidP="00215D8F">
            <w:pPr>
              <w:pStyle w:val="TAC"/>
            </w:pPr>
            <w:r w:rsidRPr="00EF5447">
              <w:rPr>
                <w:rFonts w:eastAsia="Malgun Gothic"/>
                <w:lang w:eastAsia="ko-KR"/>
              </w:rPr>
              <w:lastRenderedPageBreak/>
              <w:t>DC_3A_n40A-n41A</w:t>
            </w:r>
          </w:p>
        </w:tc>
        <w:tc>
          <w:tcPr>
            <w:tcW w:w="5862" w:type="dxa"/>
            <w:tcBorders>
              <w:top w:val="single" w:sz="4" w:space="0" w:color="auto"/>
              <w:left w:val="single" w:sz="4" w:space="0" w:color="auto"/>
              <w:bottom w:val="single" w:sz="4" w:space="0" w:color="auto"/>
              <w:right w:val="single" w:sz="4" w:space="0" w:color="auto"/>
            </w:tcBorders>
            <w:hideMark/>
          </w:tcPr>
          <w:p w14:paraId="6C50C0A4" w14:textId="77777777" w:rsidR="00AE2F5E" w:rsidRPr="00EF5447" w:rsidRDefault="00AE2F5E" w:rsidP="00215D8F">
            <w:pPr>
              <w:pStyle w:val="TAC"/>
              <w:rPr>
                <w:rFonts w:eastAsia="Malgun Gothic"/>
                <w:szCs w:val="18"/>
                <w:lang w:eastAsia="ko-KR"/>
              </w:rPr>
            </w:pPr>
            <w:r w:rsidRPr="00EF5447">
              <w:rPr>
                <w:rFonts w:eastAsia="Malgun Gothic"/>
                <w:szCs w:val="18"/>
                <w:lang w:eastAsia="ko-KR"/>
              </w:rPr>
              <w:t>DC_3A_n40A</w:t>
            </w:r>
          </w:p>
          <w:p w14:paraId="70FB3AE7" w14:textId="77777777" w:rsidR="00AE2F5E" w:rsidRPr="00EF5447" w:rsidRDefault="00AE2F5E" w:rsidP="00215D8F">
            <w:pPr>
              <w:pStyle w:val="TAC"/>
              <w:rPr>
                <w:rFonts w:eastAsiaTheme="minorHAnsi"/>
                <w:szCs w:val="18"/>
              </w:rPr>
            </w:pPr>
            <w:r w:rsidRPr="00EF5447">
              <w:rPr>
                <w:rFonts w:eastAsia="Malgun Gothic"/>
                <w:szCs w:val="18"/>
                <w:lang w:eastAsia="ko-KR"/>
              </w:rPr>
              <w:t>DC_3A_n41A</w:t>
            </w:r>
          </w:p>
        </w:tc>
      </w:tr>
      <w:tr w:rsidR="00AE2F5E" w:rsidRPr="00EF5447" w14:paraId="710C37C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ED8926" w14:textId="77777777" w:rsidR="00AE2F5E" w:rsidRPr="00EF5447" w:rsidRDefault="00AE2F5E" w:rsidP="00215D8F">
            <w:pPr>
              <w:pStyle w:val="TAC"/>
              <w:rPr>
                <w:lang w:eastAsia="ja-JP"/>
              </w:rPr>
            </w:pPr>
            <w:r w:rsidRPr="00EF5447">
              <w:rPr>
                <w:lang w:eastAsia="ja-JP"/>
              </w:rPr>
              <w:t>DC_3A-40A_n78A</w:t>
            </w:r>
          </w:p>
          <w:p w14:paraId="79B36505" w14:textId="77777777" w:rsidR="00AE2F5E" w:rsidRPr="00EF5447" w:rsidRDefault="00AE2F5E" w:rsidP="00215D8F">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72377882" w14:textId="77777777" w:rsidR="00AE2F5E" w:rsidRPr="00EF5447" w:rsidRDefault="00AE2F5E" w:rsidP="00215D8F">
            <w:pPr>
              <w:pStyle w:val="TAC"/>
              <w:rPr>
                <w:lang w:eastAsia="ja-JP"/>
              </w:rPr>
            </w:pPr>
            <w:r w:rsidRPr="00EF5447">
              <w:rPr>
                <w:lang w:eastAsia="ja-JP"/>
              </w:rPr>
              <w:t>DC_3A_n78A</w:t>
            </w:r>
          </w:p>
          <w:p w14:paraId="551711A1" w14:textId="77777777" w:rsidR="00AE2F5E" w:rsidRPr="00EF5447" w:rsidRDefault="00AE2F5E" w:rsidP="00215D8F">
            <w:pPr>
              <w:pStyle w:val="TAC"/>
              <w:rPr>
                <w:rFonts w:eastAsia="Malgun Gothic"/>
                <w:szCs w:val="18"/>
                <w:lang w:eastAsia="ko-KR"/>
              </w:rPr>
            </w:pPr>
            <w:r w:rsidRPr="00EF5447">
              <w:rPr>
                <w:lang w:eastAsia="ja-JP"/>
              </w:rPr>
              <w:t>DC_40A_n78A</w:t>
            </w:r>
          </w:p>
        </w:tc>
      </w:tr>
      <w:tr w:rsidR="00AE2F5E" w:rsidRPr="00EF5447" w14:paraId="525BFF1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5F6BB" w14:textId="77777777" w:rsidR="00AE2F5E" w:rsidRPr="00EF5447" w:rsidRDefault="00AE2F5E" w:rsidP="00215D8F">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519771EC" w14:textId="77777777" w:rsidR="00AE2F5E" w:rsidRPr="00EF5447" w:rsidRDefault="00AE2F5E" w:rsidP="00215D8F">
            <w:pPr>
              <w:pStyle w:val="TAC"/>
              <w:rPr>
                <w:rFonts w:eastAsia="Malgun Gothic"/>
                <w:noProof/>
                <w:lang w:eastAsia="ko-KR"/>
              </w:rPr>
            </w:pPr>
            <w:r w:rsidRPr="00EF5447">
              <w:rPr>
                <w:rFonts w:eastAsia="Malgun Gothic"/>
                <w:noProof/>
                <w:lang w:eastAsia="ko-KR"/>
              </w:rPr>
              <w:t>DC_3A_n40A</w:t>
            </w:r>
          </w:p>
          <w:p w14:paraId="39FA4CAB" w14:textId="77777777" w:rsidR="00AE2F5E" w:rsidRPr="00EF5447" w:rsidRDefault="00AE2F5E" w:rsidP="00215D8F">
            <w:pPr>
              <w:pStyle w:val="TAC"/>
              <w:rPr>
                <w:rFonts w:eastAsiaTheme="minorHAnsi"/>
              </w:rPr>
            </w:pPr>
            <w:r w:rsidRPr="00EF5447">
              <w:rPr>
                <w:rFonts w:eastAsia="PMingLiU"/>
                <w:noProof/>
                <w:lang w:eastAsia="zh-TW"/>
              </w:rPr>
              <w:t>DC_3A_n78A</w:t>
            </w:r>
          </w:p>
        </w:tc>
      </w:tr>
      <w:tr w:rsidR="00AE2F5E" w:rsidRPr="00EF5447" w14:paraId="4E779EF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56977C" w14:textId="77777777" w:rsidR="00AE2F5E" w:rsidRPr="00EF5447" w:rsidRDefault="00AE2F5E" w:rsidP="00215D8F">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4AFE405F" w14:textId="77777777" w:rsidR="00AE2F5E" w:rsidRPr="00EF5447" w:rsidRDefault="00AE2F5E" w:rsidP="00215D8F">
            <w:pPr>
              <w:pStyle w:val="TAC"/>
              <w:rPr>
                <w:rFonts w:eastAsia="Malgun Gothic" w:cs="Arial"/>
                <w:szCs w:val="18"/>
                <w:lang w:eastAsia="ko-KR"/>
              </w:rPr>
            </w:pPr>
            <w:r w:rsidRPr="00EF5447">
              <w:rPr>
                <w:rFonts w:eastAsia="Malgun Gothic" w:cs="Arial"/>
                <w:szCs w:val="18"/>
                <w:lang w:eastAsia="ko-KR"/>
              </w:rPr>
              <w:t>DC_3A_n40A</w:t>
            </w:r>
          </w:p>
          <w:p w14:paraId="16F84B90" w14:textId="77777777" w:rsidR="00AE2F5E" w:rsidRPr="00EF5447" w:rsidRDefault="00AE2F5E" w:rsidP="00215D8F">
            <w:pPr>
              <w:pStyle w:val="TAC"/>
              <w:rPr>
                <w:rFonts w:eastAsia="Malgun Gothic"/>
                <w:noProof/>
                <w:lang w:eastAsia="ko-KR"/>
              </w:rPr>
            </w:pPr>
            <w:r w:rsidRPr="00EF5447">
              <w:rPr>
                <w:rFonts w:eastAsia="Malgun Gothic" w:cs="Arial"/>
                <w:szCs w:val="18"/>
                <w:lang w:eastAsia="ko-KR"/>
              </w:rPr>
              <w:t>DC_3A_n79A</w:t>
            </w:r>
          </w:p>
        </w:tc>
      </w:tr>
      <w:tr w:rsidR="00AE2F5E" w:rsidRPr="00EF5447" w14:paraId="3D29839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1B3B48" w14:textId="77777777" w:rsidR="00AE2F5E" w:rsidRPr="00EF5447" w:rsidRDefault="00AE2F5E" w:rsidP="00215D8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5BE1E29" w14:textId="77777777" w:rsidR="00AE2F5E" w:rsidRPr="00EF5447" w:rsidRDefault="00AE2F5E" w:rsidP="00215D8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7997DF09" w14:textId="77777777" w:rsidR="00AE2F5E" w:rsidRPr="00EF5447" w:rsidRDefault="00AE2F5E" w:rsidP="00215D8F">
            <w:pPr>
              <w:pStyle w:val="TAC"/>
              <w:rPr>
                <w:b/>
                <w:vertAlign w:val="superscript"/>
              </w:rPr>
            </w:pPr>
            <w:r w:rsidRPr="00EF5447">
              <w:rPr>
                <w:lang w:eastAsia="fi-FI"/>
              </w:rPr>
              <w:t>DC_3</w:t>
            </w:r>
            <w:r w:rsidRPr="00EF5447">
              <w:t>A_n3A</w:t>
            </w:r>
            <w:r w:rsidRPr="00EF5447">
              <w:rPr>
                <w:vertAlign w:val="superscript"/>
              </w:rPr>
              <w:t>2</w:t>
            </w:r>
          </w:p>
          <w:p w14:paraId="52545BCC" w14:textId="77777777" w:rsidR="00AE2F5E" w:rsidRPr="00EF5447" w:rsidRDefault="00AE2F5E" w:rsidP="00215D8F">
            <w:pPr>
              <w:pStyle w:val="TAC"/>
              <w:rPr>
                <w:b/>
              </w:rPr>
            </w:pPr>
            <w:r w:rsidRPr="00EF5447">
              <w:rPr>
                <w:lang w:eastAsia="fi-FI"/>
              </w:rPr>
              <w:t>DC_</w:t>
            </w:r>
            <w:r w:rsidRPr="00EF5447">
              <w:t>41A_n3A</w:t>
            </w:r>
          </w:p>
          <w:p w14:paraId="095280F2" w14:textId="77777777" w:rsidR="00AE2F5E" w:rsidRPr="00EF5447" w:rsidRDefault="00AE2F5E" w:rsidP="00215D8F">
            <w:pPr>
              <w:pStyle w:val="TAC"/>
              <w:rPr>
                <w:rFonts w:eastAsia="Malgun Gothic" w:cs="Arial"/>
                <w:szCs w:val="18"/>
                <w:lang w:eastAsia="ko-KR"/>
              </w:rPr>
            </w:pPr>
            <w:r w:rsidRPr="00EF5447">
              <w:rPr>
                <w:lang w:eastAsia="fi-FI"/>
              </w:rPr>
              <w:t>DC_</w:t>
            </w:r>
            <w:r w:rsidRPr="00EF5447">
              <w:t>41C_n3A</w:t>
            </w:r>
          </w:p>
        </w:tc>
      </w:tr>
      <w:tr w:rsidR="00AE2F5E" w:rsidRPr="00EF5447" w14:paraId="7521247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A93EB" w14:textId="77777777" w:rsidR="00AE2F5E" w:rsidRPr="00EF5447" w:rsidRDefault="00AE2F5E" w:rsidP="00215D8F">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36F98A92" w14:textId="77777777" w:rsidR="00AE2F5E" w:rsidRPr="00EF5447" w:rsidRDefault="00AE2F5E" w:rsidP="00215D8F">
            <w:pPr>
              <w:pStyle w:val="TAC"/>
              <w:rPr>
                <w:lang w:eastAsia="zh-CN"/>
              </w:rPr>
            </w:pPr>
            <w:r w:rsidRPr="00EF5447">
              <w:rPr>
                <w:lang w:eastAsia="fi-FI"/>
              </w:rPr>
              <w:t>DC_3A_n28A</w:t>
            </w:r>
          </w:p>
          <w:p w14:paraId="1E45C19B" w14:textId="77777777" w:rsidR="00AE2F5E" w:rsidRPr="00EF5447" w:rsidRDefault="00AE2F5E" w:rsidP="00215D8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AE2F5E" w:rsidRPr="00EF5447" w14:paraId="72CC823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818656" w14:textId="77777777" w:rsidR="00AE2F5E" w:rsidRPr="00EF5447" w:rsidRDefault="00AE2F5E" w:rsidP="00215D8F">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6B0B4A43" w14:textId="77777777" w:rsidR="00AE2F5E" w:rsidRPr="00EF5447" w:rsidRDefault="00AE2F5E" w:rsidP="00215D8F">
            <w:pPr>
              <w:pStyle w:val="TAC"/>
              <w:rPr>
                <w:lang w:eastAsia="zh-CN"/>
              </w:rPr>
            </w:pPr>
            <w:r w:rsidRPr="00EF5447">
              <w:rPr>
                <w:lang w:eastAsia="fi-FI"/>
              </w:rPr>
              <w:t>DC_3A_n28A</w:t>
            </w:r>
          </w:p>
          <w:p w14:paraId="2B2CCEF2" w14:textId="77777777" w:rsidR="00AE2F5E" w:rsidRPr="00EF5447" w:rsidRDefault="00AE2F5E" w:rsidP="00215D8F">
            <w:pPr>
              <w:pStyle w:val="TAC"/>
              <w:rPr>
                <w:lang w:eastAsia="zh-CN"/>
              </w:rPr>
            </w:pPr>
            <w:r w:rsidRPr="00EF5447">
              <w:rPr>
                <w:lang w:eastAsia="fi-FI"/>
              </w:rPr>
              <w:t>DC_</w:t>
            </w:r>
            <w:r w:rsidRPr="00EF5447">
              <w:rPr>
                <w:lang w:eastAsia="zh-CN"/>
              </w:rPr>
              <w:t>41</w:t>
            </w:r>
            <w:r w:rsidRPr="00EF5447">
              <w:rPr>
                <w:lang w:eastAsia="fi-FI"/>
              </w:rPr>
              <w:t>A_n28A</w:t>
            </w:r>
          </w:p>
          <w:p w14:paraId="710BF540" w14:textId="77777777" w:rsidR="00AE2F5E" w:rsidRPr="00EF5447" w:rsidRDefault="00AE2F5E" w:rsidP="00215D8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AE2F5E" w:rsidRPr="00EF5447" w14:paraId="097CA82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BB260" w14:textId="77777777" w:rsidR="00AE2F5E" w:rsidRPr="00EF5447" w:rsidRDefault="00AE2F5E" w:rsidP="00215D8F">
            <w:pPr>
              <w:pStyle w:val="TAC"/>
              <w:rPr>
                <w:lang w:eastAsia="ja-JP"/>
              </w:rPr>
            </w:pPr>
            <w:r w:rsidRPr="00EF5447">
              <w:rPr>
                <w:lang w:eastAsia="ja-JP"/>
              </w:rPr>
              <w:t>DC_3A-41A_n41A</w:t>
            </w:r>
          </w:p>
          <w:p w14:paraId="17E6CA3E" w14:textId="77777777" w:rsidR="00AE2F5E" w:rsidRPr="00EF5447" w:rsidRDefault="00AE2F5E" w:rsidP="00215D8F">
            <w:pPr>
              <w:pStyle w:val="TAC"/>
              <w:rPr>
                <w:lang w:eastAsia="ja-JP"/>
              </w:rPr>
            </w:pPr>
            <w:r w:rsidRPr="00EF5447">
              <w:rPr>
                <w:lang w:eastAsia="ja-JP"/>
              </w:rPr>
              <w:t>DC_3A-41C_n41A</w:t>
            </w:r>
          </w:p>
          <w:p w14:paraId="0BE97D4D" w14:textId="77777777" w:rsidR="00AE2F5E" w:rsidRPr="00EF5447" w:rsidRDefault="00AE2F5E" w:rsidP="00215D8F">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17789F1C" w14:textId="77777777" w:rsidR="00AE2F5E" w:rsidRPr="00EF5447" w:rsidRDefault="00AE2F5E" w:rsidP="00215D8F">
            <w:pPr>
              <w:pStyle w:val="TAC"/>
              <w:rPr>
                <w:lang w:eastAsia="fi-FI"/>
              </w:rPr>
            </w:pPr>
            <w:r w:rsidRPr="00EF5447">
              <w:rPr>
                <w:lang w:eastAsia="fi-FI"/>
              </w:rPr>
              <w:t>DC_3A_</w:t>
            </w:r>
            <w:r w:rsidRPr="00EF5447">
              <w:rPr>
                <w:lang w:eastAsia="ja-JP"/>
              </w:rPr>
              <w:t>n41A</w:t>
            </w:r>
          </w:p>
        </w:tc>
      </w:tr>
      <w:tr w:rsidR="00AE2F5E" w:rsidRPr="00EF5447" w14:paraId="6AB31F5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4A9AE3" w14:textId="77777777" w:rsidR="00AE2F5E" w:rsidRPr="00EF5447" w:rsidRDefault="00AE2F5E" w:rsidP="00215D8F">
            <w:pPr>
              <w:pStyle w:val="TAC"/>
              <w:rPr>
                <w:lang w:eastAsia="ja-JP"/>
              </w:rPr>
            </w:pPr>
            <w:r w:rsidRPr="00EF5447">
              <w:rPr>
                <w:lang w:eastAsia="ja-JP"/>
              </w:rPr>
              <w:t>DC_3A-(n)41AA</w:t>
            </w:r>
          </w:p>
          <w:p w14:paraId="5F249FF9" w14:textId="77777777" w:rsidR="00AE2F5E" w:rsidRPr="00EF5447" w:rsidRDefault="00AE2F5E" w:rsidP="00215D8F">
            <w:pPr>
              <w:pStyle w:val="TAC"/>
              <w:rPr>
                <w:lang w:eastAsia="ja-JP"/>
              </w:rPr>
            </w:pPr>
            <w:r w:rsidRPr="00EF5447">
              <w:rPr>
                <w:lang w:eastAsia="ja-JP"/>
              </w:rPr>
              <w:t>DC_3A-(n)41CA</w:t>
            </w:r>
          </w:p>
          <w:p w14:paraId="1B1A056D" w14:textId="77777777" w:rsidR="00AE2F5E" w:rsidRPr="00EF5447" w:rsidRDefault="00AE2F5E" w:rsidP="00215D8F">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504EE4A3" w14:textId="77777777" w:rsidR="00AE2F5E" w:rsidRPr="00EF5447" w:rsidRDefault="00AE2F5E" w:rsidP="00215D8F">
            <w:pPr>
              <w:pStyle w:val="TAC"/>
              <w:rPr>
                <w:lang w:eastAsia="ja-JP"/>
              </w:rPr>
            </w:pPr>
            <w:r w:rsidRPr="00EF5447">
              <w:rPr>
                <w:lang w:eastAsia="fi-FI"/>
              </w:rPr>
              <w:t>DC_3A_</w:t>
            </w:r>
            <w:r w:rsidRPr="00EF5447">
              <w:rPr>
                <w:lang w:eastAsia="ja-JP"/>
              </w:rPr>
              <w:t>n41A</w:t>
            </w:r>
          </w:p>
          <w:p w14:paraId="7DA62A56" w14:textId="77777777" w:rsidR="00AE2F5E" w:rsidRPr="00EF5447" w:rsidRDefault="00AE2F5E" w:rsidP="00215D8F">
            <w:pPr>
              <w:pStyle w:val="TAC"/>
              <w:rPr>
                <w:lang w:eastAsia="fi-FI"/>
              </w:rPr>
            </w:pPr>
            <w:r w:rsidRPr="00EF5447">
              <w:rPr>
                <w:lang w:eastAsia="fi-FI"/>
              </w:rPr>
              <w:t>DC_(n)41AA</w:t>
            </w:r>
          </w:p>
        </w:tc>
      </w:tr>
      <w:tr w:rsidR="00AE2F5E" w:rsidRPr="00EF5447" w14:paraId="17CCAA1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782B5" w14:textId="77777777" w:rsidR="00AE2F5E" w:rsidRPr="00EF5447" w:rsidRDefault="00AE2F5E" w:rsidP="00215D8F">
            <w:pPr>
              <w:pStyle w:val="TAC"/>
              <w:rPr>
                <w:lang w:eastAsia="ja-JP"/>
              </w:rPr>
            </w:pPr>
            <w:r w:rsidRPr="00EF5447">
              <w:rPr>
                <w:lang w:eastAsia="ja-JP"/>
              </w:rPr>
              <w:t>DC_3A-41A_n77A</w:t>
            </w:r>
          </w:p>
          <w:p w14:paraId="24EE5BFB" w14:textId="77777777" w:rsidR="00AE2F5E" w:rsidRPr="00EF5447" w:rsidRDefault="00AE2F5E" w:rsidP="00215D8F">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74B7A55" w14:textId="77777777" w:rsidR="00AE2F5E" w:rsidRPr="00EF5447" w:rsidRDefault="00AE2F5E" w:rsidP="00215D8F">
            <w:pPr>
              <w:pStyle w:val="TAC"/>
              <w:rPr>
                <w:lang w:eastAsia="ja-JP"/>
              </w:rPr>
            </w:pPr>
            <w:r w:rsidRPr="00EF5447">
              <w:rPr>
                <w:lang w:eastAsia="ja-JP"/>
              </w:rPr>
              <w:t>DC_3A_n77A</w:t>
            </w:r>
          </w:p>
          <w:p w14:paraId="55A0FA06" w14:textId="77777777" w:rsidR="00AE2F5E" w:rsidRPr="00EF5447" w:rsidRDefault="00AE2F5E" w:rsidP="00215D8F">
            <w:pPr>
              <w:pStyle w:val="TAC"/>
              <w:rPr>
                <w:lang w:eastAsia="ja-JP"/>
              </w:rPr>
            </w:pPr>
            <w:r w:rsidRPr="00EF5447">
              <w:rPr>
                <w:lang w:eastAsia="ja-JP"/>
              </w:rPr>
              <w:t>DC_41A_n77A</w:t>
            </w:r>
          </w:p>
          <w:p w14:paraId="1BA4AEA5" w14:textId="77777777" w:rsidR="00AE2F5E" w:rsidRPr="00EF5447" w:rsidRDefault="00AE2F5E" w:rsidP="00215D8F">
            <w:pPr>
              <w:pStyle w:val="TAC"/>
            </w:pPr>
            <w:r w:rsidRPr="00EF5447">
              <w:rPr>
                <w:lang w:eastAsia="zh-CN"/>
              </w:rPr>
              <w:t>DC_41C_n77A</w:t>
            </w:r>
          </w:p>
        </w:tc>
      </w:tr>
      <w:tr w:rsidR="00AE2F5E" w:rsidRPr="00EF5447" w14:paraId="26AA255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5E609" w14:textId="77777777" w:rsidR="00AE2F5E" w:rsidRPr="00EF5447" w:rsidRDefault="00AE2F5E" w:rsidP="00215D8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476AB27" w14:textId="77777777" w:rsidR="00AE2F5E" w:rsidRPr="00EF5447" w:rsidRDefault="00AE2F5E" w:rsidP="00215D8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790E6BD" w14:textId="77777777" w:rsidR="00AE2F5E" w:rsidRPr="00EF5447" w:rsidRDefault="00AE2F5E" w:rsidP="00215D8F">
            <w:pPr>
              <w:pStyle w:val="TAC"/>
              <w:rPr>
                <w:lang w:eastAsia="ja-JP"/>
              </w:rPr>
            </w:pPr>
            <w:r w:rsidRPr="00EF5447">
              <w:rPr>
                <w:lang w:eastAsia="ja-JP"/>
              </w:rPr>
              <w:t>DC_3A_n77A</w:t>
            </w:r>
          </w:p>
          <w:p w14:paraId="5CF0A5F8" w14:textId="77777777" w:rsidR="00AE2F5E" w:rsidRPr="00EF5447" w:rsidRDefault="00AE2F5E" w:rsidP="00215D8F">
            <w:pPr>
              <w:pStyle w:val="TAC"/>
              <w:rPr>
                <w:lang w:eastAsia="zh-CN"/>
              </w:rPr>
            </w:pPr>
            <w:r w:rsidRPr="00EF5447">
              <w:rPr>
                <w:lang w:eastAsia="ja-JP"/>
              </w:rPr>
              <w:t>DC_41A_n77A</w:t>
            </w:r>
          </w:p>
          <w:p w14:paraId="171BF59C" w14:textId="77777777" w:rsidR="00AE2F5E" w:rsidRPr="00EF5447" w:rsidRDefault="00AE2F5E" w:rsidP="00215D8F">
            <w:pPr>
              <w:pStyle w:val="TAC"/>
              <w:rPr>
                <w:lang w:eastAsia="ja-JP"/>
              </w:rPr>
            </w:pPr>
            <w:r w:rsidRPr="00EF5447">
              <w:rPr>
                <w:lang w:eastAsia="ja-JP"/>
              </w:rPr>
              <w:t>DC_41</w:t>
            </w:r>
            <w:r w:rsidRPr="00EF5447">
              <w:rPr>
                <w:lang w:eastAsia="zh-CN"/>
              </w:rPr>
              <w:t>C</w:t>
            </w:r>
            <w:r w:rsidRPr="00EF5447">
              <w:rPr>
                <w:lang w:eastAsia="ja-JP"/>
              </w:rPr>
              <w:t>_n77A</w:t>
            </w:r>
          </w:p>
        </w:tc>
      </w:tr>
      <w:tr w:rsidR="00AE2F5E" w:rsidRPr="00EF5447" w14:paraId="41E0FA4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67088A" w14:textId="77777777" w:rsidR="00AE2F5E" w:rsidRPr="00EF5447" w:rsidRDefault="00AE2F5E" w:rsidP="00215D8F">
            <w:pPr>
              <w:pStyle w:val="TAC"/>
              <w:rPr>
                <w:noProof/>
                <w:lang w:eastAsia="ja-JP"/>
              </w:rPr>
            </w:pPr>
            <w:r w:rsidRPr="00EF5447">
              <w:rPr>
                <w:noProof/>
                <w:lang w:eastAsia="zh-CN"/>
              </w:rPr>
              <w:t>DC_3A-41A_n78A</w:t>
            </w:r>
          </w:p>
          <w:p w14:paraId="53BF8E18" w14:textId="77777777" w:rsidR="00AE2F5E" w:rsidRPr="00EF5447" w:rsidRDefault="00AE2F5E" w:rsidP="00215D8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76BB0123" w14:textId="77777777" w:rsidR="00AE2F5E" w:rsidRPr="00EF5447" w:rsidRDefault="00AE2F5E" w:rsidP="00215D8F">
            <w:pPr>
              <w:pStyle w:val="TAC"/>
              <w:rPr>
                <w:noProof/>
                <w:lang w:eastAsia="zh-CN"/>
              </w:rPr>
            </w:pPr>
            <w:r w:rsidRPr="00EF5447">
              <w:rPr>
                <w:noProof/>
                <w:lang w:eastAsia="zh-CN"/>
              </w:rPr>
              <w:t>DC_3A_n78A</w:t>
            </w:r>
          </w:p>
          <w:p w14:paraId="7F27946C" w14:textId="77777777" w:rsidR="00AE2F5E" w:rsidRPr="00EF5447" w:rsidRDefault="00AE2F5E" w:rsidP="00215D8F">
            <w:pPr>
              <w:pStyle w:val="TAC"/>
              <w:rPr>
                <w:noProof/>
                <w:lang w:eastAsia="ja-JP"/>
              </w:rPr>
            </w:pPr>
            <w:r w:rsidRPr="00EF5447">
              <w:rPr>
                <w:noProof/>
                <w:lang w:eastAsia="zh-CN"/>
              </w:rPr>
              <w:t>DC_41A_n78A</w:t>
            </w:r>
          </w:p>
          <w:p w14:paraId="2C75E50D" w14:textId="77777777" w:rsidR="00AE2F5E" w:rsidRPr="00EF5447" w:rsidRDefault="00AE2F5E" w:rsidP="00215D8F">
            <w:pPr>
              <w:pStyle w:val="TAC"/>
            </w:pPr>
            <w:r w:rsidRPr="00EF5447">
              <w:rPr>
                <w:noProof/>
                <w:lang w:eastAsia="zh-CN"/>
              </w:rPr>
              <w:t>DC_41</w:t>
            </w:r>
            <w:r w:rsidRPr="00EF5447">
              <w:rPr>
                <w:noProof/>
                <w:lang w:eastAsia="ja-JP"/>
              </w:rPr>
              <w:t>C</w:t>
            </w:r>
            <w:r w:rsidRPr="00EF5447">
              <w:rPr>
                <w:noProof/>
                <w:lang w:eastAsia="zh-CN"/>
              </w:rPr>
              <w:t>_n78A</w:t>
            </w:r>
          </w:p>
        </w:tc>
      </w:tr>
      <w:tr w:rsidR="00AE2F5E" w:rsidRPr="00EF5447" w14:paraId="45661CE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EDD4AC" w14:textId="77777777" w:rsidR="00AE2F5E" w:rsidRPr="00EF5447" w:rsidRDefault="00AE2F5E" w:rsidP="00215D8F">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3504BFC0" w14:textId="77777777" w:rsidR="00AE2F5E" w:rsidRPr="00EF5447" w:rsidRDefault="00AE2F5E" w:rsidP="00215D8F">
            <w:pPr>
              <w:pStyle w:val="TAC"/>
              <w:rPr>
                <w:rFonts w:eastAsia="Malgun Gothic"/>
                <w:lang w:eastAsia="ko-KR"/>
              </w:rPr>
            </w:pPr>
            <w:r w:rsidRPr="00EF5447">
              <w:rPr>
                <w:rFonts w:eastAsia="Malgun Gothic"/>
                <w:lang w:eastAsia="ko-KR"/>
              </w:rPr>
              <w:t>DC_3A_n41A</w:t>
            </w:r>
          </w:p>
          <w:p w14:paraId="123CE692" w14:textId="77777777" w:rsidR="00AE2F5E" w:rsidRPr="00EF5447" w:rsidRDefault="00AE2F5E" w:rsidP="00215D8F">
            <w:pPr>
              <w:pStyle w:val="TAC"/>
              <w:rPr>
                <w:lang w:eastAsia="ja-JP"/>
              </w:rPr>
            </w:pPr>
            <w:r w:rsidRPr="00EF5447">
              <w:rPr>
                <w:rFonts w:eastAsia="Malgun Gothic"/>
                <w:lang w:eastAsia="ko-KR"/>
              </w:rPr>
              <w:t>DC_3A_n78A</w:t>
            </w:r>
          </w:p>
        </w:tc>
      </w:tr>
      <w:tr w:rsidR="00AE2F5E" w:rsidRPr="00EF5447" w14:paraId="04EFFBF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F5D52" w14:textId="77777777" w:rsidR="00AE2F5E" w:rsidRPr="00EF5447" w:rsidRDefault="00AE2F5E" w:rsidP="00215D8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05C14B7" w14:textId="77777777" w:rsidR="00AE2F5E" w:rsidRPr="00EF5447" w:rsidRDefault="00AE2F5E" w:rsidP="00215D8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793891F" w14:textId="77777777" w:rsidR="00AE2F5E" w:rsidRPr="00EF5447" w:rsidRDefault="00AE2F5E" w:rsidP="00215D8F">
            <w:pPr>
              <w:pStyle w:val="TAC"/>
              <w:rPr>
                <w:lang w:eastAsia="ja-JP"/>
              </w:rPr>
            </w:pPr>
            <w:r w:rsidRPr="00EF5447">
              <w:rPr>
                <w:lang w:eastAsia="ja-JP"/>
              </w:rPr>
              <w:t>DC_3A_n7</w:t>
            </w:r>
            <w:r w:rsidRPr="00EF5447">
              <w:rPr>
                <w:lang w:eastAsia="zh-CN"/>
              </w:rPr>
              <w:t>8</w:t>
            </w:r>
            <w:r w:rsidRPr="00EF5447">
              <w:rPr>
                <w:lang w:eastAsia="ja-JP"/>
              </w:rPr>
              <w:t>A</w:t>
            </w:r>
          </w:p>
          <w:p w14:paraId="62003F87" w14:textId="77777777" w:rsidR="00AE2F5E" w:rsidRPr="00EF5447" w:rsidRDefault="00AE2F5E" w:rsidP="00215D8F">
            <w:pPr>
              <w:pStyle w:val="TAC"/>
              <w:rPr>
                <w:lang w:eastAsia="zh-CN"/>
              </w:rPr>
            </w:pPr>
            <w:r w:rsidRPr="00EF5447">
              <w:rPr>
                <w:lang w:eastAsia="ja-JP"/>
              </w:rPr>
              <w:t>DC_41A_n7</w:t>
            </w:r>
            <w:r w:rsidRPr="00EF5447">
              <w:rPr>
                <w:lang w:eastAsia="zh-CN"/>
              </w:rPr>
              <w:t>8</w:t>
            </w:r>
            <w:r w:rsidRPr="00EF5447">
              <w:rPr>
                <w:lang w:eastAsia="ja-JP"/>
              </w:rPr>
              <w:t>A</w:t>
            </w:r>
          </w:p>
          <w:p w14:paraId="3E921302" w14:textId="77777777" w:rsidR="00AE2F5E" w:rsidRPr="00EF5447" w:rsidRDefault="00AE2F5E" w:rsidP="00215D8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E2F5E" w:rsidRPr="00EF5447" w14:paraId="4D3D953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A1C3BE" w14:textId="77777777" w:rsidR="00AE2F5E" w:rsidRPr="00EF5447" w:rsidRDefault="00AE2F5E" w:rsidP="00215D8F">
            <w:pPr>
              <w:pStyle w:val="TAC"/>
              <w:rPr>
                <w:lang w:eastAsia="ja-JP"/>
              </w:rPr>
            </w:pPr>
            <w:r w:rsidRPr="00EF5447">
              <w:rPr>
                <w:lang w:eastAsia="ja-JP"/>
              </w:rPr>
              <w:t>DC_3A-42A_n1A</w:t>
            </w:r>
          </w:p>
          <w:p w14:paraId="29DF0C6B" w14:textId="77777777" w:rsidR="00AE2F5E" w:rsidRPr="00EF5447" w:rsidRDefault="00AE2F5E" w:rsidP="00215D8F">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6CEC27C8" w14:textId="77777777" w:rsidR="00AE2F5E" w:rsidRPr="00EF5447" w:rsidRDefault="00AE2F5E" w:rsidP="00215D8F">
            <w:pPr>
              <w:pStyle w:val="TAC"/>
            </w:pPr>
            <w:r w:rsidRPr="00EF5447">
              <w:t>DC_3A_n1A</w:t>
            </w:r>
          </w:p>
          <w:p w14:paraId="3ABF055D" w14:textId="77777777" w:rsidR="00AE2F5E" w:rsidRPr="00EF5447" w:rsidRDefault="00AE2F5E" w:rsidP="00215D8F">
            <w:pPr>
              <w:pStyle w:val="TAC"/>
              <w:rPr>
                <w:lang w:eastAsia="ja-JP"/>
              </w:rPr>
            </w:pPr>
            <w:r w:rsidRPr="00EF5447">
              <w:t>DC_42A_n1A</w:t>
            </w:r>
          </w:p>
        </w:tc>
      </w:tr>
      <w:tr w:rsidR="00AE2F5E" w:rsidRPr="00EF5447" w14:paraId="3F9958C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C71C" w14:textId="77777777" w:rsidR="00AE2F5E" w:rsidRPr="00EF5447" w:rsidRDefault="00AE2F5E" w:rsidP="00215D8F">
            <w:pPr>
              <w:pStyle w:val="TAC"/>
              <w:rPr>
                <w:lang w:eastAsia="ja-JP"/>
              </w:rPr>
            </w:pPr>
            <w:r w:rsidRPr="00EF5447">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FED4C5E" w14:textId="77777777" w:rsidR="00AE2F5E" w:rsidRPr="00EF5447" w:rsidRDefault="00AE2F5E" w:rsidP="00215D8F">
            <w:pPr>
              <w:pStyle w:val="TAC"/>
              <w:rPr>
                <w:lang w:eastAsia="fr-FR"/>
              </w:rPr>
            </w:pPr>
            <w:r w:rsidRPr="00EF5447">
              <w:t>DC_3A_n28A</w:t>
            </w:r>
          </w:p>
          <w:p w14:paraId="7D97B21F" w14:textId="77777777" w:rsidR="00AE2F5E" w:rsidRPr="00EF5447" w:rsidRDefault="00AE2F5E" w:rsidP="00215D8F">
            <w:pPr>
              <w:pStyle w:val="TAC"/>
              <w:rPr>
                <w:lang w:eastAsia="ja-JP"/>
              </w:rPr>
            </w:pPr>
            <w:r w:rsidRPr="00EF5447">
              <w:t>DC_42A_n28A</w:t>
            </w:r>
          </w:p>
        </w:tc>
      </w:tr>
      <w:tr w:rsidR="00AE2F5E" w:rsidRPr="00EF5447" w14:paraId="0340DDA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EC9F0" w14:textId="77777777" w:rsidR="00AE2F5E" w:rsidRPr="00EF5447" w:rsidRDefault="00AE2F5E" w:rsidP="00215D8F">
            <w:pPr>
              <w:pStyle w:val="TAC"/>
              <w:rPr>
                <w:lang w:eastAsia="ja-JP"/>
              </w:rPr>
            </w:pPr>
            <w:r w:rsidRPr="00EF5447">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BC5F69E" w14:textId="77777777" w:rsidR="00AE2F5E" w:rsidRPr="00EF5447" w:rsidRDefault="00AE2F5E" w:rsidP="00215D8F">
            <w:pPr>
              <w:pStyle w:val="TAC"/>
              <w:rPr>
                <w:lang w:eastAsia="fr-FR"/>
              </w:rPr>
            </w:pPr>
            <w:r w:rsidRPr="00EF5447">
              <w:t>DC_3A_n28A</w:t>
            </w:r>
          </w:p>
          <w:p w14:paraId="7493041B" w14:textId="77777777" w:rsidR="00AE2F5E" w:rsidRPr="00EF5447" w:rsidRDefault="00AE2F5E" w:rsidP="00215D8F">
            <w:pPr>
              <w:pStyle w:val="TAC"/>
            </w:pPr>
            <w:r w:rsidRPr="00EF5447">
              <w:t>DC_42A_n28A</w:t>
            </w:r>
          </w:p>
          <w:p w14:paraId="471171A0" w14:textId="77777777" w:rsidR="00AE2F5E" w:rsidRPr="00EF5447" w:rsidRDefault="00AE2F5E" w:rsidP="00215D8F">
            <w:pPr>
              <w:pStyle w:val="TAC"/>
              <w:rPr>
                <w:lang w:eastAsia="ja-JP"/>
              </w:rPr>
            </w:pPr>
            <w:r w:rsidRPr="00EF5447">
              <w:t>DC_42C_n28A</w:t>
            </w:r>
          </w:p>
        </w:tc>
      </w:tr>
      <w:tr w:rsidR="00AE2F5E" w:rsidRPr="00EF5447" w14:paraId="716125B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4BB17" w14:textId="77777777" w:rsidR="00AE2F5E" w:rsidRPr="00EF5447" w:rsidRDefault="00AE2F5E" w:rsidP="00215D8F">
            <w:pPr>
              <w:pStyle w:val="TAC"/>
              <w:rPr>
                <w:rFonts w:eastAsia="MS Mincho"/>
                <w:lang w:eastAsia="ja-JP"/>
              </w:rPr>
            </w:pPr>
            <w:r w:rsidRPr="00EF5447">
              <w:rPr>
                <w:rFonts w:eastAsia="MS Mincho"/>
                <w:lang w:eastAsia="ja-JP"/>
              </w:rPr>
              <w:t>DC_3A-41A_n79A</w:t>
            </w:r>
          </w:p>
          <w:p w14:paraId="010A56A0" w14:textId="77777777" w:rsidR="00AE2F5E" w:rsidRPr="00EF5447" w:rsidRDefault="00AE2F5E" w:rsidP="00215D8F">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04A9E682" w14:textId="77777777" w:rsidR="00AE2F5E" w:rsidRPr="00EF5447" w:rsidRDefault="00AE2F5E" w:rsidP="00215D8F">
            <w:pPr>
              <w:pStyle w:val="TAC"/>
              <w:rPr>
                <w:rFonts w:eastAsia="MS Mincho"/>
                <w:lang w:eastAsia="ja-JP"/>
              </w:rPr>
            </w:pPr>
            <w:r w:rsidRPr="00EF5447">
              <w:rPr>
                <w:rFonts w:eastAsia="MS Mincho"/>
                <w:lang w:eastAsia="ja-JP"/>
              </w:rPr>
              <w:t>DC_3A_n79A</w:t>
            </w:r>
          </w:p>
          <w:p w14:paraId="04FCCD6B" w14:textId="77777777" w:rsidR="00AE2F5E" w:rsidRPr="00EF5447" w:rsidRDefault="00AE2F5E" w:rsidP="00215D8F">
            <w:pPr>
              <w:pStyle w:val="TAC"/>
              <w:rPr>
                <w:noProof/>
                <w:lang w:eastAsia="zh-CN"/>
              </w:rPr>
            </w:pPr>
            <w:r w:rsidRPr="00EF5447">
              <w:rPr>
                <w:rFonts w:eastAsia="MS Mincho"/>
                <w:lang w:eastAsia="ja-JP"/>
              </w:rPr>
              <w:t>DC_41A_n79A</w:t>
            </w:r>
          </w:p>
        </w:tc>
      </w:tr>
      <w:tr w:rsidR="00AE2F5E" w:rsidRPr="00EF5447" w14:paraId="5B8905F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F0E5FA" w14:textId="77777777" w:rsidR="00AE2F5E" w:rsidRPr="00EF5447" w:rsidRDefault="00AE2F5E" w:rsidP="00215D8F">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52B38003" w14:textId="77777777" w:rsidR="00AE2F5E" w:rsidRPr="00EF5447" w:rsidRDefault="00AE2F5E" w:rsidP="00215D8F">
            <w:pPr>
              <w:pStyle w:val="TAC"/>
              <w:rPr>
                <w:lang w:eastAsia="ko-KR"/>
              </w:rPr>
            </w:pPr>
            <w:r w:rsidRPr="00EF5447">
              <w:rPr>
                <w:lang w:eastAsia="ko-KR"/>
              </w:rPr>
              <w:t>DC_3A_n41A</w:t>
            </w:r>
          </w:p>
          <w:p w14:paraId="4B42C4E9" w14:textId="77777777" w:rsidR="00AE2F5E" w:rsidRPr="00EF5447" w:rsidRDefault="00AE2F5E" w:rsidP="00215D8F">
            <w:pPr>
              <w:pStyle w:val="TAC"/>
              <w:rPr>
                <w:rFonts w:eastAsia="MS Mincho"/>
                <w:lang w:eastAsia="ja-JP"/>
              </w:rPr>
            </w:pPr>
            <w:r w:rsidRPr="00EF5447">
              <w:rPr>
                <w:lang w:eastAsia="ko-KR"/>
              </w:rPr>
              <w:t>DC_3A_n77A</w:t>
            </w:r>
          </w:p>
        </w:tc>
      </w:tr>
      <w:tr w:rsidR="00AE2F5E" w:rsidRPr="00EF5447" w14:paraId="0DB87E5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B6E771" w14:textId="77777777" w:rsidR="00AE2F5E" w:rsidRPr="00EF5447" w:rsidRDefault="00AE2F5E" w:rsidP="00215D8F">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2DD9A68E" w14:textId="77777777" w:rsidR="00AE2F5E" w:rsidRPr="00EF5447" w:rsidRDefault="00AE2F5E" w:rsidP="00215D8F">
            <w:pPr>
              <w:pStyle w:val="TAC"/>
              <w:rPr>
                <w:rFonts w:eastAsia="Malgun Gothic"/>
                <w:lang w:eastAsia="ko-KR"/>
              </w:rPr>
            </w:pPr>
            <w:r w:rsidRPr="00EF5447">
              <w:rPr>
                <w:rFonts w:eastAsia="Malgun Gothic"/>
                <w:lang w:eastAsia="ko-KR"/>
              </w:rPr>
              <w:t>DC_3A_n41A</w:t>
            </w:r>
          </w:p>
          <w:p w14:paraId="11D75A86" w14:textId="77777777" w:rsidR="00AE2F5E" w:rsidRPr="00EF5447" w:rsidRDefault="00AE2F5E" w:rsidP="00215D8F">
            <w:pPr>
              <w:pStyle w:val="TAC"/>
            </w:pPr>
            <w:r w:rsidRPr="00EF5447">
              <w:rPr>
                <w:rFonts w:eastAsia="Malgun Gothic"/>
                <w:lang w:eastAsia="ko-KR"/>
              </w:rPr>
              <w:t>DC_3A_n79A</w:t>
            </w:r>
          </w:p>
        </w:tc>
      </w:tr>
      <w:tr w:rsidR="00AE2F5E" w:rsidRPr="00EF5447" w14:paraId="5945AE1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41AF5" w14:textId="77777777" w:rsidR="00AE2F5E" w:rsidRPr="00EF5447" w:rsidRDefault="00AE2F5E" w:rsidP="00215D8F">
            <w:pPr>
              <w:pStyle w:val="TAC"/>
              <w:rPr>
                <w:kern w:val="2"/>
                <w:szCs w:val="24"/>
                <w:lang w:eastAsia="ja-JP"/>
              </w:rPr>
            </w:pPr>
            <w:r w:rsidRPr="00EF5447">
              <w:rPr>
                <w:kern w:val="2"/>
                <w:szCs w:val="24"/>
                <w:lang w:eastAsia="ja-JP"/>
              </w:rPr>
              <w:t>DC_3A_SUL_n41A-n80A</w:t>
            </w:r>
          </w:p>
          <w:p w14:paraId="591B2828" w14:textId="77777777" w:rsidR="00AE2F5E" w:rsidRPr="00EF5447" w:rsidRDefault="00AE2F5E" w:rsidP="00215D8F">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01E069D1" w14:textId="77777777" w:rsidR="00AE2F5E" w:rsidRPr="00EF5447" w:rsidRDefault="00AE2F5E" w:rsidP="00215D8F">
            <w:pPr>
              <w:pStyle w:val="TAC"/>
            </w:pPr>
            <w:r w:rsidRPr="00EF5447">
              <w:t>DC_3A_n41A</w:t>
            </w:r>
          </w:p>
          <w:p w14:paraId="19481DE4" w14:textId="77777777" w:rsidR="00AE2F5E" w:rsidRPr="00EF5447" w:rsidRDefault="00AE2F5E" w:rsidP="00215D8F">
            <w:pPr>
              <w:pStyle w:val="TAC"/>
              <w:rPr>
                <w:lang w:eastAsia="fr-FR"/>
              </w:rPr>
            </w:pPr>
            <w:r w:rsidRPr="00EF5447">
              <w:t>DC_3C_n41A</w:t>
            </w:r>
          </w:p>
          <w:p w14:paraId="7EAF78B0" w14:textId="77777777" w:rsidR="00AE2F5E" w:rsidRPr="00EF5447" w:rsidRDefault="00AE2F5E" w:rsidP="00215D8F">
            <w:pPr>
              <w:pStyle w:val="TAC"/>
              <w:rPr>
                <w:lang w:eastAsia="zh-CN"/>
              </w:rPr>
            </w:pPr>
            <w:r w:rsidRPr="00EF5447">
              <w:t>DC_</w:t>
            </w:r>
            <w:r w:rsidRPr="00EF5447">
              <w:rPr>
                <w:lang w:eastAsia="zh-CN"/>
              </w:rPr>
              <w:t>3A</w:t>
            </w:r>
            <w:r w:rsidRPr="00EF5447">
              <w:t>_n80A_ULSUP-TDM_n41A</w:t>
            </w:r>
          </w:p>
          <w:p w14:paraId="2CB5E602" w14:textId="77777777" w:rsidR="00AE2F5E" w:rsidRPr="00EF5447" w:rsidRDefault="00AE2F5E" w:rsidP="00215D8F">
            <w:pPr>
              <w:pStyle w:val="TAC"/>
              <w:rPr>
                <w:lang w:eastAsia="zh-CN"/>
              </w:rPr>
            </w:pPr>
            <w:r w:rsidRPr="00EF5447">
              <w:t>DC_</w:t>
            </w:r>
            <w:r w:rsidRPr="00EF5447">
              <w:rPr>
                <w:lang w:eastAsia="zh-CN"/>
              </w:rPr>
              <w:t>3C</w:t>
            </w:r>
            <w:r w:rsidRPr="00EF5447">
              <w:t>_n80A_ULSUP-TDM_n41A</w:t>
            </w:r>
          </w:p>
        </w:tc>
      </w:tr>
      <w:tr w:rsidR="00AE2F5E" w:rsidRPr="00EF5447" w14:paraId="59CA26B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35BB78" w14:textId="77777777" w:rsidR="00AE2F5E" w:rsidRPr="00EF5447" w:rsidRDefault="00AE2F5E" w:rsidP="00215D8F">
            <w:pPr>
              <w:pStyle w:val="TAC"/>
              <w:rPr>
                <w:noProof/>
                <w:lang w:eastAsia="zh-CN"/>
              </w:rPr>
            </w:pPr>
            <w:r w:rsidRPr="00EF5447">
              <w:rPr>
                <w:noProof/>
                <w:lang w:eastAsia="zh-CN"/>
              </w:rPr>
              <w:t>DC_3A-42A_n77A</w:t>
            </w:r>
          </w:p>
          <w:p w14:paraId="6565CD1F" w14:textId="77777777" w:rsidR="00AE2F5E" w:rsidRPr="00EF5447" w:rsidRDefault="00AE2F5E" w:rsidP="00215D8F">
            <w:pPr>
              <w:pStyle w:val="TAC"/>
              <w:rPr>
                <w:noProof/>
                <w:lang w:eastAsia="zh-CN"/>
              </w:rPr>
            </w:pPr>
            <w:r w:rsidRPr="00EF5447">
              <w:rPr>
                <w:noProof/>
                <w:lang w:eastAsia="zh-CN"/>
              </w:rPr>
              <w:t>DC_3A-42A_n77C</w:t>
            </w:r>
          </w:p>
          <w:p w14:paraId="0D7B18FF" w14:textId="77777777" w:rsidR="00AE2F5E" w:rsidRPr="00EF5447" w:rsidRDefault="00AE2F5E" w:rsidP="00215D8F">
            <w:pPr>
              <w:pStyle w:val="TAC"/>
              <w:rPr>
                <w:lang w:eastAsia="ja-JP"/>
              </w:rPr>
            </w:pPr>
            <w:r w:rsidRPr="00EF5447">
              <w:rPr>
                <w:lang w:eastAsia="ja-JP"/>
              </w:rPr>
              <w:t>DC_3A-42C_n77A</w:t>
            </w:r>
          </w:p>
          <w:p w14:paraId="467AB658" w14:textId="77777777" w:rsidR="00AE2F5E" w:rsidRPr="00EF5447" w:rsidRDefault="00AE2F5E" w:rsidP="00215D8F">
            <w:pPr>
              <w:pStyle w:val="TAC"/>
              <w:rPr>
                <w:lang w:eastAsia="ja-JP"/>
              </w:rPr>
            </w:pPr>
            <w:r w:rsidRPr="00EF5447">
              <w:rPr>
                <w:lang w:eastAsia="ja-JP"/>
              </w:rPr>
              <w:t>DC_3A-42C_n77C</w:t>
            </w:r>
          </w:p>
          <w:p w14:paraId="6CB22149" w14:textId="77777777" w:rsidR="00AE2F5E" w:rsidRPr="00EF5447" w:rsidRDefault="00AE2F5E" w:rsidP="00215D8F">
            <w:pPr>
              <w:pStyle w:val="TAC"/>
              <w:rPr>
                <w:noProof/>
                <w:lang w:eastAsia="zh-CN"/>
              </w:rPr>
            </w:pPr>
            <w:r w:rsidRPr="00EF5447">
              <w:rPr>
                <w:noProof/>
                <w:lang w:eastAsia="zh-CN"/>
              </w:rPr>
              <w:t>DC_3A-42D_n77A</w:t>
            </w:r>
          </w:p>
          <w:p w14:paraId="08B3ED20" w14:textId="77777777" w:rsidR="00AE2F5E" w:rsidRPr="00EF5447" w:rsidRDefault="00AE2F5E" w:rsidP="00215D8F">
            <w:pPr>
              <w:pStyle w:val="TAC"/>
              <w:rPr>
                <w:noProof/>
                <w:lang w:eastAsia="zh-CN"/>
              </w:rPr>
            </w:pPr>
            <w:r w:rsidRPr="00EF5447">
              <w:rPr>
                <w:noProof/>
                <w:lang w:eastAsia="zh-CN"/>
              </w:rPr>
              <w:t>DC_3A-42D_n77</w:t>
            </w:r>
            <w:r w:rsidRPr="00EF5447">
              <w:rPr>
                <w:noProof/>
                <w:lang w:eastAsia="ja-JP"/>
              </w:rPr>
              <w:t>C</w:t>
            </w:r>
          </w:p>
          <w:p w14:paraId="799CA4FC" w14:textId="77777777" w:rsidR="00AE2F5E" w:rsidRPr="00EF5447" w:rsidRDefault="00AE2F5E" w:rsidP="00215D8F">
            <w:pPr>
              <w:pStyle w:val="TAC"/>
              <w:rPr>
                <w:noProof/>
                <w:lang w:eastAsia="ja-JP"/>
              </w:rPr>
            </w:pPr>
            <w:r w:rsidRPr="00EF5447">
              <w:rPr>
                <w:noProof/>
              </w:rPr>
              <w:t>DC_3A-42E_n77A</w:t>
            </w:r>
          </w:p>
          <w:p w14:paraId="097258E0" w14:textId="77777777" w:rsidR="00AE2F5E" w:rsidRPr="00EF5447" w:rsidRDefault="00AE2F5E" w:rsidP="00215D8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02C850A3" w14:textId="77777777" w:rsidR="00AE2F5E" w:rsidRPr="00EF5447" w:rsidRDefault="00AE2F5E" w:rsidP="00215D8F">
            <w:pPr>
              <w:pStyle w:val="TAC"/>
              <w:rPr>
                <w:noProof/>
                <w:lang w:eastAsia="zh-CN"/>
              </w:rPr>
            </w:pPr>
            <w:r w:rsidRPr="00EF5447">
              <w:rPr>
                <w:noProof/>
                <w:lang w:eastAsia="zh-CN"/>
              </w:rPr>
              <w:t>DC_3A_n77A</w:t>
            </w:r>
          </w:p>
        </w:tc>
      </w:tr>
      <w:tr w:rsidR="00AE2F5E" w:rsidRPr="00EF5447" w14:paraId="1B7E5E9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C792D" w14:textId="77777777" w:rsidR="00AE2F5E" w:rsidRPr="00EF5447" w:rsidRDefault="00AE2F5E" w:rsidP="00215D8F">
            <w:pPr>
              <w:pStyle w:val="TAC"/>
              <w:rPr>
                <w:rFonts w:eastAsiaTheme="minorEastAsia"/>
                <w:noProof/>
                <w:lang w:eastAsia="ja-JP"/>
              </w:rPr>
            </w:pPr>
            <w:r w:rsidRPr="00EF5447">
              <w:rPr>
                <w:noProof/>
                <w:lang w:eastAsia="ja-JP"/>
              </w:rPr>
              <w:t>DC_3A-42A_n77(2A)</w:t>
            </w:r>
          </w:p>
          <w:p w14:paraId="1A018865" w14:textId="77777777" w:rsidR="00AE2F5E" w:rsidRPr="00EF5447" w:rsidRDefault="00AE2F5E" w:rsidP="00215D8F">
            <w:pPr>
              <w:pStyle w:val="TAC"/>
              <w:rPr>
                <w:noProof/>
                <w:lang w:eastAsia="zh-CN"/>
              </w:rPr>
            </w:pPr>
            <w:r w:rsidRPr="00EF5447">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hideMark/>
          </w:tcPr>
          <w:p w14:paraId="47DA4463" w14:textId="77777777" w:rsidR="00AE2F5E" w:rsidRPr="00EF5447" w:rsidRDefault="00AE2F5E" w:rsidP="00215D8F">
            <w:pPr>
              <w:pStyle w:val="TAC"/>
              <w:rPr>
                <w:noProof/>
                <w:lang w:eastAsia="zh-CN"/>
              </w:rPr>
            </w:pPr>
            <w:r w:rsidRPr="00EF5447">
              <w:t>DC_3A_n77A</w:t>
            </w:r>
          </w:p>
        </w:tc>
      </w:tr>
      <w:tr w:rsidR="00AE2F5E" w:rsidRPr="00EF5447" w14:paraId="6BCE7DD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E708F" w14:textId="77777777" w:rsidR="00AE2F5E" w:rsidRPr="00EF5447" w:rsidRDefault="00AE2F5E" w:rsidP="00215D8F">
            <w:pPr>
              <w:pStyle w:val="TAC"/>
              <w:rPr>
                <w:noProof/>
                <w:lang w:eastAsia="zh-CN"/>
              </w:rPr>
            </w:pPr>
            <w:r w:rsidRPr="00EF5447">
              <w:rPr>
                <w:noProof/>
                <w:lang w:eastAsia="zh-CN"/>
              </w:rPr>
              <w:lastRenderedPageBreak/>
              <w:t>DC_3A-42A_n78A</w:t>
            </w:r>
          </w:p>
          <w:p w14:paraId="11310B46" w14:textId="77777777" w:rsidR="00AE2F5E" w:rsidRPr="00EF5447" w:rsidRDefault="00AE2F5E" w:rsidP="00215D8F">
            <w:pPr>
              <w:pStyle w:val="TAC"/>
              <w:rPr>
                <w:noProof/>
                <w:lang w:eastAsia="zh-CN"/>
              </w:rPr>
            </w:pPr>
            <w:r w:rsidRPr="00EF5447">
              <w:rPr>
                <w:noProof/>
                <w:lang w:eastAsia="zh-CN"/>
              </w:rPr>
              <w:t>DC_3A-42A_n78C</w:t>
            </w:r>
          </w:p>
          <w:p w14:paraId="218A306F" w14:textId="77777777" w:rsidR="00AE2F5E" w:rsidRPr="00EF5447" w:rsidRDefault="00AE2F5E" w:rsidP="00215D8F">
            <w:pPr>
              <w:pStyle w:val="TAC"/>
              <w:rPr>
                <w:lang w:eastAsia="ja-JP"/>
              </w:rPr>
            </w:pPr>
            <w:r w:rsidRPr="00EF5447">
              <w:rPr>
                <w:lang w:eastAsia="ja-JP"/>
              </w:rPr>
              <w:t>DC_3A-42C_n78A</w:t>
            </w:r>
          </w:p>
          <w:p w14:paraId="4D70C80C" w14:textId="77777777" w:rsidR="00AE2F5E" w:rsidRPr="00EF5447" w:rsidRDefault="00AE2F5E" w:rsidP="00215D8F">
            <w:pPr>
              <w:pStyle w:val="TAC"/>
              <w:rPr>
                <w:lang w:eastAsia="ja-JP"/>
              </w:rPr>
            </w:pPr>
            <w:r w:rsidRPr="00EF5447">
              <w:rPr>
                <w:lang w:eastAsia="ja-JP"/>
              </w:rPr>
              <w:t>DC_3A-42C_n78C</w:t>
            </w:r>
          </w:p>
          <w:p w14:paraId="7AB75743" w14:textId="77777777" w:rsidR="00AE2F5E" w:rsidRPr="00EF5447" w:rsidRDefault="00AE2F5E" w:rsidP="00215D8F">
            <w:pPr>
              <w:pStyle w:val="TAC"/>
              <w:rPr>
                <w:noProof/>
                <w:lang w:eastAsia="ja-JP"/>
              </w:rPr>
            </w:pPr>
            <w:r w:rsidRPr="00EF5447">
              <w:rPr>
                <w:noProof/>
                <w:lang w:eastAsia="zh-CN"/>
              </w:rPr>
              <w:t>DC_3A-42D_n78A</w:t>
            </w:r>
          </w:p>
          <w:p w14:paraId="669B9C8C" w14:textId="77777777" w:rsidR="00AE2F5E" w:rsidRPr="00EF5447" w:rsidRDefault="00AE2F5E" w:rsidP="00215D8F">
            <w:pPr>
              <w:pStyle w:val="TAC"/>
              <w:rPr>
                <w:noProof/>
                <w:lang w:eastAsia="zh-CN"/>
              </w:rPr>
            </w:pPr>
            <w:r w:rsidRPr="00EF5447">
              <w:rPr>
                <w:noProof/>
                <w:lang w:eastAsia="zh-CN"/>
              </w:rPr>
              <w:t>DC_3A-42D_n7</w:t>
            </w:r>
            <w:r w:rsidRPr="00EF5447">
              <w:rPr>
                <w:noProof/>
                <w:lang w:eastAsia="ja-JP"/>
              </w:rPr>
              <w:t>8C</w:t>
            </w:r>
          </w:p>
          <w:p w14:paraId="7AD1A6C2" w14:textId="77777777" w:rsidR="00AE2F5E" w:rsidRPr="00EF5447" w:rsidRDefault="00AE2F5E" w:rsidP="00215D8F">
            <w:pPr>
              <w:pStyle w:val="TAC"/>
              <w:rPr>
                <w:noProof/>
                <w:lang w:eastAsia="ja-JP"/>
              </w:rPr>
            </w:pPr>
            <w:r w:rsidRPr="00EF5447">
              <w:rPr>
                <w:noProof/>
              </w:rPr>
              <w:t>DC_3A-42E_n78A</w:t>
            </w:r>
          </w:p>
          <w:p w14:paraId="57F76300" w14:textId="77777777" w:rsidR="00AE2F5E" w:rsidRPr="00EF5447" w:rsidRDefault="00AE2F5E" w:rsidP="00215D8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862" w:type="dxa"/>
            <w:tcBorders>
              <w:top w:val="single" w:sz="4" w:space="0" w:color="auto"/>
              <w:left w:val="single" w:sz="4" w:space="0" w:color="auto"/>
              <w:bottom w:val="single" w:sz="4" w:space="0" w:color="auto"/>
              <w:right w:val="single" w:sz="4" w:space="0" w:color="auto"/>
            </w:tcBorders>
            <w:hideMark/>
          </w:tcPr>
          <w:p w14:paraId="489DE106" w14:textId="77777777" w:rsidR="00AE2F5E" w:rsidRPr="00EF5447" w:rsidRDefault="00AE2F5E" w:rsidP="00215D8F">
            <w:pPr>
              <w:pStyle w:val="TAC"/>
              <w:rPr>
                <w:noProof/>
                <w:lang w:eastAsia="zh-CN"/>
              </w:rPr>
            </w:pPr>
            <w:r w:rsidRPr="00EF5447">
              <w:rPr>
                <w:noProof/>
                <w:lang w:eastAsia="zh-CN"/>
              </w:rPr>
              <w:t>DC_3A_n78A</w:t>
            </w:r>
          </w:p>
        </w:tc>
      </w:tr>
      <w:tr w:rsidR="00AE2F5E" w:rsidRPr="00EF5447" w14:paraId="7599B6A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9910" w14:textId="77777777" w:rsidR="00AE2F5E" w:rsidRPr="00EF5447" w:rsidRDefault="00AE2F5E" w:rsidP="00215D8F">
            <w:pPr>
              <w:pStyle w:val="TAC"/>
              <w:rPr>
                <w:noProof/>
                <w:lang w:eastAsia="zh-CN"/>
              </w:rPr>
            </w:pPr>
            <w:r w:rsidRPr="00EF5447">
              <w:rPr>
                <w:noProof/>
                <w:lang w:eastAsia="zh-CN"/>
              </w:rPr>
              <w:t>DC_3A-42A_n79A</w:t>
            </w:r>
          </w:p>
          <w:p w14:paraId="0A02F3AD" w14:textId="77777777" w:rsidR="00AE2F5E" w:rsidRPr="00EF5447" w:rsidRDefault="00AE2F5E" w:rsidP="00215D8F">
            <w:pPr>
              <w:pStyle w:val="TAC"/>
              <w:rPr>
                <w:noProof/>
                <w:lang w:eastAsia="zh-CN"/>
              </w:rPr>
            </w:pPr>
            <w:r w:rsidRPr="00EF5447">
              <w:rPr>
                <w:noProof/>
                <w:lang w:eastAsia="zh-CN"/>
              </w:rPr>
              <w:t>DC_3A-42A_n79C</w:t>
            </w:r>
          </w:p>
          <w:p w14:paraId="2E4AE6E0" w14:textId="77777777" w:rsidR="00AE2F5E" w:rsidRPr="00EF5447" w:rsidRDefault="00AE2F5E" w:rsidP="00215D8F">
            <w:pPr>
              <w:pStyle w:val="TAC"/>
              <w:rPr>
                <w:lang w:eastAsia="ja-JP"/>
              </w:rPr>
            </w:pPr>
            <w:r w:rsidRPr="00EF5447">
              <w:rPr>
                <w:lang w:eastAsia="ja-JP"/>
              </w:rPr>
              <w:t>DC_3A-42C_n79A</w:t>
            </w:r>
          </w:p>
          <w:p w14:paraId="0A87ED9B" w14:textId="77777777" w:rsidR="00AE2F5E" w:rsidRPr="00EF5447" w:rsidRDefault="00AE2F5E" w:rsidP="00215D8F">
            <w:pPr>
              <w:pStyle w:val="TAC"/>
              <w:rPr>
                <w:lang w:eastAsia="ja-JP"/>
              </w:rPr>
            </w:pPr>
            <w:r w:rsidRPr="00EF5447">
              <w:rPr>
                <w:lang w:eastAsia="ja-JP"/>
              </w:rPr>
              <w:t>DC_3A-42C_n79C</w:t>
            </w:r>
          </w:p>
          <w:p w14:paraId="1BB2F8B3" w14:textId="77777777" w:rsidR="00AE2F5E" w:rsidRPr="00EF5447" w:rsidRDefault="00AE2F5E" w:rsidP="00215D8F">
            <w:pPr>
              <w:pStyle w:val="TAC"/>
              <w:rPr>
                <w:noProof/>
                <w:lang w:eastAsia="ja-JP"/>
              </w:rPr>
            </w:pPr>
            <w:r w:rsidRPr="00EF5447">
              <w:rPr>
                <w:noProof/>
                <w:lang w:eastAsia="zh-CN"/>
              </w:rPr>
              <w:t>DC_3A-42D_n79A</w:t>
            </w:r>
          </w:p>
          <w:p w14:paraId="3BFBB701" w14:textId="77777777" w:rsidR="00AE2F5E" w:rsidRPr="00EF5447" w:rsidRDefault="00AE2F5E" w:rsidP="00215D8F">
            <w:pPr>
              <w:pStyle w:val="TAC"/>
              <w:rPr>
                <w:noProof/>
                <w:lang w:eastAsia="zh-CN"/>
              </w:rPr>
            </w:pPr>
            <w:r w:rsidRPr="00EF5447">
              <w:rPr>
                <w:noProof/>
                <w:lang w:eastAsia="zh-CN"/>
              </w:rPr>
              <w:t>DC_3A-42D_n7</w:t>
            </w:r>
            <w:r w:rsidRPr="00EF5447">
              <w:rPr>
                <w:noProof/>
                <w:lang w:eastAsia="ja-JP"/>
              </w:rPr>
              <w:t>9C</w:t>
            </w:r>
          </w:p>
          <w:p w14:paraId="42A8823F" w14:textId="77777777" w:rsidR="00AE2F5E" w:rsidRPr="00EF5447" w:rsidRDefault="00AE2F5E" w:rsidP="00215D8F">
            <w:pPr>
              <w:pStyle w:val="TAC"/>
              <w:rPr>
                <w:noProof/>
                <w:lang w:eastAsia="ja-JP"/>
              </w:rPr>
            </w:pPr>
            <w:r w:rsidRPr="00EF5447">
              <w:rPr>
                <w:noProof/>
              </w:rPr>
              <w:t>DC_3A-42E_n79A</w:t>
            </w:r>
          </w:p>
          <w:p w14:paraId="55997F68" w14:textId="77777777" w:rsidR="00AE2F5E" w:rsidRPr="00EF5447" w:rsidRDefault="00AE2F5E" w:rsidP="00215D8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7CB98E6C" w14:textId="77777777" w:rsidR="00AE2F5E" w:rsidRPr="00EF5447" w:rsidRDefault="00AE2F5E" w:rsidP="00215D8F">
            <w:pPr>
              <w:pStyle w:val="TAC"/>
              <w:rPr>
                <w:noProof/>
                <w:lang w:eastAsia="zh-CN"/>
              </w:rPr>
            </w:pPr>
            <w:r w:rsidRPr="00EF5447">
              <w:rPr>
                <w:noProof/>
                <w:lang w:eastAsia="zh-CN"/>
              </w:rPr>
              <w:t>DC_3A_n79A</w:t>
            </w:r>
          </w:p>
        </w:tc>
      </w:tr>
      <w:tr w:rsidR="00AE2F5E" w:rsidRPr="00EF5447" w14:paraId="1293927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01E4FD" w14:textId="77777777" w:rsidR="00AE2F5E" w:rsidRPr="00EF5447" w:rsidRDefault="00AE2F5E" w:rsidP="00215D8F">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54BA852B" w14:textId="77777777" w:rsidR="00AE2F5E" w:rsidRPr="00EF5447" w:rsidRDefault="00AE2F5E" w:rsidP="00215D8F">
            <w:pPr>
              <w:pStyle w:val="TAC"/>
              <w:rPr>
                <w:noProof/>
                <w:lang w:eastAsia="ko-KR"/>
              </w:rPr>
            </w:pPr>
            <w:r w:rsidRPr="00EF5447">
              <w:rPr>
                <w:rFonts w:eastAsia="Malgun Gothic"/>
                <w:noProof/>
                <w:lang w:eastAsia="ko-KR"/>
              </w:rPr>
              <w:t>DC_3A_n78A</w:t>
            </w:r>
          </w:p>
        </w:tc>
      </w:tr>
      <w:tr w:rsidR="00AE2F5E" w:rsidRPr="00EF5447" w14:paraId="4BE7CEF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67DDBD" w14:textId="77777777" w:rsidR="00AE2F5E" w:rsidRPr="00EF5447" w:rsidRDefault="00AE2F5E" w:rsidP="00215D8F">
            <w:pPr>
              <w:pStyle w:val="TAC"/>
              <w:rPr>
                <w:rFonts w:eastAsia="Malgun Gothic"/>
                <w:lang w:eastAsia="ko-KR"/>
              </w:rPr>
            </w:pPr>
            <w:r w:rsidRPr="00EF5447">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25B28011" w14:textId="77777777" w:rsidR="00AE2F5E" w:rsidRPr="00EF5447" w:rsidRDefault="00AE2F5E" w:rsidP="00215D8F">
            <w:pPr>
              <w:pStyle w:val="TAC"/>
              <w:rPr>
                <w:noProof/>
                <w:lang w:eastAsia="ko-KR"/>
              </w:rPr>
            </w:pPr>
            <w:r w:rsidRPr="00EF5447">
              <w:rPr>
                <w:rFonts w:eastAsia="Malgun Gothic"/>
                <w:noProof/>
                <w:lang w:eastAsia="ko-KR"/>
              </w:rPr>
              <w:t>DC_3A_n78A</w:t>
            </w:r>
          </w:p>
        </w:tc>
      </w:tr>
      <w:tr w:rsidR="00AE2F5E" w:rsidRPr="00EF5447" w14:paraId="0F2F965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AA0F6" w14:textId="77777777" w:rsidR="00AE2F5E" w:rsidRPr="00EF5447" w:rsidRDefault="00AE2F5E" w:rsidP="00215D8F">
            <w:pPr>
              <w:pStyle w:val="TAC"/>
            </w:pPr>
            <w:r w:rsidRPr="00EF5447">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7FDB3B1" w14:textId="77777777" w:rsidR="00AE2F5E" w:rsidRPr="00EF5447" w:rsidRDefault="00AE2F5E" w:rsidP="00215D8F">
            <w:pPr>
              <w:pStyle w:val="TAC"/>
              <w:rPr>
                <w:noProof/>
                <w:lang w:eastAsia="ko-KR"/>
              </w:rPr>
            </w:pPr>
            <w:r w:rsidRPr="00EF5447">
              <w:rPr>
                <w:noProof/>
                <w:lang w:eastAsia="ko-KR"/>
              </w:rPr>
              <w:t>DC_3A_n77A</w:t>
            </w:r>
          </w:p>
          <w:p w14:paraId="4AE35B3A" w14:textId="77777777" w:rsidR="00AE2F5E" w:rsidRPr="00EF5447" w:rsidRDefault="00AE2F5E" w:rsidP="00215D8F">
            <w:pPr>
              <w:pStyle w:val="TAC"/>
            </w:pPr>
            <w:r w:rsidRPr="00EF5447">
              <w:rPr>
                <w:noProof/>
                <w:lang w:eastAsia="ko-KR"/>
              </w:rPr>
              <w:t>DC_3A_n79A</w:t>
            </w:r>
          </w:p>
        </w:tc>
      </w:tr>
      <w:tr w:rsidR="00AE2F5E" w:rsidRPr="00EF5447" w14:paraId="7895533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65786" w14:textId="77777777" w:rsidR="00AE2F5E" w:rsidRPr="00EF5447" w:rsidRDefault="00AE2F5E" w:rsidP="00215D8F">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1B788F11" w14:textId="77777777" w:rsidR="00AE2F5E" w:rsidRPr="00EF5447" w:rsidRDefault="00AE2F5E" w:rsidP="00215D8F">
            <w:pPr>
              <w:pStyle w:val="TAC"/>
              <w:rPr>
                <w:noProof/>
                <w:lang w:eastAsia="ko-KR"/>
              </w:rPr>
            </w:pPr>
            <w:r w:rsidRPr="00EF5447">
              <w:rPr>
                <w:noProof/>
                <w:lang w:eastAsia="ko-KR"/>
              </w:rPr>
              <w:t>DC_3A_n78A</w:t>
            </w:r>
          </w:p>
          <w:p w14:paraId="7B153B6A" w14:textId="77777777" w:rsidR="00AE2F5E" w:rsidRPr="00EF5447" w:rsidRDefault="00AE2F5E" w:rsidP="00215D8F">
            <w:pPr>
              <w:pStyle w:val="TAC"/>
            </w:pPr>
            <w:r w:rsidRPr="00EF5447">
              <w:rPr>
                <w:noProof/>
                <w:lang w:eastAsia="ko-KR"/>
              </w:rPr>
              <w:t>DC_3A_n79A</w:t>
            </w:r>
          </w:p>
        </w:tc>
      </w:tr>
      <w:tr w:rsidR="00AE2F5E" w:rsidRPr="00EF5447" w14:paraId="3DFFCBC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60248" w14:textId="77777777" w:rsidR="00AE2F5E" w:rsidRPr="00EF5447" w:rsidRDefault="00AE2F5E" w:rsidP="00215D8F">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62B23888" w14:textId="77777777" w:rsidR="00AE2F5E" w:rsidRPr="00EF5447" w:rsidRDefault="00AE2F5E" w:rsidP="00215D8F">
            <w:pPr>
              <w:pStyle w:val="TAC"/>
              <w:rPr>
                <w:noProof/>
                <w:lang w:eastAsia="zh-CN"/>
              </w:rPr>
            </w:pPr>
            <w:r w:rsidRPr="00EF5447">
              <w:rPr>
                <w:noProof/>
                <w:lang w:eastAsia="zh-CN"/>
              </w:rPr>
              <w:t>DC_3A_n77A</w:t>
            </w:r>
          </w:p>
          <w:p w14:paraId="6A2F91F8" w14:textId="77777777" w:rsidR="00AE2F5E" w:rsidRPr="00EF5447" w:rsidRDefault="00AE2F5E" w:rsidP="00215D8F">
            <w:pPr>
              <w:pStyle w:val="TAC"/>
              <w:rPr>
                <w:noProof/>
                <w:lang w:eastAsia="zh-CN"/>
              </w:rPr>
            </w:pPr>
            <w:r w:rsidRPr="00EF5447">
              <w:rPr>
                <w:noProof/>
                <w:lang w:eastAsia="zh-CN"/>
              </w:rPr>
              <w:t>DC_3A_n80A_ULSUP-TDM_n77A</w:t>
            </w:r>
          </w:p>
        </w:tc>
      </w:tr>
      <w:tr w:rsidR="00AE2F5E" w:rsidRPr="00EF5447" w14:paraId="609118E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8A433" w14:textId="77777777" w:rsidR="00AE2F5E" w:rsidRPr="00EF5447" w:rsidRDefault="00AE2F5E" w:rsidP="00215D8F">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2D000063" w14:textId="77777777" w:rsidR="00AE2F5E" w:rsidRPr="00EF5447" w:rsidRDefault="00AE2F5E" w:rsidP="00215D8F">
            <w:pPr>
              <w:pStyle w:val="TAC"/>
              <w:rPr>
                <w:noProof/>
                <w:lang w:eastAsia="zh-CN"/>
              </w:rPr>
            </w:pPr>
            <w:r w:rsidRPr="00EF5447">
              <w:rPr>
                <w:noProof/>
                <w:lang w:eastAsia="zh-CN"/>
              </w:rPr>
              <w:t>DC_3A_n77A</w:t>
            </w:r>
          </w:p>
          <w:p w14:paraId="741B90DB" w14:textId="77777777" w:rsidR="00AE2F5E" w:rsidRPr="00EF5447" w:rsidRDefault="00AE2F5E" w:rsidP="00215D8F">
            <w:pPr>
              <w:pStyle w:val="TAC"/>
              <w:rPr>
                <w:noProof/>
                <w:lang w:eastAsia="ko-KR"/>
              </w:rPr>
            </w:pPr>
            <w:r w:rsidRPr="00EF5447">
              <w:rPr>
                <w:noProof/>
                <w:lang w:eastAsia="zh-CN"/>
              </w:rPr>
              <w:t>DC_3A_n84A</w:t>
            </w:r>
          </w:p>
        </w:tc>
      </w:tr>
      <w:tr w:rsidR="00AE2F5E" w:rsidRPr="00EF5447" w14:paraId="758E4AE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5D6D9" w14:textId="77777777" w:rsidR="00AE2F5E" w:rsidRPr="00EF5447" w:rsidRDefault="00AE2F5E" w:rsidP="00215D8F">
            <w:pPr>
              <w:pStyle w:val="TAC"/>
              <w:rPr>
                <w:noProof/>
                <w:vertAlign w:val="superscript"/>
                <w:lang w:eastAsia="zh-CN"/>
              </w:rPr>
            </w:pPr>
            <w:r w:rsidRPr="00EF5447">
              <w:t>DC_3A_SUL_n78A-n80A</w:t>
            </w:r>
            <w:r w:rsidRPr="00EF5447">
              <w:rPr>
                <w:noProof/>
                <w:vertAlign w:val="superscript"/>
                <w:lang w:eastAsia="zh-CN"/>
              </w:rPr>
              <w:t>5</w:t>
            </w:r>
          </w:p>
          <w:p w14:paraId="78C016C0" w14:textId="77777777" w:rsidR="00AE2F5E" w:rsidRPr="00EF5447" w:rsidRDefault="00AE2F5E" w:rsidP="00215D8F">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7C35AE5F" w14:textId="77777777" w:rsidR="00AE2F5E" w:rsidRPr="00EF5447" w:rsidRDefault="00AE2F5E" w:rsidP="00215D8F">
            <w:pPr>
              <w:pStyle w:val="TAC"/>
              <w:rPr>
                <w:lang w:eastAsia="fr-FR"/>
              </w:rPr>
            </w:pPr>
            <w:r w:rsidRPr="00EF5447">
              <w:t>DC_3A_n78A</w:t>
            </w:r>
          </w:p>
          <w:p w14:paraId="326F5EA2" w14:textId="77777777" w:rsidR="00AE2F5E" w:rsidRPr="00EF5447" w:rsidRDefault="00AE2F5E" w:rsidP="00215D8F">
            <w:pPr>
              <w:pStyle w:val="TAC"/>
            </w:pPr>
            <w:r w:rsidRPr="00EF5447">
              <w:t>DC_3A_n80A_ULSUP-TDM_n78A</w:t>
            </w:r>
          </w:p>
        </w:tc>
      </w:tr>
      <w:tr w:rsidR="00AE2F5E" w:rsidRPr="00EF5447" w14:paraId="6E4C0C9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BBEBA" w14:textId="77777777" w:rsidR="00AE2F5E" w:rsidRPr="00EF5447" w:rsidRDefault="00AE2F5E" w:rsidP="00215D8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30E4DF" w14:textId="77777777" w:rsidR="00AE2F5E" w:rsidRPr="00EF5447" w:rsidRDefault="00AE2F5E" w:rsidP="00215D8F">
            <w:pPr>
              <w:pStyle w:val="TAC"/>
              <w:rPr>
                <w:lang w:eastAsia="zh-CN"/>
              </w:rPr>
            </w:pPr>
            <w:r w:rsidRPr="00EF5447">
              <w:rPr>
                <w:lang w:eastAsia="zh-CN"/>
              </w:rPr>
              <w:t>DC_3A_n78A</w:t>
            </w:r>
          </w:p>
          <w:p w14:paraId="11C9303B" w14:textId="77777777" w:rsidR="00AE2F5E" w:rsidRPr="00EF5447" w:rsidRDefault="00AE2F5E" w:rsidP="00215D8F">
            <w:pPr>
              <w:pStyle w:val="TAC"/>
            </w:pPr>
            <w:r w:rsidRPr="00EF5447">
              <w:rPr>
                <w:lang w:eastAsia="zh-CN"/>
              </w:rPr>
              <w:t>DC_3A_n82A</w:t>
            </w:r>
          </w:p>
        </w:tc>
      </w:tr>
      <w:tr w:rsidR="00AE2F5E" w:rsidRPr="00EF5447" w14:paraId="60C624B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BEFCB" w14:textId="77777777" w:rsidR="00AE2F5E" w:rsidRPr="00EF5447" w:rsidRDefault="00AE2F5E" w:rsidP="00215D8F">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717B3129" w14:textId="77777777" w:rsidR="00AE2F5E" w:rsidRPr="00EF5447" w:rsidRDefault="00AE2F5E" w:rsidP="00215D8F">
            <w:pPr>
              <w:pStyle w:val="TAC"/>
              <w:rPr>
                <w:lang w:eastAsia="fi-FI"/>
              </w:rPr>
            </w:pPr>
            <w:r w:rsidRPr="00EF5447">
              <w:rPr>
                <w:lang w:eastAsia="fi-FI"/>
              </w:rPr>
              <w:t>DC_3A_n78A</w:t>
            </w:r>
          </w:p>
          <w:p w14:paraId="1E19D9D3" w14:textId="77777777" w:rsidR="00AE2F5E" w:rsidRPr="00EF5447" w:rsidRDefault="00AE2F5E" w:rsidP="00215D8F">
            <w:pPr>
              <w:pStyle w:val="TAC"/>
              <w:rPr>
                <w:lang w:eastAsia="zh-CN"/>
              </w:rPr>
            </w:pPr>
            <w:r w:rsidRPr="00EF5447">
              <w:rPr>
                <w:lang w:eastAsia="fi-FI"/>
              </w:rPr>
              <w:t>DC_3A_n84A</w:t>
            </w:r>
          </w:p>
        </w:tc>
      </w:tr>
      <w:tr w:rsidR="00AE2F5E" w:rsidRPr="00EF5447" w14:paraId="145D9BD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BF2CD" w14:textId="77777777" w:rsidR="00AE2F5E" w:rsidRPr="00EF5447" w:rsidRDefault="00AE2F5E" w:rsidP="00215D8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A1E6649" w14:textId="77777777" w:rsidR="00AE2F5E" w:rsidRPr="00EF5447" w:rsidRDefault="00AE2F5E" w:rsidP="00215D8F">
            <w:pPr>
              <w:pStyle w:val="TAC"/>
              <w:rPr>
                <w:lang w:eastAsia="zh-CN"/>
              </w:rPr>
            </w:pPr>
            <w:r w:rsidRPr="00EF5447">
              <w:rPr>
                <w:lang w:eastAsia="zh-CN"/>
              </w:rPr>
              <w:t>DC_3A_n79A,</w:t>
            </w:r>
          </w:p>
          <w:p w14:paraId="6B46C0C1" w14:textId="77777777" w:rsidR="00AE2F5E" w:rsidRPr="00EF5447" w:rsidRDefault="00AE2F5E" w:rsidP="00215D8F">
            <w:pPr>
              <w:pStyle w:val="TAC"/>
              <w:rPr>
                <w:lang w:eastAsia="zh-CN"/>
              </w:rPr>
            </w:pPr>
            <w:r w:rsidRPr="00EF5447">
              <w:rPr>
                <w:lang w:eastAsia="zh-CN"/>
              </w:rPr>
              <w:t>DC_3A_n80A_ULSUP-TDM_n79A</w:t>
            </w:r>
          </w:p>
        </w:tc>
      </w:tr>
      <w:tr w:rsidR="00AE2F5E" w:rsidRPr="00EF5447" w14:paraId="0CD5CED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300D9F" w14:textId="77777777" w:rsidR="00AE2F5E" w:rsidRPr="00EF5447" w:rsidRDefault="00AE2F5E" w:rsidP="00215D8F">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5C878565" w14:textId="77777777" w:rsidR="00AE2F5E" w:rsidRPr="00EF5447" w:rsidRDefault="00AE2F5E" w:rsidP="00215D8F">
            <w:pPr>
              <w:pStyle w:val="TAC"/>
              <w:rPr>
                <w:lang w:eastAsia="ja-JP"/>
              </w:rPr>
            </w:pPr>
            <w:r w:rsidRPr="00EF5447">
              <w:rPr>
                <w:lang w:eastAsia="ja-JP"/>
              </w:rPr>
              <w:t>DC_4A_n28A</w:t>
            </w:r>
          </w:p>
          <w:p w14:paraId="56155E77" w14:textId="77777777" w:rsidR="00AE2F5E" w:rsidRPr="00EF5447" w:rsidRDefault="00AE2F5E" w:rsidP="00215D8F">
            <w:pPr>
              <w:pStyle w:val="TAC"/>
              <w:rPr>
                <w:lang w:eastAsia="zh-CN"/>
              </w:rPr>
            </w:pPr>
            <w:r w:rsidRPr="00EF5447">
              <w:rPr>
                <w:lang w:eastAsia="ja-JP"/>
              </w:rPr>
              <w:t>DC_7A_n28A</w:t>
            </w:r>
          </w:p>
        </w:tc>
      </w:tr>
      <w:tr w:rsidR="00AE2F5E" w:rsidRPr="00EF5447" w14:paraId="08E8742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6D4FF3" w14:textId="77777777" w:rsidR="00AE2F5E" w:rsidRPr="00EF5447" w:rsidRDefault="00AE2F5E" w:rsidP="00215D8F">
            <w:pPr>
              <w:pStyle w:val="TAC"/>
            </w:pPr>
            <w:r w:rsidRPr="00B677E8">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59A0CD15" w14:textId="77777777" w:rsidR="00AE2F5E" w:rsidRPr="00EF5447" w:rsidRDefault="00AE2F5E" w:rsidP="00215D8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AE2F5E" w:rsidRPr="00EF5447" w14:paraId="3D912AF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BBB83B" w14:textId="77777777" w:rsidR="00AE2F5E" w:rsidRPr="00EF5447" w:rsidRDefault="00AE2F5E" w:rsidP="00215D8F">
            <w:pPr>
              <w:pStyle w:val="TAC"/>
              <w:rPr>
                <w:lang w:eastAsia="ja-JP"/>
              </w:rPr>
            </w:pPr>
            <w:r w:rsidRPr="00EF5447">
              <w:rPr>
                <w:lang w:eastAsia="ja-JP"/>
              </w:rPr>
              <w:t>DC_5A-7A_n66A</w:t>
            </w:r>
          </w:p>
          <w:p w14:paraId="349789A6" w14:textId="77777777" w:rsidR="00AE2F5E" w:rsidRPr="00EF5447" w:rsidRDefault="00AE2F5E" w:rsidP="00215D8F">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34887375" w14:textId="77777777" w:rsidR="00AE2F5E" w:rsidRPr="00EF5447" w:rsidRDefault="00AE2F5E" w:rsidP="00215D8F">
            <w:pPr>
              <w:pStyle w:val="TAC"/>
              <w:rPr>
                <w:lang w:eastAsia="ja-JP"/>
              </w:rPr>
            </w:pPr>
            <w:r w:rsidRPr="00EF5447">
              <w:rPr>
                <w:lang w:eastAsia="ja-JP"/>
              </w:rPr>
              <w:t>DC_5A_n66A</w:t>
            </w:r>
          </w:p>
          <w:p w14:paraId="71C21449" w14:textId="77777777" w:rsidR="00AE2F5E" w:rsidRPr="00EF5447" w:rsidRDefault="00AE2F5E" w:rsidP="00215D8F">
            <w:pPr>
              <w:pStyle w:val="TAC"/>
              <w:rPr>
                <w:lang w:eastAsia="zh-CN"/>
              </w:rPr>
            </w:pPr>
            <w:r w:rsidRPr="00EF5447">
              <w:rPr>
                <w:lang w:eastAsia="ja-JP"/>
              </w:rPr>
              <w:t>DC_7A_n66A</w:t>
            </w:r>
          </w:p>
        </w:tc>
      </w:tr>
      <w:tr w:rsidR="00AE2F5E" w:rsidRPr="00EF5447" w14:paraId="4155BAF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ABFC5" w14:textId="77777777" w:rsidR="00AE2F5E" w:rsidRPr="00EF5447" w:rsidRDefault="00AE2F5E" w:rsidP="00215D8F">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540BA136" w14:textId="77777777" w:rsidR="00AE2F5E" w:rsidRPr="00EF5447" w:rsidRDefault="00AE2F5E" w:rsidP="00215D8F">
            <w:pPr>
              <w:pStyle w:val="TAC"/>
              <w:rPr>
                <w:noProof/>
                <w:kern w:val="2"/>
                <w:lang w:eastAsia="zh-CN"/>
              </w:rPr>
            </w:pPr>
            <w:r w:rsidRPr="00EF5447">
              <w:rPr>
                <w:noProof/>
                <w:kern w:val="2"/>
                <w:lang w:eastAsia="zh-CN"/>
              </w:rPr>
              <w:t>DC_5A_n71A</w:t>
            </w:r>
          </w:p>
          <w:p w14:paraId="5D347ABE" w14:textId="77777777" w:rsidR="00AE2F5E" w:rsidRPr="00EF5447" w:rsidRDefault="00AE2F5E" w:rsidP="00215D8F">
            <w:pPr>
              <w:pStyle w:val="TAC"/>
              <w:rPr>
                <w:lang w:eastAsia="zh-CN"/>
              </w:rPr>
            </w:pPr>
            <w:r w:rsidRPr="00EF5447">
              <w:rPr>
                <w:noProof/>
                <w:lang w:eastAsia="zh-CN"/>
              </w:rPr>
              <w:t>DC_7A_n71A</w:t>
            </w:r>
          </w:p>
        </w:tc>
      </w:tr>
      <w:tr w:rsidR="00AE2F5E" w:rsidRPr="00EF5447" w14:paraId="57C4FB0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27DCF" w14:textId="77777777" w:rsidR="00AE2F5E" w:rsidRPr="00EF5447" w:rsidRDefault="00AE2F5E" w:rsidP="00215D8F">
            <w:pPr>
              <w:pStyle w:val="TAC"/>
              <w:rPr>
                <w:noProof/>
                <w:lang w:eastAsia="zh-CN"/>
              </w:rPr>
            </w:pPr>
            <w:r w:rsidRPr="00EF5447">
              <w:rPr>
                <w:noProof/>
                <w:lang w:eastAsia="zh-CN"/>
              </w:rPr>
              <w:t>DC_5A-7A_n78A</w:t>
            </w:r>
          </w:p>
          <w:p w14:paraId="41D12D24" w14:textId="77777777" w:rsidR="00AE2F5E" w:rsidRPr="00EF5447" w:rsidRDefault="00AE2F5E" w:rsidP="00215D8F">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10BD87BC" w14:textId="77777777" w:rsidR="00AE2F5E" w:rsidRPr="00EF5447" w:rsidRDefault="00AE2F5E" w:rsidP="00215D8F">
            <w:pPr>
              <w:pStyle w:val="TAC"/>
              <w:rPr>
                <w:noProof/>
                <w:lang w:eastAsia="zh-CN"/>
              </w:rPr>
            </w:pPr>
            <w:r w:rsidRPr="00EF5447">
              <w:rPr>
                <w:noProof/>
                <w:lang w:eastAsia="zh-CN"/>
              </w:rPr>
              <w:t>DC_5A_n78A</w:t>
            </w:r>
          </w:p>
          <w:p w14:paraId="520CFFFA" w14:textId="77777777" w:rsidR="00AE2F5E" w:rsidRPr="00EF5447" w:rsidRDefault="00AE2F5E" w:rsidP="00215D8F">
            <w:pPr>
              <w:pStyle w:val="TAC"/>
              <w:rPr>
                <w:lang w:eastAsia="zh-CN"/>
              </w:rPr>
            </w:pPr>
            <w:r w:rsidRPr="00EF5447">
              <w:rPr>
                <w:noProof/>
                <w:lang w:eastAsia="zh-CN"/>
              </w:rPr>
              <w:t>DC_7A_n78A</w:t>
            </w:r>
          </w:p>
        </w:tc>
      </w:tr>
      <w:tr w:rsidR="00AE2F5E" w:rsidRPr="00EF5447" w14:paraId="315AACF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DE1F65" w14:textId="77777777" w:rsidR="00AE2F5E" w:rsidRPr="00EF5447" w:rsidRDefault="00AE2F5E" w:rsidP="00215D8F">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76672AD9" w14:textId="77777777" w:rsidR="00AE2F5E" w:rsidRPr="00EF5447" w:rsidRDefault="00AE2F5E" w:rsidP="00215D8F">
            <w:pPr>
              <w:pStyle w:val="TAC"/>
              <w:rPr>
                <w:noProof/>
                <w:lang w:eastAsia="zh-CN"/>
              </w:rPr>
            </w:pPr>
            <w:r w:rsidRPr="00EF5447">
              <w:rPr>
                <w:noProof/>
                <w:lang w:eastAsia="zh-CN"/>
              </w:rPr>
              <w:t>DC_5A_n7A</w:t>
            </w:r>
          </w:p>
          <w:p w14:paraId="6EE3B9C5" w14:textId="77777777" w:rsidR="00AE2F5E" w:rsidRPr="00EF5447" w:rsidRDefault="00AE2F5E" w:rsidP="00215D8F">
            <w:pPr>
              <w:pStyle w:val="TAC"/>
              <w:rPr>
                <w:noProof/>
                <w:lang w:eastAsia="zh-CN"/>
              </w:rPr>
            </w:pPr>
            <w:r w:rsidRPr="00EF5447">
              <w:rPr>
                <w:noProof/>
                <w:lang w:eastAsia="zh-CN"/>
              </w:rPr>
              <w:t>DC_5A_n78A</w:t>
            </w:r>
          </w:p>
        </w:tc>
      </w:tr>
      <w:tr w:rsidR="00AE2F5E" w:rsidRPr="00EF5447" w14:paraId="5F63509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AB011B" w14:textId="77777777" w:rsidR="00AE2F5E" w:rsidRPr="00EF5447" w:rsidRDefault="00AE2F5E" w:rsidP="00215D8F">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0156668B" w14:textId="77777777" w:rsidR="00AE2F5E" w:rsidRPr="00EF5447" w:rsidRDefault="00AE2F5E" w:rsidP="00215D8F">
            <w:pPr>
              <w:pStyle w:val="TAC"/>
              <w:rPr>
                <w:noProof/>
                <w:lang w:eastAsia="zh-CN"/>
              </w:rPr>
            </w:pPr>
            <w:r w:rsidRPr="00EF5447">
              <w:rPr>
                <w:noProof/>
                <w:lang w:eastAsia="zh-CN"/>
              </w:rPr>
              <w:t>DC_5A_n7A</w:t>
            </w:r>
          </w:p>
          <w:p w14:paraId="6AA88E2D" w14:textId="77777777" w:rsidR="00AE2F5E" w:rsidRPr="00EF5447" w:rsidRDefault="00AE2F5E" w:rsidP="00215D8F">
            <w:pPr>
              <w:pStyle w:val="TAC"/>
              <w:rPr>
                <w:noProof/>
                <w:lang w:eastAsia="zh-CN"/>
              </w:rPr>
            </w:pPr>
            <w:r w:rsidRPr="00EF5447">
              <w:rPr>
                <w:noProof/>
                <w:lang w:eastAsia="zh-CN"/>
              </w:rPr>
              <w:t>DC_5A_n78A</w:t>
            </w:r>
          </w:p>
        </w:tc>
      </w:tr>
      <w:tr w:rsidR="00AE2F5E" w:rsidRPr="00EF5447" w14:paraId="20E076E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172938" w14:textId="77777777" w:rsidR="00AE2F5E" w:rsidRPr="00EF5447" w:rsidRDefault="00AE2F5E" w:rsidP="00215D8F">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1394E898" w14:textId="77777777" w:rsidR="00AE2F5E" w:rsidRPr="00EF5447" w:rsidRDefault="00AE2F5E" w:rsidP="00215D8F">
            <w:pPr>
              <w:pStyle w:val="TAC"/>
              <w:rPr>
                <w:noProof/>
                <w:lang w:eastAsia="zh-CN"/>
              </w:rPr>
            </w:pPr>
            <w:r w:rsidRPr="00EF5447">
              <w:rPr>
                <w:noProof/>
                <w:lang w:eastAsia="zh-CN"/>
              </w:rPr>
              <w:t>DC_5A_n7A</w:t>
            </w:r>
          </w:p>
          <w:p w14:paraId="52ABB8E1" w14:textId="77777777" w:rsidR="00AE2F5E" w:rsidRPr="00EF5447" w:rsidRDefault="00AE2F5E" w:rsidP="00215D8F">
            <w:pPr>
              <w:pStyle w:val="TAC"/>
              <w:rPr>
                <w:noProof/>
                <w:lang w:eastAsia="zh-CN"/>
              </w:rPr>
            </w:pPr>
            <w:r w:rsidRPr="00EF5447">
              <w:rPr>
                <w:noProof/>
                <w:lang w:eastAsia="zh-CN"/>
              </w:rPr>
              <w:t>DC_5A_n78A</w:t>
            </w:r>
          </w:p>
        </w:tc>
      </w:tr>
      <w:tr w:rsidR="00AE2F5E" w:rsidRPr="00EF5447" w14:paraId="5B2FEDF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3F855D" w14:textId="77777777" w:rsidR="00AE2F5E" w:rsidRPr="00EF5447" w:rsidRDefault="00AE2F5E" w:rsidP="00215D8F">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45EC391F" w14:textId="77777777" w:rsidR="00AE2F5E" w:rsidRPr="00EF5447" w:rsidRDefault="00AE2F5E" w:rsidP="00215D8F">
            <w:pPr>
              <w:pStyle w:val="TAC"/>
              <w:rPr>
                <w:noProof/>
                <w:lang w:eastAsia="zh-CN"/>
              </w:rPr>
            </w:pPr>
            <w:r w:rsidRPr="00EF5447">
              <w:rPr>
                <w:noProof/>
                <w:lang w:eastAsia="zh-CN"/>
              </w:rPr>
              <w:t>DC_5A_n7A</w:t>
            </w:r>
          </w:p>
          <w:p w14:paraId="1258292A" w14:textId="77777777" w:rsidR="00AE2F5E" w:rsidRPr="00EF5447" w:rsidRDefault="00AE2F5E" w:rsidP="00215D8F">
            <w:pPr>
              <w:pStyle w:val="TAC"/>
              <w:rPr>
                <w:noProof/>
                <w:lang w:eastAsia="zh-CN"/>
              </w:rPr>
            </w:pPr>
            <w:r w:rsidRPr="00EF5447">
              <w:rPr>
                <w:noProof/>
                <w:lang w:eastAsia="zh-CN"/>
              </w:rPr>
              <w:t>DC_5A_n78A</w:t>
            </w:r>
          </w:p>
        </w:tc>
      </w:tr>
      <w:tr w:rsidR="00AE2F5E" w:rsidRPr="00EF5447" w14:paraId="3871A83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CA4340" w14:textId="77777777" w:rsidR="00AE2F5E" w:rsidRPr="00EF5447" w:rsidRDefault="00AE2F5E" w:rsidP="00215D8F">
            <w:pPr>
              <w:pStyle w:val="TAC"/>
              <w:rPr>
                <w:lang w:eastAsia="zh-CN"/>
              </w:rPr>
            </w:pPr>
            <w:r w:rsidRPr="00EF5447">
              <w:rPr>
                <w:lang w:eastAsia="fi-FI"/>
              </w:rPr>
              <w:t>DC_5A-7A-7A_n78A</w:t>
            </w:r>
          </w:p>
          <w:p w14:paraId="6282D281" w14:textId="77777777" w:rsidR="00AE2F5E" w:rsidRPr="00EF5447" w:rsidRDefault="00AE2F5E" w:rsidP="00215D8F">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4FD27A0D" w14:textId="77777777" w:rsidR="00AE2F5E" w:rsidRPr="00EF5447" w:rsidRDefault="00AE2F5E" w:rsidP="00215D8F">
            <w:pPr>
              <w:pStyle w:val="TAC"/>
              <w:rPr>
                <w:lang w:eastAsia="fi-FI"/>
              </w:rPr>
            </w:pPr>
            <w:r w:rsidRPr="00EF5447">
              <w:rPr>
                <w:lang w:eastAsia="fi-FI"/>
              </w:rPr>
              <w:t>DC_5A_n78A</w:t>
            </w:r>
          </w:p>
          <w:p w14:paraId="58A120BC" w14:textId="77777777" w:rsidR="00AE2F5E" w:rsidRPr="00EF5447" w:rsidRDefault="00AE2F5E" w:rsidP="00215D8F">
            <w:pPr>
              <w:pStyle w:val="TAC"/>
              <w:rPr>
                <w:noProof/>
                <w:lang w:eastAsia="zh-CN"/>
              </w:rPr>
            </w:pPr>
            <w:r w:rsidRPr="00EF5447">
              <w:rPr>
                <w:lang w:eastAsia="fi-FI"/>
              </w:rPr>
              <w:t>DC_7A_n78A</w:t>
            </w:r>
          </w:p>
        </w:tc>
      </w:tr>
      <w:tr w:rsidR="00AE2F5E" w:rsidRPr="00EF5447" w14:paraId="466F747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4FDAC3" w14:textId="77777777" w:rsidR="00AE2F5E" w:rsidRPr="00EF5447" w:rsidRDefault="00AE2F5E" w:rsidP="00215D8F">
            <w:pPr>
              <w:pStyle w:val="TAC"/>
              <w:rPr>
                <w:lang w:eastAsia="fi-FI"/>
              </w:rPr>
            </w:pPr>
            <w:r w:rsidRPr="00EF5447">
              <w:rPr>
                <w:lang w:eastAsia="fi-FI"/>
              </w:rPr>
              <w:t>DC_5A_(n)12AA</w:t>
            </w:r>
          </w:p>
        </w:tc>
        <w:tc>
          <w:tcPr>
            <w:tcW w:w="5862" w:type="dxa"/>
            <w:tcBorders>
              <w:top w:val="single" w:sz="4" w:space="0" w:color="auto"/>
              <w:left w:val="single" w:sz="4" w:space="0" w:color="auto"/>
              <w:bottom w:val="single" w:sz="4" w:space="0" w:color="auto"/>
              <w:right w:val="single" w:sz="4" w:space="0" w:color="auto"/>
            </w:tcBorders>
            <w:hideMark/>
          </w:tcPr>
          <w:p w14:paraId="41886A4B" w14:textId="77777777" w:rsidR="00AE2F5E" w:rsidRPr="00EF5447" w:rsidRDefault="00AE2F5E" w:rsidP="00215D8F">
            <w:pPr>
              <w:pStyle w:val="TAC"/>
              <w:rPr>
                <w:lang w:eastAsia="fi-FI"/>
              </w:rPr>
            </w:pPr>
            <w:r w:rsidRPr="00EF5447">
              <w:rPr>
                <w:lang w:eastAsia="fi-FI"/>
              </w:rPr>
              <w:t>DC_5A_n12A</w:t>
            </w:r>
          </w:p>
          <w:p w14:paraId="2962980A" w14:textId="77777777" w:rsidR="00AE2F5E" w:rsidRPr="00EF5447" w:rsidRDefault="00AE2F5E" w:rsidP="00215D8F">
            <w:pPr>
              <w:pStyle w:val="TAC"/>
              <w:rPr>
                <w:lang w:eastAsia="fi-FI"/>
              </w:rPr>
            </w:pPr>
            <w:r w:rsidRPr="00EF5447">
              <w:rPr>
                <w:lang w:eastAsia="fi-FI"/>
              </w:rPr>
              <w:t>DC_(n)12AA</w:t>
            </w:r>
            <w:r w:rsidRPr="00EF5447">
              <w:rPr>
                <w:vertAlign w:val="superscript"/>
                <w:lang w:eastAsia="fi-FI"/>
              </w:rPr>
              <w:t>2</w:t>
            </w:r>
          </w:p>
        </w:tc>
      </w:tr>
      <w:tr w:rsidR="00AE2F5E" w:rsidRPr="00EF5447" w14:paraId="436C2DA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D432AE" w14:textId="77777777" w:rsidR="00AE2F5E" w:rsidRPr="00EF5447" w:rsidRDefault="00AE2F5E" w:rsidP="00215D8F">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33A90631" w14:textId="77777777" w:rsidR="00AE2F5E" w:rsidRPr="00EF5447" w:rsidRDefault="00AE2F5E" w:rsidP="00215D8F">
            <w:pPr>
              <w:pStyle w:val="TAC"/>
              <w:rPr>
                <w:noProof/>
                <w:lang w:eastAsia="zh-CN"/>
              </w:rPr>
            </w:pPr>
            <w:r w:rsidRPr="00EF5447">
              <w:rPr>
                <w:noProof/>
                <w:lang w:eastAsia="zh-CN"/>
              </w:rPr>
              <w:t>DC_5A_n66A</w:t>
            </w:r>
          </w:p>
          <w:p w14:paraId="765F5C7D" w14:textId="77777777" w:rsidR="00AE2F5E" w:rsidRPr="00EF5447" w:rsidRDefault="00AE2F5E" w:rsidP="00215D8F">
            <w:pPr>
              <w:pStyle w:val="TAC"/>
              <w:rPr>
                <w:noProof/>
                <w:lang w:eastAsia="zh-CN"/>
              </w:rPr>
            </w:pPr>
            <w:r w:rsidRPr="00EF5447">
              <w:rPr>
                <w:noProof/>
                <w:lang w:eastAsia="zh-CN"/>
              </w:rPr>
              <w:t>DC_30A_n66A</w:t>
            </w:r>
          </w:p>
        </w:tc>
      </w:tr>
      <w:tr w:rsidR="00AE2F5E" w:rsidRPr="00EF5447" w14:paraId="4294F5C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1593C" w14:textId="77777777" w:rsidR="00AE2F5E" w:rsidRPr="00EF5447" w:rsidRDefault="00AE2F5E" w:rsidP="00215D8F">
            <w:pPr>
              <w:pStyle w:val="TAC"/>
              <w:rPr>
                <w:noProof/>
                <w:lang w:eastAsia="zh-CN"/>
              </w:rPr>
            </w:pPr>
            <w:r w:rsidRPr="00EF5447">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2269114A" w14:textId="77777777" w:rsidR="00AE2F5E" w:rsidRPr="00EF5447" w:rsidRDefault="00AE2F5E" w:rsidP="00215D8F">
            <w:pPr>
              <w:pStyle w:val="TAC"/>
              <w:rPr>
                <w:noProof/>
                <w:kern w:val="2"/>
                <w:lang w:eastAsia="zh-CN"/>
              </w:rPr>
            </w:pPr>
            <w:r w:rsidRPr="00EF5447">
              <w:rPr>
                <w:noProof/>
                <w:kern w:val="2"/>
                <w:lang w:eastAsia="zh-CN"/>
              </w:rPr>
              <w:t>DC_5A_n79A</w:t>
            </w:r>
          </w:p>
          <w:p w14:paraId="33C90A17" w14:textId="77777777" w:rsidR="00AE2F5E" w:rsidRPr="00EF5447" w:rsidRDefault="00AE2F5E" w:rsidP="00215D8F">
            <w:pPr>
              <w:pStyle w:val="TAC"/>
              <w:rPr>
                <w:noProof/>
                <w:lang w:eastAsia="zh-CN"/>
              </w:rPr>
            </w:pPr>
            <w:r w:rsidRPr="00EF5447">
              <w:rPr>
                <w:noProof/>
                <w:lang w:eastAsia="zh-CN"/>
              </w:rPr>
              <w:t>DC_41A_n79A</w:t>
            </w:r>
          </w:p>
        </w:tc>
      </w:tr>
      <w:tr w:rsidR="00AE2F5E" w:rsidRPr="00EF5447" w14:paraId="1475DBC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A518C6" w14:textId="77777777" w:rsidR="00AE2F5E" w:rsidRPr="00EF5447" w:rsidRDefault="00AE2F5E" w:rsidP="00215D8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43B44317" w14:textId="77777777" w:rsidR="00AE2F5E" w:rsidRPr="00EF5447" w:rsidRDefault="00AE2F5E" w:rsidP="00215D8F">
            <w:pPr>
              <w:pStyle w:val="TAC"/>
              <w:rPr>
                <w:b/>
              </w:rPr>
            </w:pPr>
            <w:r w:rsidRPr="00EF5447">
              <w:rPr>
                <w:lang w:eastAsia="fi-FI"/>
              </w:rPr>
              <w:t>DC_</w:t>
            </w:r>
            <w:r w:rsidRPr="00EF5447">
              <w:t>5A_n66A</w:t>
            </w:r>
          </w:p>
          <w:p w14:paraId="757E970E" w14:textId="77777777" w:rsidR="00AE2F5E" w:rsidRPr="00EF5447" w:rsidRDefault="00AE2F5E" w:rsidP="00215D8F">
            <w:pPr>
              <w:pStyle w:val="TAC"/>
              <w:rPr>
                <w:noProof/>
                <w:kern w:val="2"/>
                <w:lang w:eastAsia="zh-CN"/>
              </w:rPr>
            </w:pPr>
            <w:r w:rsidRPr="00EF5447">
              <w:rPr>
                <w:lang w:eastAsia="fi-FI"/>
              </w:rPr>
              <w:t>DC_</w:t>
            </w:r>
            <w:r w:rsidRPr="00EF5447">
              <w:t>46A_n66A</w:t>
            </w:r>
          </w:p>
        </w:tc>
      </w:tr>
      <w:tr w:rsidR="00AE2F5E" w:rsidRPr="00EF5447" w14:paraId="70B76B7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7D96D9" w14:textId="77777777" w:rsidR="00AE2F5E" w:rsidRPr="00EF5447" w:rsidRDefault="00AE2F5E" w:rsidP="00215D8F">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5510BABA" w14:textId="77777777" w:rsidR="00AE2F5E" w:rsidRPr="00EF5447" w:rsidRDefault="00AE2F5E" w:rsidP="00215D8F">
            <w:pPr>
              <w:pStyle w:val="TAC"/>
            </w:pPr>
            <w:r w:rsidRPr="00EF5447">
              <w:t>DC_5A_n12A</w:t>
            </w:r>
          </w:p>
          <w:p w14:paraId="7DD85EBD" w14:textId="77777777" w:rsidR="00AE2F5E" w:rsidRPr="00EF5447" w:rsidRDefault="00AE2F5E" w:rsidP="00215D8F">
            <w:pPr>
              <w:pStyle w:val="TAC"/>
              <w:rPr>
                <w:noProof/>
                <w:kern w:val="2"/>
                <w:lang w:eastAsia="zh-CN"/>
              </w:rPr>
            </w:pPr>
            <w:r w:rsidRPr="00EF5447">
              <w:t>DC_48A_n12A</w:t>
            </w:r>
          </w:p>
        </w:tc>
      </w:tr>
      <w:tr w:rsidR="00AE2F5E" w:rsidRPr="00EF5447" w14:paraId="05AEB8F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A1FF1B" w14:textId="77777777" w:rsidR="00AE2F5E" w:rsidRPr="00EF5447" w:rsidRDefault="00AE2F5E" w:rsidP="00215D8F">
            <w:pPr>
              <w:pStyle w:val="TAC"/>
              <w:rPr>
                <w:noProof/>
                <w:kern w:val="2"/>
                <w:lang w:eastAsia="zh-CN"/>
              </w:rPr>
            </w:pPr>
            <w:r w:rsidRPr="00EF5447">
              <w:lastRenderedPageBreak/>
              <w:t>DC_5A-48A_n71A</w:t>
            </w:r>
          </w:p>
        </w:tc>
        <w:tc>
          <w:tcPr>
            <w:tcW w:w="5862" w:type="dxa"/>
            <w:tcBorders>
              <w:top w:val="single" w:sz="4" w:space="0" w:color="auto"/>
              <w:left w:val="single" w:sz="4" w:space="0" w:color="auto"/>
              <w:bottom w:val="single" w:sz="4" w:space="0" w:color="auto"/>
              <w:right w:val="single" w:sz="4" w:space="0" w:color="auto"/>
            </w:tcBorders>
          </w:tcPr>
          <w:p w14:paraId="2CC4910B" w14:textId="77777777" w:rsidR="00AE2F5E" w:rsidRPr="00EF5447" w:rsidRDefault="00AE2F5E" w:rsidP="00215D8F">
            <w:pPr>
              <w:pStyle w:val="TAC"/>
            </w:pPr>
            <w:r w:rsidRPr="00EF5447">
              <w:t>DC_5A_n71A</w:t>
            </w:r>
          </w:p>
          <w:p w14:paraId="0BFD0B7F" w14:textId="77777777" w:rsidR="00AE2F5E" w:rsidRPr="00EF5447" w:rsidRDefault="00AE2F5E" w:rsidP="00215D8F">
            <w:pPr>
              <w:pStyle w:val="TAC"/>
              <w:rPr>
                <w:noProof/>
                <w:kern w:val="2"/>
                <w:lang w:eastAsia="zh-CN"/>
              </w:rPr>
            </w:pPr>
            <w:r w:rsidRPr="00EF5447">
              <w:t>DC_48A_n71A</w:t>
            </w:r>
          </w:p>
        </w:tc>
      </w:tr>
      <w:tr w:rsidR="00AE2F5E" w:rsidRPr="00EF5447" w14:paraId="595D51C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AAD8E" w14:textId="77777777" w:rsidR="00AE2F5E" w:rsidRPr="00EF5447" w:rsidRDefault="00AE2F5E" w:rsidP="00215D8F">
            <w:pPr>
              <w:pStyle w:val="TAC"/>
              <w:rPr>
                <w:lang w:eastAsia="fi-FI"/>
              </w:rPr>
            </w:pPr>
            <w:r w:rsidRPr="00EF5447">
              <w:rPr>
                <w:lang w:eastAsia="fi-FI"/>
              </w:rPr>
              <w:t>DC_</w:t>
            </w:r>
            <w:r w:rsidRPr="00EF5447">
              <w:rPr>
                <w:lang w:eastAsia="zh-CN"/>
              </w:rPr>
              <w:t>5A</w:t>
            </w:r>
            <w:r w:rsidRPr="00EF5447">
              <w:rPr>
                <w:lang w:eastAsia="fi-FI"/>
              </w:rPr>
              <w:t>-66A_n2A</w:t>
            </w:r>
          </w:p>
          <w:p w14:paraId="1DE0E18D" w14:textId="77777777" w:rsidR="00AE2F5E" w:rsidRPr="00EF5447" w:rsidRDefault="00AE2F5E" w:rsidP="00215D8F">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5739A434" w14:textId="77777777" w:rsidR="00AE2F5E" w:rsidRPr="00EF5447" w:rsidRDefault="00AE2F5E" w:rsidP="00215D8F">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AE2F5E" w:rsidRPr="00EF5447" w14:paraId="398B864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64469" w14:textId="77777777" w:rsidR="00AE2F5E" w:rsidRPr="00EF5447" w:rsidRDefault="00AE2F5E" w:rsidP="00215D8F">
            <w:pPr>
              <w:pStyle w:val="TAC"/>
              <w:rPr>
                <w:lang w:eastAsia="zh-CN"/>
              </w:rPr>
            </w:pPr>
            <w:r w:rsidRPr="00EF5447">
              <w:rPr>
                <w:lang w:eastAsia="zh-CN"/>
              </w:rPr>
              <w:t>DC_5A-5A-66A_n2A</w:t>
            </w:r>
          </w:p>
          <w:p w14:paraId="2D4B4E2E" w14:textId="77777777" w:rsidR="00AE2F5E" w:rsidRPr="00EF5447" w:rsidRDefault="00AE2F5E" w:rsidP="00215D8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3D03130D" w14:textId="77777777" w:rsidR="00AE2F5E" w:rsidRPr="00EF5447" w:rsidRDefault="00AE2F5E" w:rsidP="00215D8F">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39FEB97B" w14:textId="77777777" w:rsidR="00AE2F5E" w:rsidRPr="00EF5447" w:rsidRDefault="00AE2F5E" w:rsidP="00215D8F">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7C1E82C4" w14:textId="77777777" w:rsidR="00AE2F5E" w:rsidRPr="00EF5447" w:rsidRDefault="00AE2F5E" w:rsidP="00215D8F">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AE2F5E" w:rsidRPr="00EF5447" w14:paraId="0D7496E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BFD6F" w14:textId="77777777" w:rsidR="00AE2F5E" w:rsidRPr="00EF5447" w:rsidRDefault="00AE2F5E" w:rsidP="00215D8F">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39264D69" w14:textId="77777777" w:rsidR="00AE2F5E" w:rsidRPr="00EF5447" w:rsidRDefault="00AE2F5E" w:rsidP="00215D8F">
            <w:pPr>
              <w:pStyle w:val="TAC"/>
              <w:rPr>
                <w:noProof/>
                <w:kern w:val="2"/>
                <w:lang w:eastAsia="zh-CN"/>
              </w:rPr>
            </w:pPr>
            <w:r w:rsidRPr="00EF5447">
              <w:rPr>
                <w:lang w:eastAsia="fi-FI"/>
              </w:rPr>
              <w:t>DC_66A_n5A</w:t>
            </w:r>
          </w:p>
        </w:tc>
      </w:tr>
      <w:tr w:rsidR="00AE2F5E" w:rsidRPr="00EF5447" w14:paraId="30761C0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EDD82" w14:textId="77777777" w:rsidR="00AE2F5E" w:rsidRPr="00EF5447" w:rsidRDefault="00AE2F5E" w:rsidP="00215D8F">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3714B525" w14:textId="77777777" w:rsidR="00AE2F5E" w:rsidRPr="00EF5447" w:rsidRDefault="00AE2F5E" w:rsidP="00215D8F">
            <w:pPr>
              <w:pStyle w:val="TAC"/>
              <w:rPr>
                <w:lang w:eastAsia="fi-FI"/>
              </w:rPr>
            </w:pPr>
            <w:r w:rsidRPr="00EF5447">
              <w:rPr>
                <w:lang w:eastAsia="fi-FI"/>
              </w:rPr>
              <w:t>DC_66A_n5A</w:t>
            </w:r>
          </w:p>
        </w:tc>
      </w:tr>
      <w:tr w:rsidR="00AE2F5E" w:rsidRPr="00EF5447" w14:paraId="0D10777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1D9B8C" w14:textId="77777777" w:rsidR="00AE2F5E" w:rsidRPr="00EF5447" w:rsidRDefault="00AE2F5E" w:rsidP="00215D8F">
            <w:pPr>
              <w:pStyle w:val="TAC"/>
              <w:rPr>
                <w:lang w:eastAsia="ja-JP"/>
              </w:rPr>
            </w:pPr>
            <w:r w:rsidRPr="00EF5447">
              <w:rPr>
                <w:lang w:eastAsia="ja-JP"/>
              </w:rPr>
              <w:t>DC_5A-66A_n7A</w:t>
            </w:r>
          </w:p>
          <w:p w14:paraId="10E51863" w14:textId="77777777" w:rsidR="00AE2F5E" w:rsidRPr="00EF5447" w:rsidRDefault="00AE2F5E" w:rsidP="00215D8F">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3FE54F3A" w14:textId="77777777" w:rsidR="00AE2F5E" w:rsidRPr="00EF5447" w:rsidRDefault="00AE2F5E" w:rsidP="00215D8F">
            <w:pPr>
              <w:pStyle w:val="TAC"/>
              <w:rPr>
                <w:lang w:eastAsia="ja-JP"/>
              </w:rPr>
            </w:pPr>
            <w:r w:rsidRPr="00EF5447">
              <w:rPr>
                <w:lang w:eastAsia="ja-JP"/>
              </w:rPr>
              <w:t>DC_5A_n7A</w:t>
            </w:r>
          </w:p>
          <w:p w14:paraId="5B1D45ED" w14:textId="77777777" w:rsidR="00AE2F5E" w:rsidRPr="00EF5447" w:rsidRDefault="00AE2F5E" w:rsidP="00215D8F">
            <w:pPr>
              <w:pStyle w:val="TAC"/>
              <w:rPr>
                <w:lang w:eastAsia="fi-FI"/>
              </w:rPr>
            </w:pPr>
            <w:r w:rsidRPr="00EF5447">
              <w:rPr>
                <w:lang w:eastAsia="ja-JP"/>
              </w:rPr>
              <w:t>DC_66A_n7A</w:t>
            </w:r>
          </w:p>
        </w:tc>
      </w:tr>
      <w:tr w:rsidR="00AE2F5E" w:rsidRPr="00EF5447" w14:paraId="15F69D6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4701E" w14:textId="77777777" w:rsidR="00AE2F5E" w:rsidRPr="00EF5447" w:rsidRDefault="00AE2F5E" w:rsidP="00215D8F">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4A0DFED9" w14:textId="77777777" w:rsidR="00AE2F5E" w:rsidRPr="00EF5447" w:rsidRDefault="00AE2F5E" w:rsidP="00215D8F">
            <w:pPr>
              <w:pStyle w:val="TAC"/>
              <w:rPr>
                <w:lang w:eastAsia="fi-FI"/>
              </w:rPr>
            </w:pPr>
            <w:r w:rsidRPr="00EF5447">
              <w:t>DC_5A_n12A</w:t>
            </w:r>
            <w:r w:rsidRPr="00EF5447">
              <w:br/>
              <w:t>DC_66A_n12A</w:t>
            </w:r>
          </w:p>
        </w:tc>
      </w:tr>
      <w:tr w:rsidR="00AE2F5E" w:rsidRPr="00EF5447" w14:paraId="119911E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0158B4" w14:textId="77777777" w:rsidR="00AE2F5E" w:rsidRPr="00EF5447" w:rsidRDefault="00AE2F5E" w:rsidP="00215D8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BB4B487" w14:textId="77777777" w:rsidR="00AE2F5E" w:rsidRPr="00EF5447" w:rsidRDefault="00AE2F5E" w:rsidP="00215D8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7E7E6F4A" w14:textId="77777777" w:rsidR="00AE2F5E" w:rsidRPr="00EF5447" w:rsidRDefault="00AE2F5E" w:rsidP="00215D8F">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53805854" w14:textId="77777777" w:rsidR="00AE2F5E" w:rsidRPr="00EF5447" w:rsidRDefault="00AE2F5E" w:rsidP="00215D8F">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7DC95E76" w14:textId="77777777" w:rsidR="00AE2F5E" w:rsidRPr="00EF5447" w:rsidRDefault="00AE2F5E" w:rsidP="00215D8F">
            <w:pPr>
              <w:pStyle w:val="TAC"/>
              <w:rPr>
                <w:b/>
              </w:rPr>
            </w:pPr>
            <w:r w:rsidRPr="00EF5447">
              <w:rPr>
                <w:lang w:eastAsia="fi-FI"/>
              </w:rPr>
              <w:t>DC_</w:t>
            </w:r>
            <w:r w:rsidRPr="00EF5447">
              <w:t>5A_n48A</w:t>
            </w:r>
          </w:p>
          <w:p w14:paraId="3139CDCD" w14:textId="77777777" w:rsidR="00AE2F5E" w:rsidRPr="00EF5447" w:rsidRDefault="00AE2F5E" w:rsidP="00215D8F">
            <w:pPr>
              <w:pStyle w:val="TAC"/>
              <w:rPr>
                <w:lang w:eastAsia="fi-FI"/>
              </w:rPr>
            </w:pPr>
            <w:r w:rsidRPr="00EF5447">
              <w:rPr>
                <w:lang w:eastAsia="fi-FI"/>
              </w:rPr>
              <w:t>DC_</w:t>
            </w:r>
            <w:r w:rsidRPr="00EF5447">
              <w:t>66A_n48A</w:t>
            </w:r>
          </w:p>
        </w:tc>
      </w:tr>
      <w:tr w:rsidR="00AE2F5E" w:rsidRPr="00EF5447" w14:paraId="742C860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0C25B" w14:textId="77777777" w:rsidR="00AE2F5E" w:rsidRPr="00EF5447" w:rsidRDefault="00AE2F5E" w:rsidP="00215D8F">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0D3CE511" w14:textId="77777777" w:rsidR="00AE2F5E" w:rsidRPr="00EF5447" w:rsidRDefault="00AE2F5E" w:rsidP="00215D8F">
            <w:pPr>
              <w:pStyle w:val="TAC"/>
              <w:rPr>
                <w:noProof/>
                <w:kern w:val="2"/>
                <w:lang w:eastAsia="zh-CN"/>
              </w:rPr>
            </w:pPr>
            <w:r w:rsidRPr="00EF5447">
              <w:rPr>
                <w:lang w:eastAsia="fi-FI"/>
              </w:rPr>
              <w:t>DC_5A_n66A</w:t>
            </w:r>
          </w:p>
        </w:tc>
      </w:tr>
      <w:tr w:rsidR="00AE2F5E" w:rsidRPr="00EF5447" w14:paraId="39A8860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DC37B" w14:textId="77777777" w:rsidR="00AE2F5E" w:rsidRPr="00EF5447" w:rsidRDefault="00AE2F5E" w:rsidP="00215D8F">
            <w:pPr>
              <w:pStyle w:val="TAC"/>
              <w:rPr>
                <w:lang w:eastAsia="fi-FI"/>
              </w:rPr>
            </w:pPr>
            <w:r w:rsidRPr="00EF5447">
              <w:rPr>
                <w:lang w:eastAsia="fi-FI"/>
              </w:rPr>
              <w:t>DC_</w:t>
            </w:r>
            <w:r w:rsidRPr="00EF5447">
              <w:rPr>
                <w:lang w:eastAsia="zh-CN"/>
              </w:rPr>
              <w:t>5A-5A</w:t>
            </w:r>
            <w:r w:rsidRPr="00EF5447">
              <w:rPr>
                <w:lang w:eastAsia="fi-FI"/>
              </w:rPr>
              <w:t>-66A_n66A</w:t>
            </w:r>
          </w:p>
          <w:p w14:paraId="6FE12DE8" w14:textId="77777777" w:rsidR="00AE2F5E" w:rsidRPr="00EF5447" w:rsidRDefault="00AE2F5E" w:rsidP="00215D8F">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CAB1099" w14:textId="77777777" w:rsidR="00AE2F5E" w:rsidRPr="00EF5447" w:rsidRDefault="00AE2F5E" w:rsidP="00215D8F">
            <w:pPr>
              <w:pStyle w:val="TAC"/>
              <w:rPr>
                <w:lang w:eastAsia="fi-FI"/>
              </w:rPr>
            </w:pPr>
            <w:r w:rsidRPr="00EF5447">
              <w:rPr>
                <w:lang w:eastAsia="fi-FI"/>
              </w:rPr>
              <w:t>DC_</w:t>
            </w:r>
            <w:r w:rsidRPr="00EF5447">
              <w:rPr>
                <w:lang w:eastAsia="zh-CN"/>
              </w:rPr>
              <w:t>5A</w:t>
            </w:r>
            <w:r w:rsidRPr="00EF5447">
              <w:rPr>
                <w:lang w:eastAsia="fi-FI"/>
              </w:rPr>
              <w:t>_n66A</w:t>
            </w:r>
          </w:p>
        </w:tc>
      </w:tr>
      <w:tr w:rsidR="00AE2F5E" w:rsidRPr="00EF5447" w14:paraId="485ED1B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AF9EA" w14:textId="77777777" w:rsidR="00AE2F5E" w:rsidRPr="00EF5447" w:rsidRDefault="00AE2F5E" w:rsidP="00215D8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38C2360A" w14:textId="77777777" w:rsidR="00AE2F5E" w:rsidRPr="00EF5447" w:rsidRDefault="00AE2F5E" w:rsidP="00215D8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0D9FE1AC" w14:textId="77777777" w:rsidR="00AE2F5E" w:rsidRPr="00EF5447" w:rsidRDefault="00AE2F5E" w:rsidP="00215D8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A13443" w14:textId="77777777" w:rsidR="00AE2F5E" w:rsidRPr="00EF5447" w:rsidRDefault="00AE2F5E" w:rsidP="00215D8F">
            <w:pPr>
              <w:pStyle w:val="TAC"/>
              <w:rPr>
                <w:noProof/>
                <w:lang w:eastAsia="ko-KR"/>
              </w:rPr>
            </w:pPr>
            <w:r w:rsidRPr="00EF5447">
              <w:rPr>
                <w:lang w:eastAsia="fi-FI"/>
              </w:rPr>
              <w:t>DC_</w:t>
            </w:r>
            <w:r w:rsidRPr="00EF5447">
              <w:rPr>
                <w:lang w:eastAsia="zh-CN"/>
              </w:rPr>
              <w:t>5</w:t>
            </w:r>
            <w:r w:rsidRPr="00EF5447">
              <w:rPr>
                <w:lang w:eastAsia="fi-FI"/>
              </w:rPr>
              <w:t>A_n66A</w:t>
            </w:r>
          </w:p>
        </w:tc>
      </w:tr>
      <w:tr w:rsidR="00AE2F5E" w:rsidRPr="00EF5447" w14:paraId="0ECB161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9F6DF5" w14:textId="77777777" w:rsidR="00AE2F5E" w:rsidRPr="00EF5447" w:rsidRDefault="00AE2F5E" w:rsidP="00215D8F">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174A371C" w14:textId="77777777" w:rsidR="00AE2F5E" w:rsidRPr="00EF5447" w:rsidRDefault="00AE2F5E" w:rsidP="00215D8F">
            <w:pPr>
              <w:pStyle w:val="TAC"/>
              <w:rPr>
                <w:lang w:eastAsia="ja-JP"/>
              </w:rPr>
            </w:pPr>
            <w:r w:rsidRPr="00EF5447">
              <w:rPr>
                <w:lang w:eastAsia="ja-JP"/>
              </w:rPr>
              <w:t>DC_5A_n71A</w:t>
            </w:r>
          </w:p>
          <w:p w14:paraId="1530DE41" w14:textId="77777777" w:rsidR="00AE2F5E" w:rsidRPr="00EF5447" w:rsidRDefault="00AE2F5E" w:rsidP="00215D8F">
            <w:pPr>
              <w:pStyle w:val="TAC"/>
              <w:rPr>
                <w:noProof/>
                <w:lang w:eastAsia="ko-KR"/>
              </w:rPr>
            </w:pPr>
            <w:r w:rsidRPr="00EF5447">
              <w:rPr>
                <w:lang w:eastAsia="ja-JP"/>
              </w:rPr>
              <w:t>DC_66A_n71A</w:t>
            </w:r>
          </w:p>
        </w:tc>
      </w:tr>
      <w:tr w:rsidR="00AE2F5E" w:rsidRPr="00EF5447" w14:paraId="2AA179C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1C40B6" w14:textId="77777777" w:rsidR="00AE2F5E" w:rsidRPr="00EF5447" w:rsidRDefault="00AE2F5E" w:rsidP="00215D8F">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76EB485A" w14:textId="77777777" w:rsidR="00AE2F5E" w:rsidRPr="00EF5447" w:rsidRDefault="00AE2F5E" w:rsidP="00215D8F">
            <w:pPr>
              <w:pStyle w:val="TAC"/>
              <w:rPr>
                <w:b/>
              </w:rPr>
            </w:pPr>
            <w:r w:rsidRPr="00EF5447">
              <w:rPr>
                <w:lang w:eastAsia="fi-FI"/>
              </w:rPr>
              <w:t>DC_</w:t>
            </w:r>
            <w:r w:rsidRPr="00EF5447">
              <w:t>5A_n77A</w:t>
            </w:r>
          </w:p>
          <w:p w14:paraId="3B43946A" w14:textId="77777777" w:rsidR="00AE2F5E" w:rsidRPr="00EF5447" w:rsidRDefault="00AE2F5E" w:rsidP="00215D8F">
            <w:pPr>
              <w:pStyle w:val="TAC"/>
              <w:rPr>
                <w:lang w:eastAsia="ja-JP"/>
              </w:rPr>
            </w:pPr>
            <w:r w:rsidRPr="00EF5447">
              <w:rPr>
                <w:lang w:eastAsia="fi-FI"/>
              </w:rPr>
              <w:t>DC_</w:t>
            </w:r>
            <w:r w:rsidRPr="00EF5447">
              <w:t>66A_n77A</w:t>
            </w:r>
          </w:p>
        </w:tc>
      </w:tr>
      <w:tr w:rsidR="00AE2F5E" w:rsidRPr="00EF5447" w14:paraId="617823A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8B363" w14:textId="77777777" w:rsidR="00AE2F5E" w:rsidRPr="00EF5447" w:rsidRDefault="00AE2F5E" w:rsidP="00215D8F">
            <w:pPr>
              <w:pStyle w:val="TAC"/>
              <w:rPr>
                <w:kern w:val="2"/>
                <w:szCs w:val="22"/>
                <w:lang w:eastAsia="zh-CN"/>
              </w:rPr>
            </w:pPr>
            <w:r w:rsidRPr="00EF5447">
              <w:rPr>
                <w:kern w:val="2"/>
                <w:szCs w:val="22"/>
                <w:lang w:eastAsia="zh-CN"/>
              </w:rPr>
              <w:t>DC_5A-66A_n78A</w:t>
            </w:r>
          </w:p>
          <w:p w14:paraId="2196A160" w14:textId="77777777" w:rsidR="00AE2F5E" w:rsidRPr="00EF5447" w:rsidRDefault="00AE2F5E" w:rsidP="00215D8F">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2AB9B37F" w14:textId="77777777" w:rsidR="00AE2F5E" w:rsidRPr="00EF5447" w:rsidRDefault="00AE2F5E" w:rsidP="00215D8F">
            <w:pPr>
              <w:pStyle w:val="TAC"/>
              <w:rPr>
                <w:kern w:val="2"/>
                <w:szCs w:val="22"/>
                <w:lang w:eastAsia="zh-CN"/>
              </w:rPr>
            </w:pPr>
            <w:r w:rsidRPr="00EF5447">
              <w:rPr>
                <w:kern w:val="2"/>
                <w:szCs w:val="22"/>
                <w:lang w:eastAsia="zh-CN"/>
              </w:rPr>
              <w:t>DC_5A_n78A</w:t>
            </w:r>
          </w:p>
          <w:p w14:paraId="3127DDE3" w14:textId="77777777" w:rsidR="00AE2F5E" w:rsidRPr="00EF5447" w:rsidRDefault="00AE2F5E" w:rsidP="00215D8F">
            <w:pPr>
              <w:pStyle w:val="TAC"/>
              <w:rPr>
                <w:noProof/>
                <w:lang w:eastAsia="ko-KR"/>
              </w:rPr>
            </w:pPr>
            <w:r w:rsidRPr="00EF5447">
              <w:rPr>
                <w:kern w:val="2"/>
                <w:szCs w:val="22"/>
                <w:lang w:eastAsia="zh-CN"/>
              </w:rPr>
              <w:t>DC_66A_n78A</w:t>
            </w:r>
          </w:p>
        </w:tc>
      </w:tr>
      <w:tr w:rsidR="00AE2F5E" w:rsidRPr="00EF5447" w14:paraId="27338E4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BD358" w14:textId="77777777" w:rsidR="00AE2F5E" w:rsidRPr="00EF5447" w:rsidRDefault="00AE2F5E" w:rsidP="00215D8F">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FE7BA79" w14:textId="77777777" w:rsidR="00AE2F5E" w:rsidRPr="00EF5447" w:rsidRDefault="00AE2F5E" w:rsidP="00215D8F">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7E99631" w14:textId="77777777" w:rsidR="00AE2F5E" w:rsidRPr="00EF5447" w:rsidRDefault="00AE2F5E" w:rsidP="00215D8F">
            <w:pPr>
              <w:pStyle w:val="TAC"/>
              <w:rPr>
                <w:noProof/>
                <w:lang w:eastAsia="ko-KR"/>
              </w:rPr>
            </w:pPr>
            <w:r w:rsidRPr="00EF5447">
              <w:rPr>
                <w:lang w:eastAsia="zh-CN"/>
              </w:rPr>
              <w:t>DC_13A_n2A</w:t>
            </w:r>
          </w:p>
        </w:tc>
      </w:tr>
      <w:tr w:rsidR="00AE2F5E" w:rsidRPr="00EF5447" w14:paraId="0E1B506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E6D1CC" w14:textId="77777777" w:rsidR="00AE2F5E" w:rsidRPr="00EF5447" w:rsidRDefault="00AE2F5E" w:rsidP="00215D8F">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550B774B" w14:textId="77777777" w:rsidR="00AE2F5E" w:rsidRPr="00EF5447" w:rsidRDefault="00AE2F5E" w:rsidP="00215D8F">
            <w:pPr>
              <w:pStyle w:val="TAC"/>
              <w:rPr>
                <w:b/>
                <w:lang w:eastAsia="ja-JP"/>
              </w:rPr>
            </w:pPr>
            <w:r w:rsidRPr="00EF5447">
              <w:rPr>
                <w:lang w:eastAsia="fi-FI"/>
              </w:rPr>
              <w:t>DC_5A_</w:t>
            </w:r>
            <w:r w:rsidRPr="00EF5447">
              <w:rPr>
                <w:lang w:eastAsia="ja-JP"/>
              </w:rPr>
              <w:t>n66A</w:t>
            </w:r>
          </w:p>
          <w:p w14:paraId="33EC5F93" w14:textId="77777777" w:rsidR="00AE2F5E" w:rsidRPr="00EF5447" w:rsidRDefault="00AE2F5E" w:rsidP="00215D8F">
            <w:pPr>
              <w:pStyle w:val="TAC"/>
              <w:rPr>
                <w:lang w:eastAsia="fi-FI"/>
              </w:rPr>
            </w:pPr>
            <w:r w:rsidRPr="00B677E8">
              <w:rPr>
                <w:lang w:eastAsia="fi-FI"/>
              </w:rPr>
              <w:t>DC_13A_</w:t>
            </w:r>
            <w:r w:rsidRPr="00B677E8">
              <w:rPr>
                <w:lang w:eastAsia="ja-JP"/>
              </w:rPr>
              <w:t>n66A</w:t>
            </w:r>
          </w:p>
        </w:tc>
      </w:tr>
      <w:tr w:rsidR="00AE2F5E" w:rsidRPr="00EF5447" w14:paraId="4447269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E7B277" w14:textId="77777777" w:rsidR="00AE2F5E" w:rsidRPr="00EF5447" w:rsidRDefault="00AE2F5E" w:rsidP="00215D8F">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7BB66A86" w14:textId="77777777" w:rsidR="00AE2F5E" w:rsidRPr="00EF5447" w:rsidRDefault="00AE2F5E" w:rsidP="00215D8F">
            <w:pPr>
              <w:pStyle w:val="TAC"/>
              <w:rPr>
                <w:rFonts w:cs="Arial"/>
                <w:lang w:eastAsia="ja-JP"/>
              </w:rPr>
            </w:pPr>
            <w:r w:rsidRPr="00EF5447">
              <w:rPr>
                <w:rFonts w:cs="Arial"/>
                <w:lang w:eastAsia="ja-JP"/>
              </w:rPr>
              <w:t>DC_7A_n1A</w:t>
            </w:r>
          </w:p>
          <w:p w14:paraId="20219B15" w14:textId="77777777" w:rsidR="00AE2F5E" w:rsidRPr="00EF5447" w:rsidRDefault="00AE2F5E" w:rsidP="00215D8F">
            <w:pPr>
              <w:pStyle w:val="TAC"/>
              <w:rPr>
                <w:lang w:eastAsia="fi-FI"/>
              </w:rPr>
            </w:pPr>
            <w:r w:rsidRPr="00EF5447">
              <w:rPr>
                <w:rFonts w:cs="Arial"/>
                <w:lang w:eastAsia="ja-JP"/>
              </w:rPr>
              <w:t>DC_7A_n40A</w:t>
            </w:r>
          </w:p>
        </w:tc>
      </w:tr>
      <w:tr w:rsidR="00AE2F5E" w:rsidRPr="00EF5447" w14:paraId="730E218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0E810" w14:textId="77777777" w:rsidR="00AE2F5E" w:rsidRPr="00EF5447" w:rsidRDefault="00AE2F5E" w:rsidP="00215D8F">
            <w:pPr>
              <w:pStyle w:val="TAC"/>
              <w:rPr>
                <w:noProof/>
                <w:lang w:eastAsia="ko-KR"/>
              </w:rPr>
            </w:pPr>
            <w:r w:rsidRPr="00EF5447">
              <w:rPr>
                <w:noProof/>
                <w:lang w:eastAsia="ko-KR"/>
              </w:rPr>
              <w:t>DC_7A_n1A-n78A</w:t>
            </w:r>
          </w:p>
          <w:p w14:paraId="4FF3B342" w14:textId="77777777" w:rsidR="00AE2F5E" w:rsidRPr="00EF5447" w:rsidRDefault="00AE2F5E" w:rsidP="00215D8F">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5330D825" w14:textId="77777777" w:rsidR="00AE2F5E" w:rsidRPr="00EF5447" w:rsidRDefault="00AE2F5E" w:rsidP="00215D8F">
            <w:pPr>
              <w:pStyle w:val="TAC"/>
              <w:rPr>
                <w:noProof/>
                <w:lang w:eastAsia="ko-KR"/>
              </w:rPr>
            </w:pPr>
            <w:r w:rsidRPr="00EF5447">
              <w:rPr>
                <w:noProof/>
                <w:lang w:eastAsia="ko-KR"/>
              </w:rPr>
              <w:t>DC_7A_n1A</w:t>
            </w:r>
          </w:p>
          <w:p w14:paraId="13E0F63C" w14:textId="77777777" w:rsidR="00AE2F5E" w:rsidRPr="00EF5447" w:rsidRDefault="00AE2F5E" w:rsidP="00215D8F">
            <w:pPr>
              <w:pStyle w:val="TAC"/>
              <w:rPr>
                <w:noProof/>
                <w:lang w:eastAsia="ko-KR"/>
              </w:rPr>
            </w:pPr>
            <w:r w:rsidRPr="00EF5447">
              <w:rPr>
                <w:noProof/>
                <w:lang w:eastAsia="ko-KR"/>
              </w:rPr>
              <w:t>DC_7A_n78A</w:t>
            </w:r>
          </w:p>
          <w:p w14:paraId="385319C3" w14:textId="77777777" w:rsidR="00AE2F5E" w:rsidRPr="00EF5447" w:rsidRDefault="00AE2F5E" w:rsidP="00215D8F">
            <w:pPr>
              <w:pStyle w:val="TAC"/>
              <w:rPr>
                <w:noProof/>
                <w:lang w:eastAsia="ko-KR"/>
              </w:rPr>
            </w:pPr>
            <w:r w:rsidRPr="00EF5447">
              <w:rPr>
                <w:noProof/>
                <w:lang w:eastAsia="ko-KR"/>
              </w:rPr>
              <w:t>DC_7C_n1A</w:t>
            </w:r>
          </w:p>
          <w:p w14:paraId="67102FFE" w14:textId="77777777" w:rsidR="00AE2F5E" w:rsidRPr="00EF5447" w:rsidRDefault="00AE2F5E" w:rsidP="00215D8F">
            <w:pPr>
              <w:pStyle w:val="TAC"/>
              <w:rPr>
                <w:noProof/>
                <w:kern w:val="2"/>
                <w:lang w:eastAsia="zh-CN"/>
              </w:rPr>
            </w:pPr>
            <w:r w:rsidRPr="00EF5447">
              <w:rPr>
                <w:noProof/>
                <w:lang w:eastAsia="ko-KR"/>
              </w:rPr>
              <w:t>DC_7C_n78A</w:t>
            </w:r>
          </w:p>
        </w:tc>
      </w:tr>
      <w:tr w:rsidR="00AE2F5E" w:rsidRPr="00EF5447" w14:paraId="2F0F8A1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9145C" w14:textId="77777777" w:rsidR="00AE2F5E" w:rsidRPr="00EF5447" w:rsidRDefault="00AE2F5E" w:rsidP="00215D8F">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42FEB881" w14:textId="77777777" w:rsidR="00AE2F5E" w:rsidRPr="00EF5447" w:rsidRDefault="00AE2F5E" w:rsidP="00215D8F">
            <w:pPr>
              <w:pStyle w:val="TAC"/>
              <w:rPr>
                <w:rFonts w:eastAsiaTheme="minorEastAsia"/>
                <w:noProof/>
                <w:lang w:eastAsia="ko-KR"/>
              </w:rPr>
            </w:pPr>
            <w:r w:rsidRPr="00EF5447">
              <w:rPr>
                <w:rFonts w:eastAsiaTheme="minorEastAsia"/>
                <w:noProof/>
                <w:lang w:eastAsia="ko-KR"/>
              </w:rPr>
              <w:t>DC_7A_n1A</w:t>
            </w:r>
          </w:p>
          <w:p w14:paraId="40F917B6" w14:textId="77777777" w:rsidR="00AE2F5E" w:rsidRPr="00EF5447" w:rsidRDefault="00AE2F5E" w:rsidP="00215D8F">
            <w:pPr>
              <w:pStyle w:val="TAC"/>
              <w:rPr>
                <w:noProof/>
                <w:lang w:eastAsia="ko-KR"/>
              </w:rPr>
            </w:pPr>
            <w:r w:rsidRPr="00EF5447">
              <w:rPr>
                <w:rFonts w:eastAsiaTheme="minorEastAsia"/>
                <w:noProof/>
                <w:lang w:eastAsia="ko-KR"/>
              </w:rPr>
              <w:t>DC_7A_n78A</w:t>
            </w:r>
          </w:p>
        </w:tc>
      </w:tr>
      <w:tr w:rsidR="00AE2F5E" w:rsidRPr="00EF5447" w14:paraId="63897F3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1808E" w14:textId="77777777" w:rsidR="00AE2F5E" w:rsidRPr="00EF5447" w:rsidRDefault="00AE2F5E" w:rsidP="00215D8F">
            <w:pPr>
              <w:pStyle w:val="TAC"/>
              <w:rPr>
                <w:noProof/>
                <w:lang w:eastAsia="ko-KR"/>
              </w:rPr>
            </w:pPr>
            <w:r w:rsidRPr="00EF5447">
              <w:rPr>
                <w:noProof/>
                <w:lang w:eastAsia="ko-KR"/>
              </w:rPr>
              <w:t>DC_7A_n3A-n78A</w:t>
            </w:r>
          </w:p>
          <w:p w14:paraId="401D8627" w14:textId="77777777" w:rsidR="00AE2F5E" w:rsidRPr="00EF5447" w:rsidRDefault="00AE2F5E" w:rsidP="00215D8F">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47B05359" w14:textId="77777777" w:rsidR="00AE2F5E" w:rsidRPr="00EF5447" w:rsidRDefault="00AE2F5E" w:rsidP="00215D8F">
            <w:pPr>
              <w:pStyle w:val="TAC"/>
              <w:rPr>
                <w:noProof/>
                <w:lang w:eastAsia="ko-KR"/>
              </w:rPr>
            </w:pPr>
            <w:r w:rsidRPr="00EF5447">
              <w:rPr>
                <w:noProof/>
                <w:lang w:eastAsia="ko-KR"/>
              </w:rPr>
              <w:t>DC_7A_n3A</w:t>
            </w:r>
          </w:p>
          <w:p w14:paraId="527A4B42" w14:textId="77777777" w:rsidR="00AE2F5E" w:rsidRPr="00EF5447" w:rsidRDefault="00AE2F5E" w:rsidP="00215D8F">
            <w:pPr>
              <w:pStyle w:val="TAC"/>
              <w:rPr>
                <w:noProof/>
                <w:lang w:eastAsia="ko-KR"/>
              </w:rPr>
            </w:pPr>
            <w:r w:rsidRPr="00EF5447">
              <w:rPr>
                <w:noProof/>
                <w:lang w:eastAsia="ko-KR"/>
              </w:rPr>
              <w:t>DC_7A_n78A</w:t>
            </w:r>
          </w:p>
          <w:p w14:paraId="38A5F938" w14:textId="77777777" w:rsidR="00AE2F5E" w:rsidRPr="00EF5447" w:rsidRDefault="00AE2F5E" w:rsidP="00215D8F">
            <w:pPr>
              <w:pStyle w:val="TAC"/>
              <w:rPr>
                <w:noProof/>
                <w:lang w:eastAsia="ko-KR"/>
              </w:rPr>
            </w:pPr>
            <w:r w:rsidRPr="00EF5447">
              <w:rPr>
                <w:noProof/>
                <w:lang w:eastAsia="ko-KR"/>
              </w:rPr>
              <w:t>DC_7C_n3A</w:t>
            </w:r>
          </w:p>
          <w:p w14:paraId="5256B5CE" w14:textId="77777777" w:rsidR="00AE2F5E" w:rsidRPr="00EF5447" w:rsidRDefault="00AE2F5E" w:rsidP="00215D8F">
            <w:pPr>
              <w:pStyle w:val="TAC"/>
              <w:rPr>
                <w:noProof/>
                <w:kern w:val="2"/>
                <w:lang w:eastAsia="zh-CN"/>
              </w:rPr>
            </w:pPr>
            <w:r w:rsidRPr="00EF5447">
              <w:rPr>
                <w:noProof/>
                <w:lang w:eastAsia="ko-KR"/>
              </w:rPr>
              <w:t>DC_7C_n78A</w:t>
            </w:r>
          </w:p>
        </w:tc>
      </w:tr>
      <w:tr w:rsidR="00AE2F5E" w:rsidRPr="00EF5447" w14:paraId="2ECB87E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E269F3" w14:textId="77777777" w:rsidR="00AE2F5E" w:rsidRPr="00EF5447" w:rsidRDefault="00AE2F5E" w:rsidP="00215D8F">
            <w:pPr>
              <w:pStyle w:val="TAC"/>
              <w:rPr>
                <w:lang w:eastAsia="zh-CN"/>
              </w:rPr>
            </w:pPr>
            <w:r w:rsidRPr="00EF5447">
              <w:rPr>
                <w:lang w:eastAsia="zh-CN"/>
              </w:rPr>
              <w:t>DC_7A_n5A-n78A</w:t>
            </w:r>
          </w:p>
          <w:p w14:paraId="05076A9E" w14:textId="77777777" w:rsidR="00AE2F5E" w:rsidRPr="00EF5447" w:rsidRDefault="00AE2F5E" w:rsidP="00215D8F">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0891F2FD" w14:textId="77777777" w:rsidR="00AE2F5E" w:rsidRPr="00EF5447" w:rsidRDefault="00AE2F5E" w:rsidP="00215D8F">
            <w:pPr>
              <w:pStyle w:val="TAC"/>
              <w:rPr>
                <w:lang w:eastAsia="zh-CN"/>
              </w:rPr>
            </w:pPr>
            <w:r w:rsidRPr="00EF5447">
              <w:rPr>
                <w:lang w:eastAsia="zh-CN"/>
              </w:rPr>
              <w:t>DC_7A_n5A</w:t>
            </w:r>
          </w:p>
          <w:p w14:paraId="6223813D" w14:textId="77777777" w:rsidR="00AE2F5E" w:rsidRPr="00EF5447" w:rsidRDefault="00AE2F5E" w:rsidP="00215D8F">
            <w:pPr>
              <w:pStyle w:val="TAC"/>
              <w:rPr>
                <w:lang w:eastAsia="zh-CN"/>
              </w:rPr>
            </w:pPr>
            <w:r w:rsidRPr="00EF5447">
              <w:rPr>
                <w:lang w:eastAsia="zh-CN"/>
              </w:rPr>
              <w:t>DC_7C_n5A</w:t>
            </w:r>
          </w:p>
          <w:p w14:paraId="0721FD3F" w14:textId="77777777" w:rsidR="00AE2F5E" w:rsidRPr="00EF5447" w:rsidRDefault="00AE2F5E" w:rsidP="00215D8F">
            <w:pPr>
              <w:pStyle w:val="TAC"/>
              <w:rPr>
                <w:lang w:eastAsia="zh-CN"/>
              </w:rPr>
            </w:pPr>
            <w:r w:rsidRPr="00EF5447">
              <w:rPr>
                <w:lang w:eastAsia="zh-CN"/>
              </w:rPr>
              <w:t>DC_7A_n78A</w:t>
            </w:r>
          </w:p>
          <w:p w14:paraId="3DFD0592" w14:textId="77777777" w:rsidR="00AE2F5E" w:rsidRPr="00EF5447" w:rsidRDefault="00AE2F5E" w:rsidP="00215D8F">
            <w:pPr>
              <w:pStyle w:val="TAC"/>
              <w:rPr>
                <w:noProof/>
                <w:lang w:eastAsia="ko-KR"/>
              </w:rPr>
            </w:pPr>
            <w:r w:rsidRPr="00EF5447">
              <w:rPr>
                <w:lang w:eastAsia="zh-CN"/>
              </w:rPr>
              <w:t>DC_7C_n78A</w:t>
            </w:r>
          </w:p>
        </w:tc>
      </w:tr>
      <w:tr w:rsidR="00AE2F5E" w:rsidRPr="00EF5447" w14:paraId="5F1C71D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9AF43" w14:textId="77777777" w:rsidR="00AE2F5E" w:rsidRPr="00EF5447" w:rsidRDefault="00AE2F5E" w:rsidP="00215D8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7359154" w14:textId="77777777" w:rsidR="00AE2F5E" w:rsidRPr="00EF5447" w:rsidRDefault="00AE2F5E" w:rsidP="00215D8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D15243F" w14:textId="77777777" w:rsidR="00AE2F5E" w:rsidRPr="00EF5447" w:rsidRDefault="00AE2F5E" w:rsidP="00215D8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E2F5E" w:rsidRPr="00EF5447" w14:paraId="75A9A20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7D66A" w14:textId="77777777" w:rsidR="00AE2F5E" w:rsidRPr="00EF5447" w:rsidRDefault="00AE2F5E" w:rsidP="00215D8F">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1BF978C7" w14:textId="77777777" w:rsidR="00AE2F5E" w:rsidRPr="00EF5447" w:rsidRDefault="00AE2F5E" w:rsidP="00215D8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C9B1CB8" w14:textId="77777777" w:rsidR="00AE2F5E" w:rsidRPr="00EF5447" w:rsidRDefault="00AE2F5E" w:rsidP="00215D8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E2F5E" w:rsidRPr="00EF5447" w14:paraId="4A48F83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BA9316" w14:textId="77777777" w:rsidR="00AE2F5E" w:rsidRPr="00EF5447" w:rsidRDefault="00AE2F5E" w:rsidP="00215D8F">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1BA955B0" w14:textId="77777777" w:rsidR="00AE2F5E" w:rsidRPr="00EF5447" w:rsidRDefault="00AE2F5E" w:rsidP="00215D8F">
            <w:pPr>
              <w:pStyle w:val="TAC"/>
              <w:rPr>
                <w:noProof/>
                <w:lang w:eastAsia="ko-KR"/>
              </w:rPr>
            </w:pPr>
            <w:r w:rsidRPr="00EF5447">
              <w:rPr>
                <w:noProof/>
                <w:lang w:eastAsia="ko-KR"/>
              </w:rPr>
              <w:t>DC_7A_n1A, DC_8A_n1A</w:t>
            </w:r>
          </w:p>
        </w:tc>
      </w:tr>
      <w:tr w:rsidR="00AE2F5E" w:rsidRPr="00EF5447" w14:paraId="2485670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7F195" w14:textId="77777777" w:rsidR="00AE2F5E" w:rsidRPr="00EF5447" w:rsidRDefault="00AE2F5E" w:rsidP="00215D8F">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6AABCE86" w14:textId="77777777" w:rsidR="00AE2F5E" w:rsidRPr="00EF5447" w:rsidRDefault="00AE2F5E" w:rsidP="00215D8F">
            <w:pPr>
              <w:pStyle w:val="TAC"/>
              <w:rPr>
                <w:noProof/>
                <w:lang w:eastAsia="ko-KR"/>
              </w:rPr>
            </w:pPr>
            <w:r w:rsidRPr="00EF5447">
              <w:rPr>
                <w:noProof/>
                <w:lang w:eastAsia="ko-KR"/>
              </w:rPr>
              <w:t>DC_7A_n1A</w:t>
            </w:r>
          </w:p>
          <w:p w14:paraId="5C1ECC03" w14:textId="77777777" w:rsidR="00AE2F5E" w:rsidRPr="00EF5447" w:rsidRDefault="00AE2F5E" w:rsidP="00215D8F">
            <w:pPr>
              <w:pStyle w:val="TAC"/>
              <w:rPr>
                <w:noProof/>
                <w:lang w:eastAsia="ko-KR"/>
              </w:rPr>
            </w:pPr>
            <w:r w:rsidRPr="00EF5447">
              <w:rPr>
                <w:noProof/>
                <w:lang w:eastAsia="ko-KR"/>
              </w:rPr>
              <w:t>DC_8A_n1A</w:t>
            </w:r>
          </w:p>
        </w:tc>
      </w:tr>
      <w:tr w:rsidR="00AE2F5E" w:rsidRPr="00EF5447" w14:paraId="5D81B2C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CF675E" w14:textId="77777777" w:rsidR="00AE2F5E" w:rsidRPr="00EF5447" w:rsidRDefault="00AE2F5E" w:rsidP="00215D8F">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2BBD4E7A" w14:textId="77777777" w:rsidR="00AE2F5E" w:rsidRPr="00EF5447" w:rsidRDefault="00AE2F5E" w:rsidP="00215D8F">
            <w:pPr>
              <w:pStyle w:val="TAC"/>
              <w:rPr>
                <w:lang w:eastAsia="ja-JP"/>
              </w:rPr>
            </w:pPr>
            <w:r w:rsidRPr="00EF5447">
              <w:rPr>
                <w:lang w:eastAsia="fi-FI"/>
              </w:rPr>
              <w:t>DC_7A_</w:t>
            </w:r>
            <w:r w:rsidRPr="00EF5447">
              <w:rPr>
                <w:lang w:eastAsia="ja-JP"/>
              </w:rPr>
              <w:t>n3A</w:t>
            </w:r>
          </w:p>
          <w:p w14:paraId="1878632F" w14:textId="77777777" w:rsidR="00AE2F5E" w:rsidRPr="00EF5447" w:rsidRDefault="00AE2F5E" w:rsidP="00215D8F">
            <w:pPr>
              <w:pStyle w:val="TAC"/>
              <w:rPr>
                <w:noProof/>
                <w:lang w:eastAsia="ko-KR"/>
              </w:rPr>
            </w:pPr>
            <w:r w:rsidRPr="00EF5447">
              <w:rPr>
                <w:lang w:eastAsia="fi-FI"/>
              </w:rPr>
              <w:t>DC_8A_</w:t>
            </w:r>
            <w:r w:rsidRPr="00EF5447">
              <w:rPr>
                <w:lang w:eastAsia="ja-JP"/>
              </w:rPr>
              <w:t>n3A</w:t>
            </w:r>
          </w:p>
        </w:tc>
      </w:tr>
      <w:tr w:rsidR="00AE2F5E" w:rsidRPr="00EF5447" w14:paraId="6226212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B458AE" w14:textId="77777777" w:rsidR="00AE2F5E" w:rsidRPr="00EF5447" w:rsidRDefault="00AE2F5E" w:rsidP="00215D8F">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48BAE3A0" w14:textId="77777777" w:rsidR="00AE2F5E" w:rsidRPr="00EF5447" w:rsidRDefault="00AE2F5E" w:rsidP="00215D8F">
            <w:pPr>
              <w:pStyle w:val="TAC"/>
              <w:rPr>
                <w:lang w:eastAsia="ja-JP"/>
              </w:rPr>
            </w:pPr>
            <w:r w:rsidRPr="00EF5447">
              <w:rPr>
                <w:lang w:eastAsia="fi-FI"/>
              </w:rPr>
              <w:t>DC_7A_</w:t>
            </w:r>
            <w:r w:rsidRPr="00EF5447">
              <w:rPr>
                <w:lang w:eastAsia="ja-JP"/>
              </w:rPr>
              <w:t>n28A</w:t>
            </w:r>
          </w:p>
          <w:p w14:paraId="44BB57DA" w14:textId="77777777" w:rsidR="00AE2F5E" w:rsidRPr="00EF5447" w:rsidRDefault="00AE2F5E" w:rsidP="00215D8F">
            <w:pPr>
              <w:pStyle w:val="TAC"/>
              <w:rPr>
                <w:lang w:eastAsia="fi-FI"/>
              </w:rPr>
            </w:pPr>
            <w:r w:rsidRPr="00EF5447">
              <w:rPr>
                <w:lang w:eastAsia="fi-FI"/>
              </w:rPr>
              <w:t>DC_8A_</w:t>
            </w:r>
            <w:r w:rsidRPr="00EF5447">
              <w:rPr>
                <w:lang w:eastAsia="ja-JP"/>
              </w:rPr>
              <w:t>n28A</w:t>
            </w:r>
          </w:p>
        </w:tc>
      </w:tr>
      <w:tr w:rsidR="00AE2F5E" w:rsidRPr="00EF5447" w14:paraId="5964B39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D2E900" w14:textId="77777777" w:rsidR="00AE2F5E" w:rsidRPr="00EF5447" w:rsidRDefault="00AE2F5E" w:rsidP="00215D8F">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15418D4E" w14:textId="77777777" w:rsidR="00AE2F5E" w:rsidRPr="00EF5447" w:rsidRDefault="00AE2F5E" w:rsidP="00215D8F">
            <w:pPr>
              <w:pStyle w:val="TAC"/>
              <w:rPr>
                <w:lang w:eastAsia="ja-JP"/>
              </w:rPr>
            </w:pPr>
            <w:r w:rsidRPr="00EF5447">
              <w:rPr>
                <w:color w:val="000000"/>
                <w:szCs w:val="18"/>
              </w:rPr>
              <w:t>DC_7A_n40A</w:t>
            </w:r>
          </w:p>
          <w:p w14:paraId="0ED696D2" w14:textId="77777777" w:rsidR="00AE2F5E" w:rsidRPr="00EF5447" w:rsidRDefault="00AE2F5E" w:rsidP="00215D8F">
            <w:pPr>
              <w:pStyle w:val="TAC"/>
              <w:rPr>
                <w:lang w:eastAsia="fi-FI"/>
              </w:rPr>
            </w:pPr>
            <w:r w:rsidRPr="00EF5447">
              <w:rPr>
                <w:color w:val="000000"/>
                <w:szCs w:val="18"/>
              </w:rPr>
              <w:t>DC_8A_n40A</w:t>
            </w:r>
          </w:p>
        </w:tc>
      </w:tr>
      <w:tr w:rsidR="00AE2F5E" w:rsidRPr="00EF5447" w14:paraId="7A9EF90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4A24F0" w14:textId="77777777" w:rsidR="00AE2F5E" w:rsidRPr="00EF5447" w:rsidRDefault="00AE2F5E" w:rsidP="00215D8F">
            <w:pPr>
              <w:pStyle w:val="TAC"/>
              <w:rPr>
                <w:lang w:eastAsia="ja-JP"/>
              </w:rPr>
            </w:pPr>
            <w:r w:rsidRPr="00EF5447">
              <w:rPr>
                <w:rFonts w:cs="Arial"/>
                <w:lang w:eastAsia="ja-JP"/>
              </w:rPr>
              <w:lastRenderedPageBreak/>
              <w:t>DC_7A_n8A-n40A</w:t>
            </w:r>
          </w:p>
        </w:tc>
        <w:tc>
          <w:tcPr>
            <w:tcW w:w="5862" w:type="dxa"/>
            <w:tcBorders>
              <w:top w:val="single" w:sz="4" w:space="0" w:color="auto"/>
              <w:left w:val="single" w:sz="4" w:space="0" w:color="auto"/>
              <w:bottom w:val="single" w:sz="4" w:space="0" w:color="auto"/>
              <w:right w:val="single" w:sz="4" w:space="0" w:color="auto"/>
            </w:tcBorders>
          </w:tcPr>
          <w:p w14:paraId="4277BB71" w14:textId="77777777" w:rsidR="00AE2F5E" w:rsidRPr="00EF5447" w:rsidRDefault="00AE2F5E" w:rsidP="00215D8F">
            <w:pPr>
              <w:pStyle w:val="TAC"/>
              <w:rPr>
                <w:rFonts w:cs="Arial"/>
                <w:lang w:eastAsia="ja-JP"/>
              </w:rPr>
            </w:pPr>
            <w:r w:rsidRPr="00EF5447">
              <w:rPr>
                <w:rFonts w:cs="Arial"/>
                <w:lang w:eastAsia="ja-JP"/>
              </w:rPr>
              <w:t>DC_7A_n8A</w:t>
            </w:r>
          </w:p>
          <w:p w14:paraId="065EB6FF" w14:textId="77777777" w:rsidR="00AE2F5E" w:rsidRPr="00EF5447" w:rsidRDefault="00AE2F5E" w:rsidP="00215D8F">
            <w:pPr>
              <w:pStyle w:val="TAC"/>
              <w:rPr>
                <w:lang w:eastAsia="fi-FI"/>
              </w:rPr>
            </w:pPr>
            <w:r w:rsidRPr="00EF5447">
              <w:rPr>
                <w:rFonts w:cs="Arial"/>
                <w:lang w:eastAsia="ja-JP"/>
              </w:rPr>
              <w:t>DC_7A_n40A</w:t>
            </w:r>
          </w:p>
        </w:tc>
      </w:tr>
      <w:tr w:rsidR="00AE2F5E" w:rsidRPr="00EF5447" w14:paraId="6E9DF34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54C34" w14:textId="77777777" w:rsidR="00AE2F5E" w:rsidRPr="00EF5447" w:rsidRDefault="00AE2F5E" w:rsidP="00215D8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F0930B3" w14:textId="77777777" w:rsidR="00AE2F5E" w:rsidRPr="00EF5447" w:rsidRDefault="00AE2F5E" w:rsidP="00215D8F">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AE2F5E" w:rsidRPr="00EF5447" w14:paraId="125C3B4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8AEA19" w14:textId="77777777" w:rsidR="00AE2F5E" w:rsidRPr="00EF5447" w:rsidRDefault="00AE2F5E" w:rsidP="00215D8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8438BF0" w14:textId="77777777" w:rsidR="00AE2F5E" w:rsidRPr="00EF5447" w:rsidRDefault="00AE2F5E" w:rsidP="00215D8F">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E2F5E" w:rsidRPr="00EF5447" w14:paraId="423B6C4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AB209" w14:textId="77777777" w:rsidR="00AE2F5E" w:rsidRPr="00EF5447" w:rsidRDefault="00AE2F5E" w:rsidP="00215D8F">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6D6CF9A7" w14:textId="77777777" w:rsidR="00AE2F5E" w:rsidRPr="00EF5447" w:rsidRDefault="00AE2F5E" w:rsidP="00215D8F">
            <w:pPr>
              <w:pStyle w:val="TAC"/>
              <w:rPr>
                <w:lang w:eastAsia="fi-FI"/>
              </w:rPr>
            </w:pPr>
            <w:r w:rsidRPr="00EF5447">
              <w:rPr>
                <w:lang w:eastAsia="fi-FI"/>
              </w:rPr>
              <w:t>DC_7A_n78A</w:t>
            </w:r>
          </w:p>
          <w:p w14:paraId="08B27B93" w14:textId="77777777" w:rsidR="00AE2F5E" w:rsidRPr="00EF5447" w:rsidRDefault="00AE2F5E" w:rsidP="00215D8F">
            <w:pPr>
              <w:pStyle w:val="TAC"/>
              <w:rPr>
                <w:lang w:eastAsia="fi-FI"/>
              </w:rPr>
            </w:pPr>
            <w:r w:rsidRPr="00EF5447">
              <w:rPr>
                <w:lang w:eastAsia="fi-FI"/>
              </w:rPr>
              <w:t>DC_8A_n78A</w:t>
            </w:r>
          </w:p>
        </w:tc>
      </w:tr>
      <w:tr w:rsidR="00AE2F5E" w:rsidRPr="00EF5447" w14:paraId="332D121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B5AA45" w14:textId="77777777" w:rsidR="00AE2F5E" w:rsidRPr="00EF5447" w:rsidRDefault="00AE2F5E" w:rsidP="00215D8F">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60520809" w14:textId="77777777" w:rsidR="00AE2F5E" w:rsidRPr="00EF5447" w:rsidRDefault="00AE2F5E" w:rsidP="00215D8F">
            <w:pPr>
              <w:pStyle w:val="TAC"/>
              <w:rPr>
                <w:rFonts w:cs="Arial"/>
                <w:lang w:eastAsia="ja-JP"/>
              </w:rPr>
            </w:pPr>
            <w:r w:rsidRPr="00EF5447">
              <w:rPr>
                <w:rFonts w:cs="Arial"/>
                <w:lang w:eastAsia="ja-JP"/>
              </w:rPr>
              <w:t>DC_7A_n8A</w:t>
            </w:r>
          </w:p>
          <w:p w14:paraId="460B1B8F" w14:textId="77777777" w:rsidR="00AE2F5E" w:rsidRPr="00EF5447" w:rsidRDefault="00AE2F5E" w:rsidP="00215D8F">
            <w:pPr>
              <w:pStyle w:val="TAC"/>
              <w:rPr>
                <w:lang w:eastAsia="fi-FI"/>
              </w:rPr>
            </w:pPr>
            <w:r w:rsidRPr="00EF5447">
              <w:rPr>
                <w:rFonts w:cs="Arial"/>
                <w:lang w:eastAsia="ja-JP"/>
              </w:rPr>
              <w:t>DC_7A_n78A</w:t>
            </w:r>
          </w:p>
        </w:tc>
      </w:tr>
      <w:tr w:rsidR="00AE2F5E" w:rsidRPr="00EF5447" w14:paraId="529523B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1AFD33" w14:textId="77777777" w:rsidR="00AE2F5E" w:rsidRPr="00EF5447" w:rsidRDefault="00AE2F5E" w:rsidP="00215D8F">
            <w:pPr>
              <w:pStyle w:val="TAC"/>
              <w:rPr>
                <w:lang w:eastAsia="fi-FI"/>
              </w:rPr>
            </w:pPr>
            <w:r w:rsidRPr="00EF5447">
              <w:rPr>
                <w:lang w:eastAsia="fi-FI"/>
              </w:rPr>
              <w:t>DC_7A-13A_n66A</w:t>
            </w:r>
          </w:p>
          <w:p w14:paraId="1D70845E" w14:textId="77777777" w:rsidR="00AE2F5E" w:rsidRPr="00EF5447" w:rsidRDefault="00AE2F5E" w:rsidP="00215D8F">
            <w:pPr>
              <w:pStyle w:val="TAC"/>
              <w:rPr>
                <w:lang w:eastAsia="fi-FI"/>
              </w:rPr>
            </w:pPr>
            <w:r w:rsidRPr="00EF5447">
              <w:rPr>
                <w:lang w:eastAsia="fi-FI"/>
              </w:rPr>
              <w:t>DC_7A-7A-13A_n66A</w:t>
            </w:r>
          </w:p>
          <w:p w14:paraId="0092C0C6" w14:textId="77777777" w:rsidR="00AE2F5E" w:rsidRPr="00EF5447" w:rsidRDefault="00AE2F5E" w:rsidP="00215D8F">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18FA2F5E" w14:textId="77777777" w:rsidR="00AE2F5E" w:rsidRPr="00EF5447" w:rsidRDefault="00AE2F5E" w:rsidP="00215D8F">
            <w:pPr>
              <w:pStyle w:val="TAC"/>
              <w:rPr>
                <w:lang w:eastAsia="fi-FI"/>
              </w:rPr>
            </w:pPr>
            <w:r w:rsidRPr="00EF5447">
              <w:rPr>
                <w:lang w:eastAsia="fi-FI"/>
              </w:rPr>
              <w:t>DC_7A_n66A</w:t>
            </w:r>
          </w:p>
          <w:p w14:paraId="50F7EEE8" w14:textId="77777777" w:rsidR="00AE2F5E" w:rsidRPr="00EF5447" w:rsidRDefault="00AE2F5E" w:rsidP="00215D8F">
            <w:pPr>
              <w:pStyle w:val="TAC"/>
              <w:rPr>
                <w:lang w:eastAsia="fi-FI"/>
              </w:rPr>
            </w:pPr>
            <w:r w:rsidRPr="00EF5447">
              <w:rPr>
                <w:lang w:eastAsia="fi-FI"/>
              </w:rPr>
              <w:t>DC_13A_n66A</w:t>
            </w:r>
          </w:p>
        </w:tc>
      </w:tr>
      <w:tr w:rsidR="00AE2F5E" w:rsidRPr="00EF5447" w14:paraId="1F098E0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90FEF" w14:textId="77777777" w:rsidR="00AE2F5E" w:rsidRPr="00EF5447" w:rsidRDefault="00AE2F5E" w:rsidP="00215D8F">
            <w:pPr>
              <w:pStyle w:val="TAC"/>
              <w:rPr>
                <w:lang w:eastAsia="ja-JP"/>
              </w:rPr>
            </w:pPr>
            <w:r w:rsidRPr="00EF5447">
              <w:rPr>
                <w:lang w:eastAsia="ja-JP"/>
              </w:rPr>
              <w:t>DC_7A-20A_n1A</w:t>
            </w:r>
          </w:p>
          <w:p w14:paraId="2B350A7C" w14:textId="77777777" w:rsidR="00AE2F5E" w:rsidRPr="00EF5447" w:rsidRDefault="00AE2F5E" w:rsidP="00215D8F">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2CDFF58A" w14:textId="77777777" w:rsidR="00AE2F5E" w:rsidRPr="00EF5447" w:rsidRDefault="00AE2F5E" w:rsidP="00215D8F">
            <w:pPr>
              <w:pStyle w:val="TAC"/>
              <w:rPr>
                <w:lang w:eastAsia="ja-JP"/>
              </w:rPr>
            </w:pPr>
            <w:r w:rsidRPr="00EF5447">
              <w:rPr>
                <w:lang w:eastAsia="fi-FI"/>
              </w:rPr>
              <w:t>DC_7A_</w:t>
            </w:r>
            <w:r w:rsidRPr="00EF5447">
              <w:rPr>
                <w:lang w:eastAsia="ja-JP"/>
              </w:rPr>
              <w:t>n1A</w:t>
            </w:r>
          </w:p>
          <w:p w14:paraId="26DB7558" w14:textId="77777777" w:rsidR="00AE2F5E" w:rsidRPr="00EF5447" w:rsidRDefault="00AE2F5E" w:rsidP="00215D8F">
            <w:pPr>
              <w:pStyle w:val="TAC"/>
              <w:rPr>
                <w:lang w:eastAsia="ja-JP"/>
              </w:rPr>
            </w:pPr>
            <w:r w:rsidRPr="00EF5447">
              <w:rPr>
                <w:lang w:eastAsia="ja-JP"/>
              </w:rPr>
              <w:t>DC_7C_n1A</w:t>
            </w:r>
          </w:p>
          <w:p w14:paraId="4C316C03" w14:textId="77777777" w:rsidR="00AE2F5E" w:rsidRPr="00EF5447" w:rsidRDefault="00AE2F5E" w:rsidP="00215D8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AE2F5E" w:rsidRPr="00EF5447" w14:paraId="702BD22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A5B57" w14:textId="77777777" w:rsidR="00AE2F5E" w:rsidRPr="00EF5447" w:rsidRDefault="00AE2F5E" w:rsidP="00215D8F">
            <w:pPr>
              <w:pStyle w:val="TAC"/>
              <w:rPr>
                <w:lang w:eastAsia="ja-JP"/>
              </w:rPr>
            </w:pPr>
            <w:r w:rsidRPr="00EF5447">
              <w:rPr>
                <w:lang w:eastAsia="ja-JP"/>
              </w:rPr>
              <w:t>DC_7A-20A_n3A</w:t>
            </w:r>
          </w:p>
          <w:p w14:paraId="58AEE64E" w14:textId="77777777" w:rsidR="00AE2F5E" w:rsidRPr="00EF5447" w:rsidRDefault="00AE2F5E" w:rsidP="00215D8F">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48C62609" w14:textId="77777777" w:rsidR="00AE2F5E" w:rsidRPr="00EF5447" w:rsidRDefault="00AE2F5E" w:rsidP="00215D8F">
            <w:pPr>
              <w:pStyle w:val="TAC"/>
              <w:rPr>
                <w:lang w:eastAsia="fi-FI"/>
              </w:rPr>
            </w:pPr>
            <w:r w:rsidRPr="00EF5447">
              <w:rPr>
                <w:lang w:eastAsia="fi-FI"/>
              </w:rPr>
              <w:t>DC_7A_n3A</w:t>
            </w:r>
          </w:p>
          <w:p w14:paraId="74AE1017" w14:textId="77777777" w:rsidR="00AE2F5E" w:rsidRPr="00EF5447" w:rsidRDefault="00AE2F5E" w:rsidP="00215D8F">
            <w:pPr>
              <w:pStyle w:val="TAC"/>
              <w:rPr>
                <w:lang w:eastAsia="fi-FI"/>
              </w:rPr>
            </w:pPr>
            <w:r w:rsidRPr="00EF5447">
              <w:rPr>
                <w:lang w:eastAsia="fi-FI"/>
              </w:rPr>
              <w:t>DC_7C_n3A</w:t>
            </w:r>
          </w:p>
          <w:p w14:paraId="54AC46FA" w14:textId="77777777" w:rsidR="00AE2F5E" w:rsidRPr="00EF5447" w:rsidRDefault="00AE2F5E" w:rsidP="00215D8F">
            <w:pPr>
              <w:pStyle w:val="TAC"/>
              <w:rPr>
                <w:lang w:eastAsia="fi-FI"/>
              </w:rPr>
            </w:pPr>
            <w:r w:rsidRPr="00EF5447">
              <w:rPr>
                <w:lang w:eastAsia="fi-FI"/>
              </w:rPr>
              <w:t>DC_20A_n3A</w:t>
            </w:r>
          </w:p>
        </w:tc>
      </w:tr>
      <w:tr w:rsidR="00AE2F5E" w:rsidRPr="00EF5447" w14:paraId="6748856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98971" w14:textId="77777777" w:rsidR="00AE2F5E" w:rsidRPr="00EF5447" w:rsidRDefault="00AE2F5E" w:rsidP="00215D8F">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408A904A" w14:textId="77777777" w:rsidR="00AE2F5E" w:rsidRPr="00EF5447" w:rsidRDefault="00AE2F5E" w:rsidP="00215D8F">
            <w:pPr>
              <w:pStyle w:val="TAC"/>
              <w:rPr>
                <w:lang w:eastAsia="ja-JP"/>
              </w:rPr>
            </w:pPr>
            <w:r w:rsidRPr="00EF5447">
              <w:rPr>
                <w:lang w:eastAsia="fi-FI"/>
              </w:rPr>
              <w:t>DC_7A_</w:t>
            </w:r>
            <w:r w:rsidRPr="00EF5447">
              <w:rPr>
                <w:lang w:eastAsia="ja-JP"/>
              </w:rPr>
              <w:t>n8A</w:t>
            </w:r>
          </w:p>
          <w:p w14:paraId="1ECE315D" w14:textId="77777777" w:rsidR="00AE2F5E" w:rsidRPr="00EF5447" w:rsidRDefault="00AE2F5E" w:rsidP="00215D8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E2F5E" w:rsidRPr="00EF5447" w14:paraId="56B0289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2278A" w14:textId="77777777" w:rsidR="00AE2F5E" w:rsidRPr="00EF5447" w:rsidRDefault="00AE2F5E" w:rsidP="00215D8F">
            <w:pPr>
              <w:pStyle w:val="TAC"/>
              <w:rPr>
                <w:noProof/>
                <w:lang w:eastAsia="zh-CN"/>
              </w:rPr>
            </w:pPr>
            <w:r w:rsidRPr="00EF5447">
              <w:rPr>
                <w:noProof/>
                <w:lang w:eastAsia="zh-CN"/>
              </w:rPr>
              <w:t>DC_7A-20A_n28A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323CDA5" w14:textId="77777777" w:rsidR="00AE2F5E" w:rsidRPr="00EF5447" w:rsidRDefault="00AE2F5E" w:rsidP="00215D8F">
            <w:pPr>
              <w:pStyle w:val="TAC"/>
              <w:rPr>
                <w:noProof/>
                <w:lang w:eastAsia="zh-CN"/>
              </w:rPr>
            </w:pPr>
            <w:r w:rsidRPr="00EF5447">
              <w:rPr>
                <w:noProof/>
                <w:lang w:eastAsia="zh-CN"/>
              </w:rPr>
              <w:t>DC_7A_n28A</w:t>
            </w:r>
          </w:p>
          <w:p w14:paraId="3F951E17" w14:textId="77777777" w:rsidR="00AE2F5E" w:rsidRPr="00EF5447" w:rsidRDefault="00AE2F5E" w:rsidP="00215D8F">
            <w:pPr>
              <w:pStyle w:val="TAC"/>
              <w:rPr>
                <w:noProof/>
                <w:lang w:eastAsia="zh-CN"/>
              </w:rPr>
            </w:pPr>
            <w:r w:rsidRPr="00EF5447">
              <w:rPr>
                <w:noProof/>
                <w:lang w:eastAsia="zh-CN"/>
              </w:rPr>
              <w:t>DC_20A_n28A</w:t>
            </w:r>
          </w:p>
        </w:tc>
      </w:tr>
      <w:tr w:rsidR="00AE2F5E" w:rsidRPr="00EF5447" w14:paraId="0933B84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28A64" w14:textId="77777777" w:rsidR="00AE2F5E" w:rsidRPr="00EF5447" w:rsidRDefault="00AE2F5E" w:rsidP="00215D8F">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53EE20" w14:textId="77777777" w:rsidR="00AE2F5E" w:rsidRPr="00EF5447" w:rsidRDefault="00AE2F5E" w:rsidP="00215D8F">
            <w:pPr>
              <w:pStyle w:val="TAC"/>
              <w:rPr>
                <w:noProof/>
                <w:lang w:eastAsia="zh-CN"/>
              </w:rPr>
            </w:pPr>
            <w:r w:rsidRPr="00EF5447">
              <w:rPr>
                <w:noProof/>
                <w:lang w:eastAsia="zh-CN"/>
              </w:rPr>
              <w:t>DC_7A_n78A</w:t>
            </w:r>
          </w:p>
          <w:p w14:paraId="3FE32C9F" w14:textId="77777777" w:rsidR="00AE2F5E" w:rsidRPr="00EF5447" w:rsidRDefault="00AE2F5E" w:rsidP="00215D8F">
            <w:pPr>
              <w:pStyle w:val="TAC"/>
              <w:rPr>
                <w:noProof/>
                <w:lang w:eastAsia="zh-CN"/>
              </w:rPr>
            </w:pPr>
            <w:r w:rsidRPr="00EF5447">
              <w:rPr>
                <w:noProof/>
                <w:lang w:eastAsia="zh-CN"/>
              </w:rPr>
              <w:t>DC_20A_n78A</w:t>
            </w:r>
          </w:p>
        </w:tc>
      </w:tr>
      <w:tr w:rsidR="00AE2F5E" w:rsidRPr="00EF5447" w14:paraId="70239FB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31B146" w14:textId="77777777" w:rsidR="00AE2F5E" w:rsidRPr="00EF5447" w:rsidRDefault="00AE2F5E" w:rsidP="00215D8F">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2D6A7B5C" w14:textId="77777777" w:rsidR="00AE2F5E" w:rsidRPr="00EF5447" w:rsidRDefault="00AE2F5E" w:rsidP="00215D8F">
            <w:pPr>
              <w:pStyle w:val="TAC"/>
              <w:rPr>
                <w:lang w:eastAsia="ja-JP"/>
              </w:rPr>
            </w:pPr>
            <w:r w:rsidRPr="00EF5447">
              <w:rPr>
                <w:rFonts w:cs="Arial"/>
                <w:color w:val="000000"/>
                <w:szCs w:val="18"/>
              </w:rPr>
              <w:t>DC_28A_n1A</w:t>
            </w:r>
          </w:p>
          <w:p w14:paraId="690B4359" w14:textId="77777777" w:rsidR="00AE2F5E" w:rsidRPr="00EF5447" w:rsidRDefault="00AE2F5E" w:rsidP="00215D8F">
            <w:pPr>
              <w:pStyle w:val="TAC"/>
              <w:rPr>
                <w:noProof/>
                <w:lang w:eastAsia="zh-CN"/>
              </w:rPr>
            </w:pPr>
            <w:r w:rsidRPr="00EF5447">
              <w:rPr>
                <w:rFonts w:cs="Arial"/>
                <w:color w:val="000000"/>
                <w:szCs w:val="18"/>
              </w:rPr>
              <w:t>DC_7A_n1A</w:t>
            </w:r>
          </w:p>
        </w:tc>
      </w:tr>
      <w:tr w:rsidR="00AE2F5E" w:rsidRPr="00EF5447" w14:paraId="6ED9226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B44A3D" w14:textId="77777777" w:rsidR="00AE2F5E" w:rsidRPr="00EF5447" w:rsidRDefault="00AE2F5E" w:rsidP="00215D8F">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1C90D6B6" w14:textId="77777777" w:rsidR="00AE2F5E" w:rsidRPr="00EF5447" w:rsidRDefault="00AE2F5E" w:rsidP="00215D8F">
            <w:pPr>
              <w:pStyle w:val="TAC"/>
              <w:rPr>
                <w:lang w:eastAsia="ja-JP"/>
              </w:rPr>
            </w:pPr>
            <w:r w:rsidRPr="00EF5447">
              <w:rPr>
                <w:rFonts w:cs="Arial"/>
                <w:color w:val="000000"/>
                <w:szCs w:val="18"/>
              </w:rPr>
              <w:t>DC_7A_n2A</w:t>
            </w:r>
          </w:p>
          <w:p w14:paraId="7B89C1B4" w14:textId="77777777" w:rsidR="00AE2F5E" w:rsidRPr="00EF5447" w:rsidRDefault="00AE2F5E" w:rsidP="00215D8F">
            <w:pPr>
              <w:pStyle w:val="TAC"/>
              <w:rPr>
                <w:noProof/>
                <w:lang w:eastAsia="zh-CN"/>
              </w:rPr>
            </w:pPr>
            <w:r w:rsidRPr="00EF5447">
              <w:rPr>
                <w:rFonts w:cs="Arial"/>
                <w:color w:val="000000"/>
                <w:szCs w:val="18"/>
              </w:rPr>
              <w:t>DC_28A_n2A</w:t>
            </w:r>
          </w:p>
        </w:tc>
      </w:tr>
      <w:tr w:rsidR="00AE2F5E" w:rsidRPr="00EF5447" w14:paraId="042F6FC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AC289" w14:textId="77777777" w:rsidR="00AE2F5E" w:rsidRPr="00EF5447" w:rsidRDefault="00AE2F5E" w:rsidP="00215D8F">
            <w:pPr>
              <w:pStyle w:val="TAC"/>
              <w:rPr>
                <w:lang w:eastAsia="ja-JP"/>
              </w:rPr>
            </w:pPr>
            <w:r w:rsidRPr="00EF5447">
              <w:rPr>
                <w:lang w:eastAsia="ja-JP"/>
              </w:rPr>
              <w:t>DC_7A-28A_n3A</w:t>
            </w:r>
          </w:p>
          <w:p w14:paraId="06D5BCE4" w14:textId="77777777" w:rsidR="00AE2F5E" w:rsidRPr="00EF5447" w:rsidRDefault="00AE2F5E" w:rsidP="00215D8F">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50BC365E" w14:textId="77777777" w:rsidR="00AE2F5E" w:rsidRPr="00EF5447" w:rsidRDefault="00AE2F5E" w:rsidP="00215D8F">
            <w:pPr>
              <w:pStyle w:val="TAC"/>
              <w:rPr>
                <w:lang w:eastAsia="ja-JP"/>
              </w:rPr>
            </w:pPr>
            <w:r w:rsidRPr="00EF5447">
              <w:rPr>
                <w:lang w:eastAsia="ja-JP"/>
              </w:rPr>
              <w:t>DC_7A_n3A</w:t>
            </w:r>
          </w:p>
          <w:p w14:paraId="5F7E8F2F" w14:textId="77777777" w:rsidR="00AE2F5E" w:rsidRPr="00EF5447" w:rsidRDefault="00AE2F5E" w:rsidP="00215D8F">
            <w:pPr>
              <w:pStyle w:val="TAC"/>
              <w:rPr>
                <w:lang w:eastAsia="ja-JP"/>
              </w:rPr>
            </w:pPr>
            <w:r w:rsidRPr="00EF5447">
              <w:rPr>
                <w:lang w:eastAsia="ja-JP"/>
              </w:rPr>
              <w:t>DC_7C_n3A</w:t>
            </w:r>
          </w:p>
          <w:p w14:paraId="1547F284" w14:textId="77777777" w:rsidR="00AE2F5E" w:rsidRPr="00EF5447" w:rsidRDefault="00AE2F5E" w:rsidP="00215D8F">
            <w:pPr>
              <w:pStyle w:val="TAC"/>
              <w:rPr>
                <w:noProof/>
                <w:lang w:eastAsia="zh-CN"/>
              </w:rPr>
            </w:pPr>
            <w:r w:rsidRPr="00EF5447">
              <w:rPr>
                <w:lang w:eastAsia="ja-JP"/>
              </w:rPr>
              <w:t>DC_28A_n3A</w:t>
            </w:r>
          </w:p>
        </w:tc>
      </w:tr>
      <w:tr w:rsidR="00AE2F5E" w:rsidRPr="00EF5447" w14:paraId="4A35C52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FACCA" w14:textId="77777777" w:rsidR="00AE2F5E" w:rsidRPr="00EF5447" w:rsidRDefault="00AE2F5E" w:rsidP="00215D8F">
            <w:pPr>
              <w:pStyle w:val="TAC"/>
              <w:rPr>
                <w:lang w:eastAsia="ja-JP"/>
              </w:rPr>
            </w:pPr>
            <w:r w:rsidRPr="00EF5447">
              <w:rPr>
                <w:lang w:eastAsia="fi-FI"/>
              </w:rPr>
              <w:t>DC_7A-28A_n5A</w:t>
            </w:r>
            <w:r w:rsidRPr="00EF5447">
              <w:rPr>
                <w:vertAlign w:val="superscript"/>
                <w:lang w:eastAsia="zh-CN"/>
              </w:rPr>
              <w:t>6</w:t>
            </w:r>
          </w:p>
          <w:p w14:paraId="61F47B27" w14:textId="77777777" w:rsidR="00AE2F5E" w:rsidRPr="00EF5447" w:rsidRDefault="00AE2F5E" w:rsidP="00215D8F">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B2562BA" w14:textId="77777777" w:rsidR="00AE2F5E" w:rsidRPr="00EF5447" w:rsidRDefault="00AE2F5E" w:rsidP="00215D8F">
            <w:pPr>
              <w:pStyle w:val="TAC"/>
              <w:rPr>
                <w:lang w:eastAsia="fi-FI"/>
              </w:rPr>
            </w:pPr>
            <w:r w:rsidRPr="00EF5447">
              <w:rPr>
                <w:lang w:eastAsia="fi-FI"/>
              </w:rPr>
              <w:t>DC_7A_n5A</w:t>
            </w:r>
          </w:p>
          <w:p w14:paraId="6449786C" w14:textId="77777777" w:rsidR="00AE2F5E" w:rsidRPr="00EF5447" w:rsidRDefault="00AE2F5E" w:rsidP="00215D8F">
            <w:pPr>
              <w:pStyle w:val="TAC"/>
              <w:rPr>
                <w:lang w:eastAsia="fi-FI"/>
              </w:rPr>
            </w:pPr>
            <w:r w:rsidRPr="00EF5447">
              <w:rPr>
                <w:lang w:eastAsia="fi-FI"/>
              </w:rPr>
              <w:t>DC_7C_n5A</w:t>
            </w:r>
          </w:p>
          <w:p w14:paraId="719DB500" w14:textId="77777777" w:rsidR="00AE2F5E" w:rsidRPr="00EF5447" w:rsidRDefault="00AE2F5E" w:rsidP="00215D8F">
            <w:pPr>
              <w:pStyle w:val="TAC"/>
              <w:rPr>
                <w:noProof/>
                <w:lang w:eastAsia="zh-CN"/>
              </w:rPr>
            </w:pPr>
            <w:r w:rsidRPr="00EF5447">
              <w:rPr>
                <w:lang w:eastAsia="fi-FI"/>
              </w:rPr>
              <w:t>DC_28A_n5A</w:t>
            </w:r>
          </w:p>
        </w:tc>
      </w:tr>
      <w:tr w:rsidR="00AE2F5E" w:rsidRPr="00EF5447" w14:paraId="56BF8CB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A12B6" w14:textId="77777777" w:rsidR="00AE2F5E" w:rsidRPr="00EF5447" w:rsidRDefault="00AE2F5E" w:rsidP="00215D8F">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480C8EE8" w14:textId="77777777" w:rsidR="00AE2F5E" w:rsidRPr="00EF5447" w:rsidRDefault="00AE2F5E" w:rsidP="00215D8F">
            <w:pPr>
              <w:pStyle w:val="TAC"/>
              <w:rPr>
                <w:lang w:eastAsia="fi-FI"/>
              </w:rPr>
            </w:pPr>
            <w:r w:rsidRPr="00EF5447">
              <w:rPr>
                <w:lang w:eastAsia="fi-FI"/>
              </w:rPr>
              <w:t>DC_7A_n7A</w:t>
            </w:r>
            <w:r w:rsidRPr="00EF5447">
              <w:rPr>
                <w:vertAlign w:val="superscript"/>
                <w:lang w:eastAsia="fi-FI"/>
              </w:rPr>
              <w:t>2</w:t>
            </w:r>
          </w:p>
          <w:p w14:paraId="24D33C5D" w14:textId="77777777" w:rsidR="00AE2F5E" w:rsidRPr="00EF5447" w:rsidRDefault="00AE2F5E" w:rsidP="00215D8F">
            <w:pPr>
              <w:pStyle w:val="TAC"/>
              <w:rPr>
                <w:lang w:eastAsia="fi-FI"/>
              </w:rPr>
            </w:pPr>
            <w:r w:rsidRPr="00EF5447">
              <w:rPr>
                <w:lang w:eastAsia="fi-FI"/>
              </w:rPr>
              <w:t>DC_28A_n7A</w:t>
            </w:r>
          </w:p>
        </w:tc>
      </w:tr>
      <w:tr w:rsidR="00AE2F5E" w:rsidRPr="00EF5447" w14:paraId="772CB96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85DC31" w14:textId="77777777" w:rsidR="00AE2F5E" w:rsidRPr="00EF5447" w:rsidRDefault="00AE2F5E" w:rsidP="00215D8F">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635CEE82" w14:textId="77777777" w:rsidR="00AE2F5E" w:rsidRPr="00EF5447" w:rsidRDefault="00AE2F5E" w:rsidP="00215D8F">
            <w:pPr>
              <w:pStyle w:val="TAC"/>
              <w:rPr>
                <w:lang w:eastAsia="ja-JP"/>
              </w:rPr>
            </w:pPr>
            <w:r w:rsidRPr="00EF5447">
              <w:rPr>
                <w:lang w:eastAsia="ja-JP"/>
              </w:rPr>
              <w:t>DC_7A_n28A</w:t>
            </w:r>
          </w:p>
          <w:p w14:paraId="7F36DF98" w14:textId="77777777" w:rsidR="00AE2F5E" w:rsidRPr="00EF5447" w:rsidRDefault="00AE2F5E" w:rsidP="00215D8F">
            <w:pPr>
              <w:pStyle w:val="TAC"/>
              <w:rPr>
                <w:bCs/>
                <w:lang w:eastAsia="fi-FI"/>
              </w:rPr>
            </w:pPr>
            <w:r w:rsidRPr="00EF5447">
              <w:rPr>
                <w:bCs/>
                <w:lang w:eastAsia="ja-JP"/>
              </w:rPr>
              <w:t>DC_7A_n40A</w:t>
            </w:r>
          </w:p>
        </w:tc>
      </w:tr>
      <w:tr w:rsidR="00AE2F5E" w:rsidRPr="00EF5447" w14:paraId="227E760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1E044" w14:textId="77777777" w:rsidR="00AE2F5E" w:rsidRPr="00EF5447" w:rsidRDefault="00AE2F5E" w:rsidP="00215D8F">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53955290" w14:textId="77777777" w:rsidR="00AE2F5E" w:rsidRPr="00EF5447" w:rsidRDefault="00AE2F5E" w:rsidP="00215D8F">
            <w:pPr>
              <w:pStyle w:val="TAC"/>
              <w:rPr>
                <w:lang w:eastAsia="ja-JP"/>
              </w:rPr>
            </w:pPr>
            <w:r w:rsidRPr="00EF5447">
              <w:rPr>
                <w:lang w:eastAsia="ja-JP"/>
              </w:rPr>
              <w:t>DC_7A_n40A</w:t>
            </w:r>
          </w:p>
          <w:p w14:paraId="228D518E" w14:textId="77777777" w:rsidR="00AE2F5E" w:rsidRPr="00EF5447" w:rsidRDefault="00AE2F5E" w:rsidP="00215D8F">
            <w:pPr>
              <w:pStyle w:val="TAC"/>
              <w:rPr>
                <w:lang w:eastAsia="ja-JP"/>
              </w:rPr>
            </w:pPr>
            <w:r w:rsidRPr="00EF5447">
              <w:rPr>
                <w:lang w:eastAsia="ja-JP"/>
              </w:rPr>
              <w:t>DC_28A_n40A</w:t>
            </w:r>
          </w:p>
        </w:tc>
      </w:tr>
      <w:tr w:rsidR="00AE2F5E" w:rsidRPr="00EF5447" w14:paraId="05FAA86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81A76D" w14:textId="77777777" w:rsidR="00AE2F5E" w:rsidRPr="00EF5447" w:rsidRDefault="00AE2F5E" w:rsidP="00215D8F">
            <w:pPr>
              <w:pStyle w:val="TAC"/>
              <w:rPr>
                <w:lang w:eastAsia="ja-JP"/>
              </w:rPr>
            </w:pPr>
            <w:r w:rsidRPr="00EF5447">
              <w:rPr>
                <w:lang w:eastAsia="ja-JP"/>
              </w:rPr>
              <w:t>DC_7A-28A_n66A</w:t>
            </w:r>
          </w:p>
          <w:p w14:paraId="51010119" w14:textId="77777777" w:rsidR="00AE2F5E" w:rsidRPr="00EF5447" w:rsidRDefault="00AE2F5E" w:rsidP="00215D8F">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2E9409A1" w14:textId="77777777" w:rsidR="00AE2F5E" w:rsidRPr="00EF5447" w:rsidRDefault="00AE2F5E" w:rsidP="00215D8F">
            <w:pPr>
              <w:pStyle w:val="TAC"/>
              <w:rPr>
                <w:lang w:eastAsia="fi-FI"/>
              </w:rPr>
            </w:pPr>
            <w:r w:rsidRPr="00EF5447">
              <w:rPr>
                <w:lang w:eastAsia="fi-FI"/>
              </w:rPr>
              <w:t>DC_7A_</w:t>
            </w:r>
            <w:r w:rsidRPr="00EF5447">
              <w:rPr>
                <w:lang w:eastAsia="ja-JP"/>
              </w:rPr>
              <w:t>n66A</w:t>
            </w:r>
          </w:p>
          <w:p w14:paraId="00422E66" w14:textId="77777777" w:rsidR="00AE2F5E" w:rsidRPr="00EF5447" w:rsidRDefault="00AE2F5E" w:rsidP="00215D8F">
            <w:pPr>
              <w:pStyle w:val="TAC"/>
              <w:rPr>
                <w:lang w:eastAsia="ja-JP"/>
              </w:rPr>
            </w:pPr>
            <w:r w:rsidRPr="00EF5447">
              <w:rPr>
                <w:lang w:eastAsia="fi-FI"/>
              </w:rPr>
              <w:t>DC_28A_</w:t>
            </w:r>
            <w:r w:rsidRPr="00EF5447">
              <w:rPr>
                <w:lang w:eastAsia="ja-JP"/>
              </w:rPr>
              <w:t>n66A</w:t>
            </w:r>
          </w:p>
        </w:tc>
      </w:tr>
      <w:tr w:rsidR="00AE2F5E" w:rsidRPr="00EF5447" w14:paraId="6F34B46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BCE89" w14:textId="77777777" w:rsidR="00AE2F5E" w:rsidRPr="00EF5447" w:rsidRDefault="00AE2F5E" w:rsidP="00215D8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1CF58C9" w14:textId="77777777" w:rsidR="00AE2F5E" w:rsidRPr="00EF5447" w:rsidRDefault="00AE2F5E" w:rsidP="00215D8F">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8E0A30" w14:textId="77777777" w:rsidR="00AE2F5E" w:rsidRPr="00EF5447" w:rsidRDefault="00AE2F5E" w:rsidP="00215D8F">
            <w:pPr>
              <w:pStyle w:val="TAC"/>
              <w:rPr>
                <w:noProof/>
                <w:lang w:eastAsia="zh-CN"/>
              </w:rPr>
            </w:pPr>
            <w:r w:rsidRPr="00EF5447">
              <w:rPr>
                <w:noProof/>
                <w:lang w:eastAsia="zh-CN"/>
              </w:rPr>
              <w:t>DC_7A_n78A</w:t>
            </w:r>
          </w:p>
          <w:p w14:paraId="56298DE1" w14:textId="77777777" w:rsidR="00AE2F5E" w:rsidRPr="00EF5447" w:rsidRDefault="00AE2F5E" w:rsidP="00215D8F">
            <w:pPr>
              <w:pStyle w:val="TAC"/>
              <w:rPr>
                <w:noProof/>
                <w:lang w:eastAsia="zh-CN"/>
              </w:rPr>
            </w:pPr>
            <w:r w:rsidRPr="00EF5447">
              <w:rPr>
                <w:noProof/>
                <w:lang w:eastAsia="zh-CN"/>
              </w:rPr>
              <w:t>DC_7C_n78A</w:t>
            </w:r>
          </w:p>
          <w:p w14:paraId="1334E4A8" w14:textId="77777777" w:rsidR="00AE2F5E" w:rsidRPr="00EF5447" w:rsidRDefault="00AE2F5E" w:rsidP="00215D8F">
            <w:pPr>
              <w:pStyle w:val="TAC"/>
              <w:rPr>
                <w:noProof/>
                <w:lang w:eastAsia="zh-CN"/>
              </w:rPr>
            </w:pPr>
            <w:r w:rsidRPr="00EF5447">
              <w:rPr>
                <w:noProof/>
                <w:lang w:eastAsia="zh-CN"/>
              </w:rPr>
              <w:t>DC_28A_n78A</w:t>
            </w:r>
          </w:p>
        </w:tc>
      </w:tr>
      <w:tr w:rsidR="00AE2F5E" w:rsidRPr="00EF5447" w14:paraId="4D4DB02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AD107" w14:textId="77777777" w:rsidR="00AE2F5E" w:rsidRPr="00EF5447" w:rsidRDefault="00AE2F5E" w:rsidP="00215D8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831D721" w14:textId="77777777" w:rsidR="00AE2F5E" w:rsidRPr="00EF5447" w:rsidRDefault="00AE2F5E" w:rsidP="00215D8F">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0B16E1D0" w14:textId="77777777" w:rsidR="00AE2F5E" w:rsidRPr="00EF5447" w:rsidRDefault="00AE2F5E" w:rsidP="00215D8F">
            <w:pPr>
              <w:pStyle w:val="TAC"/>
              <w:rPr>
                <w:rFonts w:eastAsia="Malgun Gothic"/>
                <w:noProof/>
                <w:lang w:eastAsia="ko-KR"/>
              </w:rPr>
            </w:pPr>
            <w:r w:rsidRPr="00EF5447">
              <w:rPr>
                <w:rFonts w:eastAsia="Malgun Gothic"/>
                <w:noProof/>
                <w:lang w:eastAsia="ko-KR"/>
              </w:rPr>
              <w:t>DC_7A_n28A</w:t>
            </w:r>
          </w:p>
          <w:p w14:paraId="07E18D5B" w14:textId="77777777" w:rsidR="00AE2F5E" w:rsidRPr="00EF5447" w:rsidRDefault="00AE2F5E" w:rsidP="00215D8F">
            <w:pPr>
              <w:pStyle w:val="TAC"/>
              <w:rPr>
                <w:rFonts w:eastAsia="Malgun Gothic"/>
                <w:noProof/>
                <w:lang w:eastAsia="ko-KR"/>
              </w:rPr>
            </w:pPr>
            <w:r w:rsidRPr="00EF5447">
              <w:rPr>
                <w:rFonts w:eastAsia="Malgun Gothic"/>
                <w:noProof/>
                <w:lang w:eastAsia="ko-KR"/>
              </w:rPr>
              <w:t>DC_7A_n78A</w:t>
            </w:r>
          </w:p>
          <w:p w14:paraId="72F896A6" w14:textId="77777777" w:rsidR="00AE2F5E" w:rsidRPr="00EF5447" w:rsidRDefault="00AE2F5E" w:rsidP="00215D8F">
            <w:pPr>
              <w:pStyle w:val="TAC"/>
              <w:rPr>
                <w:rFonts w:eastAsia="Malgun Gothic"/>
                <w:noProof/>
                <w:lang w:eastAsia="ko-KR"/>
              </w:rPr>
            </w:pPr>
            <w:r w:rsidRPr="00EF5447">
              <w:rPr>
                <w:noProof/>
                <w:lang w:eastAsia="zh-CN"/>
              </w:rPr>
              <w:t>DC_7C_n28A</w:t>
            </w:r>
          </w:p>
          <w:p w14:paraId="45B86028" w14:textId="77777777" w:rsidR="00AE2F5E" w:rsidRPr="00EF5447" w:rsidRDefault="00AE2F5E" w:rsidP="00215D8F">
            <w:pPr>
              <w:pStyle w:val="TAC"/>
              <w:rPr>
                <w:noProof/>
                <w:lang w:eastAsia="zh-CN"/>
              </w:rPr>
            </w:pPr>
            <w:r w:rsidRPr="00EF5447">
              <w:rPr>
                <w:noProof/>
                <w:lang w:eastAsia="zh-CN"/>
              </w:rPr>
              <w:t>DC_7C_n78A</w:t>
            </w:r>
          </w:p>
        </w:tc>
      </w:tr>
      <w:tr w:rsidR="00AE2F5E" w:rsidRPr="00EF5447" w14:paraId="103E972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6AB469" w14:textId="77777777" w:rsidR="00AE2F5E" w:rsidRPr="00EF5447" w:rsidRDefault="00AE2F5E" w:rsidP="00215D8F">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7097F27D" w14:textId="77777777" w:rsidR="00AE2F5E" w:rsidRPr="00EF5447" w:rsidRDefault="00AE2F5E" w:rsidP="00215D8F">
            <w:pPr>
              <w:pStyle w:val="TAC"/>
              <w:rPr>
                <w:rFonts w:eastAsia="Malgun Gothic"/>
                <w:noProof/>
                <w:lang w:eastAsia="ko-KR"/>
              </w:rPr>
            </w:pPr>
            <w:r w:rsidRPr="00EF5447">
              <w:t>DC_7A_n1A</w:t>
            </w:r>
          </w:p>
        </w:tc>
      </w:tr>
      <w:tr w:rsidR="00AE2F5E" w:rsidRPr="00EF5447" w14:paraId="55347C5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3982D1" w14:textId="77777777" w:rsidR="00AE2F5E" w:rsidRPr="00EF5447" w:rsidRDefault="00AE2F5E" w:rsidP="00215D8F">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555C68FC" w14:textId="77777777" w:rsidR="00AE2F5E" w:rsidRPr="00EF5447" w:rsidRDefault="00AE2F5E" w:rsidP="00215D8F">
            <w:pPr>
              <w:pStyle w:val="TAC"/>
              <w:rPr>
                <w:rFonts w:eastAsia="Malgun Gothic"/>
                <w:noProof/>
                <w:lang w:eastAsia="ko-KR"/>
              </w:rPr>
            </w:pPr>
            <w:r w:rsidRPr="00EF5447">
              <w:t>DC_7A_n28A</w:t>
            </w:r>
          </w:p>
        </w:tc>
      </w:tr>
      <w:tr w:rsidR="00AE2F5E" w:rsidRPr="00EF5447" w14:paraId="15396C9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91F110" w14:textId="77777777" w:rsidR="00AE2F5E" w:rsidRPr="00EF5447" w:rsidRDefault="00AE2F5E" w:rsidP="00215D8F">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4ED9D126" w14:textId="77777777" w:rsidR="00AE2F5E" w:rsidRPr="00EF5447" w:rsidRDefault="00AE2F5E" w:rsidP="00215D8F">
            <w:pPr>
              <w:pStyle w:val="TAC"/>
              <w:rPr>
                <w:rFonts w:eastAsia="Malgun Gothic"/>
                <w:noProof/>
                <w:lang w:eastAsia="ko-KR"/>
              </w:rPr>
            </w:pPr>
            <w:r w:rsidRPr="00EF5447">
              <w:t>DC_7A_n78A</w:t>
            </w:r>
          </w:p>
        </w:tc>
      </w:tr>
      <w:tr w:rsidR="00AE2F5E" w:rsidRPr="00EF5447" w14:paraId="14FFBDD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7586F" w14:textId="77777777" w:rsidR="00AE2F5E" w:rsidRPr="00EF5447" w:rsidRDefault="00AE2F5E" w:rsidP="00215D8F">
            <w:pPr>
              <w:pStyle w:val="TAC"/>
              <w:rPr>
                <w:noProof/>
                <w:lang w:eastAsia="zh-CN"/>
              </w:rPr>
            </w:pPr>
            <w:r w:rsidRPr="00EF5447">
              <w:rPr>
                <w:noProof/>
                <w:lang w:eastAsia="zh-CN"/>
              </w:rPr>
              <w:t>DC_7A-40A_n1A</w:t>
            </w:r>
          </w:p>
          <w:p w14:paraId="4FD87F07" w14:textId="77777777" w:rsidR="00AE2F5E" w:rsidRPr="00EF5447" w:rsidRDefault="00AE2F5E" w:rsidP="00215D8F">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3F8E0E2E" w14:textId="77777777" w:rsidR="00AE2F5E" w:rsidRPr="00EF5447" w:rsidRDefault="00AE2F5E" w:rsidP="00215D8F">
            <w:pPr>
              <w:pStyle w:val="TAC"/>
              <w:rPr>
                <w:noProof/>
                <w:lang w:eastAsia="zh-CN"/>
              </w:rPr>
            </w:pPr>
            <w:r w:rsidRPr="00EF5447">
              <w:rPr>
                <w:noProof/>
                <w:lang w:eastAsia="zh-CN"/>
              </w:rPr>
              <w:t>DC_7A_n1A</w:t>
            </w:r>
          </w:p>
          <w:p w14:paraId="47C2BDFF" w14:textId="77777777" w:rsidR="00AE2F5E" w:rsidRPr="00EF5447" w:rsidRDefault="00AE2F5E" w:rsidP="00215D8F">
            <w:pPr>
              <w:pStyle w:val="TAC"/>
              <w:rPr>
                <w:rFonts w:eastAsia="Malgun Gothic"/>
                <w:noProof/>
                <w:lang w:eastAsia="ko-KR"/>
              </w:rPr>
            </w:pPr>
            <w:r w:rsidRPr="00EF5447">
              <w:rPr>
                <w:noProof/>
                <w:lang w:eastAsia="zh-CN"/>
              </w:rPr>
              <w:t>DC_40A_n1A</w:t>
            </w:r>
          </w:p>
        </w:tc>
      </w:tr>
      <w:tr w:rsidR="00AE2F5E" w:rsidRPr="00EF5447" w14:paraId="0C676B8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22077E" w14:textId="77777777" w:rsidR="00AE2F5E" w:rsidRPr="00EF5447" w:rsidRDefault="00AE2F5E" w:rsidP="00215D8F">
            <w:pPr>
              <w:pStyle w:val="TAC"/>
              <w:rPr>
                <w:lang w:eastAsia="ja-JP"/>
              </w:rPr>
            </w:pPr>
            <w:r w:rsidRPr="00EF5447">
              <w:rPr>
                <w:lang w:eastAsia="ja-JP"/>
              </w:rPr>
              <w:t>DC_7A-40A_n78A</w:t>
            </w:r>
          </w:p>
          <w:p w14:paraId="5E863D52" w14:textId="77777777" w:rsidR="00AE2F5E" w:rsidRPr="00EF5447" w:rsidRDefault="00AE2F5E" w:rsidP="00215D8F">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5EEB56BE" w14:textId="77777777" w:rsidR="00AE2F5E" w:rsidRPr="00EF5447" w:rsidRDefault="00AE2F5E" w:rsidP="00215D8F">
            <w:pPr>
              <w:pStyle w:val="TAC"/>
              <w:rPr>
                <w:lang w:eastAsia="ja-JP"/>
              </w:rPr>
            </w:pPr>
            <w:r w:rsidRPr="00EF5447">
              <w:rPr>
                <w:lang w:eastAsia="ja-JP"/>
              </w:rPr>
              <w:t>DC_7A_n78A</w:t>
            </w:r>
          </w:p>
          <w:p w14:paraId="056B9CB4" w14:textId="77777777" w:rsidR="00AE2F5E" w:rsidRPr="00EF5447" w:rsidRDefault="00AE2F5E" w:rsidP="00215D8F">
            <w:pPr>
              <w:pStyle w:val="TAC"/>
              <w:rPr>
                <w:noProof/>
                <w:lang w:eastAsia="zh-CN"/>
              </w:rPr>
            </w:pPr>
            <w:r w:rsidRPr="00EF5447">
              <w:rPr>
                <w:lang w:eastAsia="ja-JP"/>
              </w:rPr>
              <w:t>DC_40A_n78A</w:t>
            </w:r>
          </w:p>
        </w:tc>
      </w:tr>
      <w:tr w:rsidR="00AE2F5E" w:rsidRPr="00EF5447" w14:paraId="22AC689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94CE1D" w14:textId="77777777" w:rsidR="00AE2F5E" w:rsidRPr="00EF5447" w:rsidRDefault="00AE2F5E" w:rsidP="00215D8F">
            <w:pPr>
              <w:pStyle w:val="TAC"/>
              <w:rPr>
                <w:noProof/>
                <w:lang w:eastAsia="zh-CN"/>
              </w:rPr>
            </w:pPr>
            <w:r w:rsidRPr="00EF5447">
              <w:rPr>
                <w:lang w:eastAsia="zh-TW"/>
              </w:rPr>
              <w:t>DC_7A_n40A-n78A</w:t>
            </w:r>
          </w:p>
        </w:tc>
        <w:tc>
          <w:tcPr>
            <w:tcW w:w="5862" w:type="dxa"/>
            <w:tcBorders>
              <w:top w:val="single" w:sz="4" w:space="0" w:color="auto"/>
              <w:left w:val="single" w:sz="4" w:space="0" w:color="auto"/>
              <w:bottom w:val="single" w:sz="4" w:space="0" w:color="auto"/>
              <w:right w:val="single" w:sz="4" w:space="0" w:color="auto"/>
            </w:tcBorders>
          </w:tcPr>
          <w:p w14:paraId="45B437F4" w14:textId="77777777" w:rsidR="00AE2F5E" w:rsidRPr="00EF5447" w:rsidRDefault="00AE2F5E" w:rsidP="00215D8F">
            <w:pPr>
              <w:pStyle w:val="TAC"/>
              <w:rPr>
                <w:lang w:eastAsia="ja-JP"/>
              </w:rPr>
            </w:pPr>
            <w:r w:rsidRPr="00EF5447">
              <w:rPr>
                <w:lang w:eastAsia="ja-JP"/>
              </w:rPr>
              <w:t>DC_7A_n40A</w:t>
            </w:r>
          </w:p>
          <w:p w14:paraId="2DD36A94" w14:textId="77777777" w:rsidR="00AE2F5E" w:rsidRPr="00EF5447" w:rsidRDefault="00AE2F5E" w:rsidP="00215D8F">
            <w:pPr>
              <w:pStyle w:val="TAC"/>
              <w:rPr>
                <w:noProof/>
                <w:lang w:eastAsia="zh-CN"/>
              </w:rPr>
            </w:pPr>
            <w:r w:rsidRPr="00EF5447">
              <w:rPr>
                <w:lang w:eastAsia="ja-JP"/>
              </w:rPr>
              <w:t>DC_7A_n78A</w:t>
            </w:r>
          </w:p>
        </w:tc>
      </w:tr>
      <w:tr w:rsidR="00AE2F5E" w:rsidRPr="00EF5447" w14:paraId="3942645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42A03" w14:textId="77777777" w:rsidR="00AE2F5E" w:rsidRPr="00EF5447" w:rsidRDefault="00AE2F5E" w:rsidP="00215D8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B3C9CCB" w14:textId="77777777" w:rsidR="00AE2F5E" w:rsidRPr="00EF5447" w:rsidRDefault="00AE2F5E" w:rsidP="00215D8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F57DA35" w14:textId="77777777" w:rsidR="00AE2F5E" w:rsidRPr="00EF5447" w:rsidRDefault="00AE2F5E" w:rsidP="00215D8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85B0183" w14:textId="77777777" w:rsidR="00AE2F5E" w:rsidRPr="00EF5447" w:rsidRDefault="00AE2F5E" w:rsidP="00215D8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5655EBC2" w14:textId="77777777" w:rsidR="00AE2F5E" w:rsidRPr="00EF5447" w:rsidRDefault="00AE2F5E" w:rsidP="00215D8F">
            <w:pPr>
              <w:pStyle w:val="TAC"/>
              <w:rPr>
                <w:noProof/>
                <w:lang w:eastAsia="zh-CN"/>
              </w:rPr>
            </w:pPr>
            <w:r w:rsidRPr="00EF5447">
              <w:rPr>
                <w:noProof/>
                <w:lang w:eastAsia="zh-CN"/>
              </w:rPr>
              <w:t>DC_7A_n78A</w:t>
            </w:r>
          </w:p>
        </w:tc>
      </w:tr>
      <w:tr w:rsidR="00AE2F5E" w:rsidRPr="00EF5447" w14:paraId="11D5D18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1048E7" w14:textId="77777777" w:rsidR="00AE2F5E" w:rsidRPr="00EF5447" w:rsidRDefault="00AE2F5E" w:rsidP="00215D8F">
            <w:pPr>
              <w:pStyle w:val="TAC"/>
            </w:pPr>
            <w:r w:rsidRPr="00EF5447">
              <w:lastRenderedPageBreak/>
              <w:t>DC_7A-66A_n5A</w:t>
            </w:r>
          </w:p>
          <w:p w14:paraId="62C9A3F4" w14:textId="77777777" w:rsidR="00AE2F5E" w:rsidRPr="00EF5447" w:rsidRDefault="00AE2F5E" w:rsidP="00215D8F">
            <w:pPr>
              <w:pStyle w:val="TAC"/>
            </w:pPr>
            <w:r w:rsidRPr="00EF5447">
              <w:t>DC_7C-66A_n5A</w:t>
            </w:r>
          </w:p>
          <w:p w14:paraId="6CA39FE7" w14:textId="77777777" w:rsidR="00AE2F5E" w:rsidRPr="00EF5447" w:rsidRDefault="00AE2F5E" w:rsidP="00215D8F">
            <w:pPr>
              <w:pStyle w:val="TAC"/>
            </w:pPr>
            <w:r w:rsidRPr="00EF5447">
              <w:t>DC_7A-66A-66A_n5A</w:t>
            </w:r>
          </w:p>
          <w:p w14:paraId="5C3A6012" w14:textId="77777777" w:rsidR="00AE2F5E" w:rsidRPr="00EF5447" w:rsidRDefault="00AE2F5E" w:rsidP="00215D8F">
            <w:pPr>
              <w:pStyle w:val="TAC"/>
            </w:pPr>
            <w:r w:rsidRPr="00EF5447">
              <w:t>DC_7C-66A-66A_n5A</w:t>
            </w:r>
          </w:p>
          <w:p w14:paraId="468475D2" w14:textId="77777777" w:rsidR="00AE2F5E" w:rsidRPr="00EF5447" w:rsidRDefault="00AE2F5E" w:rsidP="00215D8F">
            <w:pPr>
              <w:pStyle w:val="TAC"/>
            </w:pPr>
            <w:r w:rsidRPr="00EF5447">
              <w:t>DC_7A-7A-66A_n5A</w:t>
            </w:r>
          </w:p>
          <w:p w14:paraId="62A8C69D" w14:textId="77777777" w:rsidR="00AE2F5E" w:rsidRPr="00EF5447" w:rsidRDefault="00AE2F5E" w:rsidP="00215D8F">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7FD86041" w14:textId="77777777" w:rsidR="00AE2F5E" w:rsidRPr="00EF5447" w:rsidRDefault="00AE2F5E" w:rsidP="00215D8F">
            <w:pPr>
              <w:pStyle w:val="TAC"/>
            </w:pPr>
            <w:r w:rsidRPr="00EF5447">
              <w:t>DC_7A_n5A</w:t>
            </w:r>
          </w:p>
          <w:p w14:paraId="2AF19B0B" w14:textId="77777777" w:rsidR="00AE2F5E" w:rsidRPr="00EF5447" w:rsidRDefault="00AE2F5E" w:rsidP="00215D8F">
            <w:pPr>
              <w:pStyle w:val="TAC"/>
              <w:rPr>
                <w:noProof/>
                <w:lang w:eastAsia="zh-CN"/>
              </w:rPr>
            </w:pPr>
            <w:r w:rsidRPr="00EF5447">
              <w:t>DC_66A_n5A</w:t>
            </w:r>
          </w:p>
        </w:tc>
      </w:tr>
      <w:tr w:rsidR="00AE2F5E" w:rsidRPr="00EF5447" w14:paraId="7E0701C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434C2" w14:textId="77777777" w:rsidR="00AE2F5E" w:rsidRPr="00EF5447" w:rsidRDefault="00AE2F5E" w:rsidP="00215D8F">
            <w:pPr>
              <w:pStyle w:val="TAC"/>
              <w:rPr>
                <w:rFonts w:eastAsia="Yu Mincho"/>
                <w:lang w:eastAsia="ja-JP"/>
              </w:rPr>
            </w:pPr>
            <w:r w:rsidRPr="00EF5447">
              <w:rPr>
                <w:rFonts w:eastAsia="Yu Mincho"/>
                <w:lang w:eastAsia="ja-JP"/>
              </w:rPr>
              <w:t>DC_7A-66A_n7A</w:t>
            </w:r>
          </w:p>
          <w:p w14:paraId="31F8D4F6" w14:textId="77777777" w:rsidR="00AE2F5E" w:rsidRPr="00EF5447" w:rsidRDefault="00AE2F5E" w:rsidP="00215D8F">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320EBD15" w14:textId="77777777" w:rsidR="00AE2F5E" w:rsidRPr="00EF5447" w:rsidRDefault="00AE2F5E" w:rsidP="00215D8F">
            <w:pPr>
              <w:pStyle w:val="TAC"/>
              <w:rPr>
                <w:vertAlign w:val="superscript"/>
              </w:rPr>
            </w:pPr>
            <w:r w:rsidRPr="00EF5447">
              <w:t>DC_7A_n7A</w:t>
            </w:r>
            <w:r w:rsidRPr="00EF5447">
              <w:rPr>
                <w:vertAlign w:val="superscript"/>
              </w:rPr>
              <w:t>2</w:t>
            </w:r>
          </w:p>
          <w:p w14:paraId="7A788EB0" w14:textId="77777777" w:rsidR="00AE2F5E" w:rsidRPr="00EF5447" w:rsidRDefault="00AE2F5E" w:rsidP="00215D8F">
            <w:pPr>
              <w:pStyle w:val="TAC"/>
              <w:rPr>
                <w:noProof/>
                <w:lang w:eastAsia="zh-CN"/>
              </w:rPr>
            </w:pPr>
            <w:r w:rsidRPr="00EF5447">
              <w:t>DC_66A_n7A</w:t>
            </w:r>
          </w:p>
        </w:tc>
      </w:tr>
      <w:tr w:rsidR="00AE2F5E" w:rsidRPr="00EF5447" w14:paraId="7FD00E7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DB20DA" w14:textId="77777777" w:rsidR="00AE2F5E" w:rsidRPr="00EF5447" w:rsidRDefault="00AE2F5E" w:rsidP="00215D8F">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0A884003" w14:textId="77777777" w:rsidR="00AE2F5E" w:rsidRPr="00EF5447" w:rsidRDefault="00AE2F5E" w:rsidP="00215D8F">
            <w:pPr>
              <w:pStyle w:val="TAC"/>
              <w:rPr>
                <w:lang w:eastAsia="ja-JP"/>
              </w:rPr>
            </w:pPr>
            <w:r w:rsidRPr="00EF5447">
              <w:rPr>
                <w:lang w:eastAsia="ja-JP"/>
              </w:rPr>
              <w:t>DC_7A_n28A</w:t>
            </w:r>
          </w:p>
          <w:p w14:paraId="280C6D76" w14:textId="77777777" w:rsidR="00AE2F5E" w:rsidRPr="00EF5447" w:rsidRDefault="00AE2F5E" w:rsidP="00215D8F">
            <w:pPr>
              <w:pStyle w:val="TAC"/>
              <w:rPr>
                <w:noProof/>
                <w:lang w:eastAsia="zh-CN"/>
              </w:rPr>
            </w:pPr>
            <w:r w:rsidRPr="00EF5447">
              <w:rPr>
                <w:lang w:eastAsia="ja-JP"/>
              </w:rPr>
              <w:t>DC_66A_n28A</w:t>
            </w:r>
          </w:p>
        </w:tc>
      </w:tr>
      <w:tr w:rsidR="00AE2F5E" w:rsidRPr="00EF5447" w14:paraId="6428A7F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72FA9" w14:textId="77777777" w:rsidR="00AE2F5E" w:rsidRPr="00EF5447" w:rsidRDefault="00AE2F5E" w:rsidP="00215D8F">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537C5729" w14:textId="77777777" w:rsidR="00AE2F5E" w:rsidRPr="00EF5447" w:rsidRDefault="00AE2F5E" w:rsidP="00215D8F">
            <w:pPr>
              <w:pStyle w:val="TAC"/>
              <w:rPr>
                <w:noProof/>
                <w:lang w:eastAsia="zh-CN"/>
              </w:rPr>
            </w:pPr>
            <w:r w:rsidRPr="00EF5447">
              <w:rPr>
                <w:lang w:eastAsia="ja-JP"/>
              </w:rPr>
              <w:t>66A</w:t>
            </w:r>
            <w:r w:rsidRPr="00EF5447">
              <w:rPr>
                <w:vertAlign w:val="superscript"/>
              </w:rPr>
              <w:t>9</w:t>
            </w:r>
          </w:p>
        </w:tc>
      </w:tr>
      <w:tr w:rsidR="00AE2F5E" w:rsidRPr="00EF5447" w14:paraId="5D86005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0BA67" w14:textId="77777777" w:rsidR="00AE2F5E" w:rsidRPr="00EF5447" w:rsidRDefault="00AE2F5E" w:rsidP="00215D8F">
            <w:pPr>
              <w:pStyle w:val="TAC"/>
              <w:rPr>
                <w:szCs w:val="18"/>
                <w:lang w:eastAsia="zh-CN"/>
              </w:rPr>
            </w:pPr>
            <w:r w:rsidRPr="00EF5447">
              <w:rPr>
                <w:szCs w:val="18"/>
                <w:lang w:eastAsia="zh-CN"/>
              </w:rPr>
              <w:t>DC_7A-66A_n66A</w:t>
            </w:r>
          </w:p>
          <w:p w14:paraId="2ABBA4B6" w14:textId="77777777" w:rsidR="00AE2F5E" w:rsidRPr="00EF5447" w:rsidRDefault="00AE2F5E" w:rsidP="00215D8F">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7BAAA2CB" w14:textId="77777777" w:rsidR="00AE2F5E" w:rsidRPr="00EF5447" w:rsidRDefault="00AE2F5E" w:rsidP="00215D8F">
            <w:pPr>
              <w:pStyle w:val="TAC"/>
              <w:rPr>
                <w:szCs w:val="18"/>
                <w:lang w:eastAsia="zh-CN"/>
              </w:rPr>
            </w:pPr>
            <w:r w:rsidRPr="00EF5447">
              <w:rPr>
                <w:szCs w:val="18"/>
                <w:lang w:eastAsia="zh-CN"/>
              </w:rPr>
              <w:t>DC_7A_n66A</w:t>
            </w:r>
          </w:p>
          <w:p w14:paraId="5C344D4A" w14:textId="77777777" w:rsidR="00AE2F5E" w:rsidRPr="00EF5447" w:rsidRDefault="00AE2F5E" w:rsidP="00215D8F">
            <w:pPr>
              <w:pStyle w:val="TAC"/>
              <w:rPr>
                <w:noProof/>
                <w:lang w:eastAsia="zh-CN"/>
              </w:rPr>
            </w:pPr>
            <w:r w:rsidRPr="00EF5447">
              <w:rPr>
                <w:szCs w:val="18"/>
                <w:lang w:eastAsia="zh-CN"/>
              </w:rPr>
              <w:t>DC_66A_n66A</w:t>
            </w:r>
            <w:r w:rsidRPr="00EF5447">
              <w:rPr>
                <w:szCs w:val="18"/>
                <w:vertAlign w:val="superscript"/>
                <w:lang w:eastAsia="zh-CN"/>
              </w:rPr>
              <w:t>2</w:t>
            </w:r>
          </w:p>
        </w:tc>
      </w:tr>
      <w:tr w:rsidR="00AE2F5E" w:rsidRPr="00EF5447" w14:paraId="19127F0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848D2" w14:textId="77777777" w:rsidR="00AE2F5E" w:rsidRPr="00EF5447" w:rsidRDefault="00AE2F5E" w:rsidP="00215D8F">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369E8F1C" w14:textId="77777777" w:rsidR="00AE2F5E" w:rsidRPr="00EF5447" w:rsidRDefault="00AE2F5E" w:rsidP="00215D8F">
            <w:pPr>
              <w:pStyle w:val="TAC"/>
              <w:rPr>
                <w:szCs w:val="18"/>
                <w:lang w:eastAsia="zh-CN"/>
              </w:rPr>
            </w:pPr>
            <w:r w:rsidRPr="00EF5447">
              <w:rPr>
                <w:szCs w:val="18"/>
                <w:lang w:eastAsia="zh-CN"/>
              </w:rPr>
              <w:t>DC_7A_n66A</w:t>
            </w:r>
          </w:p>
          <w:p w14:paraId="7BE4F185" w14:textId="77777777" w:rsidR="00AE2F5E" w:rsidRPr="00EF5447" w:rsidRDefault="00AE2F5E" w:rsidP="00215D8F">
            <w:pPr>
              <w:pStyle w:val="TAC"/>
              <w:rPr>
                <w:szCs w:val="18"/>
                <w:lang w:eastAsia="zh-CN"/>
              </w:rPr>
            </w:pPr>
            <w:r w:rsidRPr="00EF5447">
              <w:rPr>
                <w:szCs w:val="18"/>
                <w:lang w:eastAsia="zh-CN"/>
              </w:rPr>
              <w:t>DC_66A_n66A</w:t>
            </w:r>
            <w:r w:rsidRPr="00EF5447">
              <w:rPr>
                <w:szCs w:val="18"/>
                <w:vertAlign w:val="superscript"/>
                <w:lang w:eastAsia="zh-CN"/>
              </w:rPr>
              <w:t>2</w:t>
            </w:r>
          </w:p>
        </w:tc>
      </w:tr>
      <w:tr w:rsidR="00AE2F5E" w:rsidRPr="00EF5447" w14:paraId="716393C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0890F" w14:textId="77777777" w:rsidR="00AE2F5E" w:rsidRPr="00EF5447" w:rsidRDefault="00AE2F5E" w:rsidP="00215D8F">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2AB6E9E7" w14:textId="77777777" w:rsidR="00AE2F5E" w:rsidRPr="00EF5447" w:rsidRDefault="00AE2F5E" w:rsidP="00215D8F">
            <w:pPr>
              <w:pStyle w:val="TAC"/>
              <w:rPr>
                <w:lang w:eastAsia="ja-JP"/>
              </w:rPr>
            </w:pPr>
            <w:r w:rsidRPr="00EF5447">
              <w:rPr>
                <w:lang w:eastAsia="ja-JP"/>
              </w:rPr>
              <w:t>DC_7A_n71A</w:t>
            </w:r>
          </w:p>
          <w:p w14:paraId="46381AA9" w14:textId="77777777" w:rsidR="00AE2F5E" w:rsidRPr="00EF5447" w:rsidRDefault="00AE2F5E" w:rsidP="00215D8F">
            <w:pPr>
              <w:pStyle w:val="TAC"/>
              <w:rPr>
                <w:szCs w:val="18"/>
                <w:lang w:eastAsia="zh-CN"/>
              </w:rPr>
            </w:pPr>
            <w:r w:rsidRPr="00EF5447">
              <w:rPr>
                <w:lang w:eastAsia="ja-JP"/>
              </w:rPr>
              <w:t>DC_66A_n71A</w:t>
            </w:r>
          </w:p>
        </w:tc>
      </w:tr>
      <w:tr w:rsidR="00AE2F5E" w:rsidRPr="00EF5447" w14:paraId="6560251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8C642" w14:textId="77777777" w:rsidR="00AE2F5E" w:rsidRPr="00EF5447" w:rsidRDefault="00AE2F5E" w:rsidP="00215D8F">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7B4A95C9" w14:textId="77777777" w:rsidR="00AE2F5E" w:rsidRPr="00EF5447" w:rsidRDefault="00AE2F5E" w:rsidP="00215D8F">
            <w:pPr>
              <w:pStyle w:val="TAC"/>
              <w:rPr>
                <w:lang w:eastAsia="ja-JP"/>
              </w:rPr>
            </w:pPr>
            <w:r w:rsidRPr="00EF5447">
              <w:rPr>
                <w:lang w:eastAsia="ja-JP"/>
              </w:rPr>
              <w:t>DC_7A_n71A</w:t>
            </w:r>
          </w:p>
          <w:p w14:paraId="7761289E" w14:textId="77777777" w:rsidR="00AE2F5E" w:rsidRPr="00EF5447" w:rsidRDefault="00AE2F5E" w:rsidP="00215D8F">
            <w:pPr>
              <w:pStyle w:val="TAC"/>
              <w:rPr>
                <w:szCs w:val="18"/>
                <w:lang w:eastAsia="zh-CN"/>
              </w:rPr>
            </w:pPr>
            <w:r w:rsidRPr="00EF5447">
              <w:rPr>
                <w:lang w:eastAsia="ja-JP"/>
              </w:rPr>
              <w:t>DC_66A_n71A</w:t>
            </w:r>
          </w:p>
        </w:tc>
      </w:tr>
      <w:tr w:rsidR="00AE2F5E" w:rsidRPr="00EF5447" w14:paraId="60831E1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7CC325" w14:textId="77777777" w:rsidR="00AE2F5E" w:rsidRPr="00EF5447" w:rsidRDefault="00AE2F5E" w:rsidP="00215D8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15734B7" w14:textId="77777777" w:rsidR="00AE2F5E" w:rsidRPr="00EF5447" w:rsidRDefault="00AE2F5E" w:rsidP="00215D8F">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98E14E3" w14:textId="77777777" w:rsidR="00AE2F5E" w:rsidRPr="00EF5447" w:rsidRDefault="00AE2F5E" w:rsidP="00215D8F">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AC44272" w14:textId="77777777" w:rsidR="00AE2F5E" w:rsidRPr="00EF5447" w:rsidRDefault="00AE2F5E" w:rsidP="00215D8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6360487" w14:textId="77777777" w:rsidR="00AE2F5E" w:rsidRPr="00EF5447" w:rsidRDefault="00AE2F5E" w:rsidP="00215D8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1588536" w14:textId="77777777" w:rsidR="00AE2F5E" w:rsidRPr="00EF5447" w:rsidRDefault="00AE2F5E" w:rsidP="00215D8F">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4BFB3E1C" w14:textId="77777777" w:rsidR="00AE2F5E" w:rsidRPr="00EF5447" w:rsidRDefault="00AE2F5E" w:rsidP="00215D8F">
            <w:pPr>
              <w:pStyle w:val="TAC"/>
              <w:rPr>
                <w:b/>
              </w:rPr>
            </w:pPr>
            <w:r w:rsidRPr="00EF5447">
              <w:rPr>
                <w:lang w:eastAsia="fi-FI"/>
              </w:rPr>
              <w:t>DC_</w:t>
            </w:r>
            <w:r w:rsidRPr="00EF5447">
              <w:t>7A_n77A</w:t>
            </w:r>
          </w:p>
          <w:p w14:paraId="008A9BAE" w14:textId="77777777" w:rsidR="00AE2F5E" w:rsidRPr="00EF5447" w:rsidRDefault="00AE2F5E" w:rsidP="00215D8F">
            <w:pPr>
              <w:pStyle w:val="TAC"/>
              <w:rPr>
                <w:lang w:eastAsia="ja-JP"/>
              </w:rPr>
            </w:pPr>
            <w:r w:rsidRPr="00EF5447">
              <w:t>DC_66A_n77A</w:t>
            </w:r>
          </w:p>
        </w:tc>
      </w:tr>
      <w:tr w:rsidR="00AE2F5E" w:rsidRPr="00EF5447" w14:paraId="6DE3EF3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25C421" w14:textId="77777777" w:rsidR="00AE2F5E" w:rsidRPr="00EF5447" w:rsidRDefault="00AE2F5E" w:rsidP="00215D8F">
            <w:pPr>
              <w:pStyle w:val="TAC"/>
            </w:pPr>
            <w:r w:rsidRPr="00EF5447">
              <w:t>DC_7A_n66A-n78A</w:t>
            </w:r>
          </w:p>
          <w:p w14:paraId="40E1E348" w14:textId="77777777" w:rsidR="00AE2F5E" w:rsidRPr="00EF5447" w:rsidRDefault="00AE2F5E" w:rsidP="00215D8F">
            <w:pPr>
              <w:pStyle w:val="TAC"/>
            </w:pPr>
            <w:r w:rsidRPr="00EF5447">
              <w:t>DC_7A-7A_n66A-n78A</w:t>
            </w:r>
          </w:p>
          <w:p w14:paraId="34D90AF6" w14:textId="77777777" w:rsidR="00AE2F5E" w:rsidRPr="00EF5447" w:rsidRDefault="00AE2F5E" w:rsidP="00215D8F">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058655FD" w14:textId="77777777" w:rsidR="00AE2F5E" w:rsidRPr="00EF5447" w:rsidRDefault="00AE2F5E" w:rsidP="00215D8F">
            <w:pPr>
              <w:pStyle w:val="TAC"/>
            </w:pPr>
            <w:r w:rsidRPr="00EF5447">
              <w:t>DC_</w:t>
            </w:r>
            <w:r w:rsidRPr="00EF5447">
              <w:rPr>
                <w:lang w:eastAsia="zh-CN"/>
              </w:rPr>
              <w:t>7</w:t>
            </w:r>
            <w:r w:rsidRPr="00EF5447">
              <w:t>A_n</w:t>
            </w:r>
            <w:r w:rsidRPr="00EF5447">
              <w:rPr>
                <w:lang w:eastAsia="zh-CN"/>
              </w:rPr>
              <w:t>66</w:t>
            </w:r>
            <w:r w:rsidRPr="00EF5447">
              <w:t>A</w:t>
            </w:r>
          </w:p>
          <w:p w14:paraId="0D9D7D7D" w14:textId="77777777" w:rsidR="00AE2F5E" w:rsidRPr="00EF5447" w:rsidRDefault="00AE2F5E" w:rsidP="00215D8F">
            <w:pPr>
              <w:pStyle w:val="TAC"/>
              <w:rPr>
                <w:lang w:eastAsia="ja-JP"/>
              </w:rPr>
            </w:pPr>
            <w:r w:rsidRPr="00EF5447">
              <w:t>DC_</w:t>
            </w:r>
            <w:r w:rsidRPr="00EF5447">
              <w:rPr>
                <w:lang w:eastAsia="zh-CN"/>
              </w:rPr>
              <w:t>7</w:t>
            </w:r>
            <w:r w:rsidRPr="00EF5447">
              <w:t>A_n78A</w:t>
            </w:r>
          </w:p>
        </w:tc>
      </w:tr>
      <w:tr w:rsidR="00AE2F5E" w:rsidRPr="00EF5447" w14:paraId="6757FD7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BE8EA" w14:textId="77777777" w:rsidR="00AE2F5E" w:rsidRPr="00EF5447" w:rsidRDefault="00AE2F5E" w:rsidP="00215D8F">
            <w:pPr>
              <w:pStyle w:val="TAC"/>
            </w:pPr>
            <w:r w:rsidRPr="00EF5447">
              <w:t>DC_7A-66A_n78A</w:t>
            </w:r>
          </w:p>
          <w:p w14:paraId="4D03492D" w14:textId="77777777" w:rsidR="00AE2F5E" w:rsidRPr="00EF5447" w:rsidRDefault="00AE2F5E" w:rsidP="00215D8F">
            <w:pPr>
              <w:pStyle w:val="TAC"/>
              <w:rPr>
                <w:lang w:eastAsia="fr-FR"/>
              </w:rPr>
            </w:pPr>
            <w:r w:rsidRPr="00EF5447">
              <w:t>DC_7C-66A_n78A</w:t>
            </w:r>
          </w:p>
          <w:p w14:paraId="121B19F8" w14:textId="77777777" w:rsidR="00AE2F5E" w:rsidRPr="00EF5447" w:rsidRDefault="00AE2F5E" w:rsidP="00215D8F">
            <w:pPr>
              <w:pStyle w:val="TAC"/>
              <w:rPr>
                <w:noProof/>
                <w:lang w:eastAsia="zh-CN"/>
              </w:rPr>
            </w:pPr>
            <w:r w:rsidRPr="00EF5447">
              <w:rPr>
                <w:noProof/>
                <w:lang w:eastAsia="zh-CN"/>
              </w:rPr>
              <w:t>DC_7A-66A_n78(2A)</w:t>
            </w:r>
          </w:p>
          <w:p w14:paraId="34BFF1AC" w14:textId="77777777" w:rsidR="00AE2F5E" w:rsidRPr="00EF5447" w:rsidRDefault="00AE2F5E" w:rsidP="00215D8F">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42A71E43" w14:textId="77777777" w:rsidR="00AE2F5E" w:rsidRPr="00EF5447" w:rsidRDefault="00AE2F5E" w:rsidP="00215D8F">
            <w:pPr>
              <w:pStyle w:val="TAC"/>
              <w:rPr>
                <w:noProof/>
              </w:rPr>
            </w:pPr>
            <w:r w:rsidRPr="00EF5447">
              <w:rPr>
                <w:noProof/>
              </w:rPr>
              <w:t>DC_7A_n78A</w:t>
            </w:r>
          </w:p>
          <w:p w14:paraId="2040D4D2" w14:textId="77777777" w:rsidR="00AE2F5E" w:rsidRPr="00EF5447" w:rsidRDefault="00AE2F5E" w:rsidP="00215D8F">
            <w:pPr>
              <w:pStyle w:val="TAC"/>
              <w:rPr>
                <w:noProof/>
                <w:lang w:eastAsia="fr-FR"/>
              </w:rPr>
            </w:pPr>
            <w:r w:rsidRPr="00EF5447">
              <w:rPr>
                <w:noProof/>
              </w:rPr>
              <w:t>DC_7C_n78A</w:t>
            </w:r>
          </w:p>
          <w:p w14:paraId="72314604" w14:textId="77777777" w:rsidR="00AE2F5E" w:rsidRPr="00EF5447" w:rsidRDefault="00AE2F5E" w:rsidP="00215D8F">
            <w:pPr>
              <w:pStyle w:val="TAC"/>
              <w:rPr>
                <w:noProof/>
                <w:lang w:eastAsia="zh-CN"/>
              </w:rPr>
            </w:pPr>
            <w:r w:rsidRPr="00EF5447">
              <w:rPr>
                <w:noProof/>
                <w:kern w:val="2"/>
              </w:rPr>
              <w:t>DC_66A_n78A</w:t>
            </w:r>
          </w:p>
        </w:tc>
      </w:tr>
      <w:tr w:rsidR="00AE2F5E" w:rsidRPr="00EF5447" w14:paraId="1BF7B7A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A39B5E" w14:textId="77777777" w:rsidR="00AE2F5E" w:rsidRPr="00EF5447" w:rsidRDefault="00AE2F5E" w:rsidP="00215D8F">
            <w:pPr>
              <w:pStyle w:val="TAC"/>
              <w:rPr>
                <w:lang w:eastAsia="fr-FR"/>
              </w:rPr>
            </w:pPr>
            <w:r w:rsidRPr="00EF5447">
              <w:t>DC_7A-7A-66A_n78A</w:t>
            </w:r>
          </w:p>
          <w:p w14:paraId="608C3685" w14:textId="77777777" w:rsidR="00AE2F5E" w:rsidRPr="00EF5447" w:rsidRDefault="00AE2F5E" w:rsidP="00215D8F">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7E147031" w14:textId="77777777" w:rsidR="00AE2F5E" w:rsidRPr="00EF5447" w:rsidRDefault="00AE2F5E" w:rsidP="00215D8F">
            <w:pPr>
              <w:pStyle w:val="TAC"/>
              <w:rPr>
                <w:noProof/>
              </w:rPr>
            </w:pPr>
            <w:r w:rsidRPr="00EF5447">
              <w:rPr>
                <w:noProof/>
              </w:rPr>
              <w:t>DC_7A_n78A</w:t>
            </w:r>
          </w:p>
          <w:p w14:paraId="71210CDF" w14:textId="77777777" w:rsidR="00AE2F5E" w:rsidRPr="00EF5447" w:rsidRDefault="00AE2F5E" w:rsidP="00215D8F">
            <w:pPr>
              <w:pStyle w:val="TAC"/>
              <w:rPr>
                <w:noProof/>
                <w:lang w:eastAsia="zh-CN"/>
              </w:rPr>
            </w:pPr>
            <w:r w:rsidRPr="00EF5447">
              <w:rPr>
                <w:noProof/>
                <w:kern w:val="2"/>
              </w:rPr>
              <w:t>DC_66A_n78A</w:t>
            </w:r>
          </w:p>
        </w:tc>
      </w:tr>
      <w:tr w:rsidR="00AE2F5E" w:rsidRPr="00EF5447" w14:paraId="49F841C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C75A1" w14:textId="77777777" w:rsidR="00AE2F5E" w:rsidRPr="00EF5447" w:rsidRDefault="00AE2F5E" w:rsidP="00215D8F">
            <w:pPr>
              <w:pStyle w:val="TAC"/>
              <w:rPr>
                <w:lang w:eastAsia="fr-FR"/>
              </w:rPr>
            </w:pPr>
            <w:r w:rsidRPr="00EF5447">
              <w:t>DC_7A-7A-66A-66A_n78A</w:t>
            </w:r>
          </w:p>
          <w:p w14:paraId="554968AB" w14:textId="77777777" w:rsidR="00AE2F5E" w:rsidRPr="00EF5447" w:rsidRDefault="00AE2F5E" w:rsidP="00215D8F">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7C415763" w14:textId="77777777" w:rsidR="00AE2F5E" w:rsidRPr="00EF5447" w:rsidRDefault="00AE2F5E" w:rsidP="00215D8F">
            <w:pPr>
              <w:pStyle w:val="TAC"/>
              <w:rPr>
                <w:noProof/>
              </w:rPr>
            </w:pPr>
            <w:r w:rsidRPr="00EF5447">
              <w:rPr>
                <w:noProof/>
              </w:rPr>
              <w:t>DC_7A_n78A</w:t>
            </w:r>
          </w:p>
          <w:p w14:paraId="71C2670D" w14:textId="77777777" w:rsidR="00AE2F5E" w:rsidRPr="00EF5447" w:rsidRDefault="00AE2F5E" w:rsidP="00215D8F">
            <w:pPr>
              <w:pStyle w:val="TAC"/>
              <w:rPr>
                <w:noProof/>
              </w:rPr>
            </w:pPr>
            <w:r w:rsidRPr="00EF5447">
              <w:rPr>
                <w:noProof/>
              </w:rPr>
              <w:t>DC_66A_n78A</w:t>
            </w:r>
          </w:p>
        </w:tc>
      </w:tr>
      <w:tr w:rsidR="00AE2F5E" w:rsidRPr="00EF5447" w14:paraId="37DACA1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F4F78" w14:textId="77777777" w:rsidR="00AE2F5E" w:rsidRPr="00EF5447" w:rsidRDefault="00AE2F5E" w:rsidP="00215D8F">
            <w:pPr>
              <w:pStyle w:val="TAC"/>
              <w:rPr>
                <w:lang w:eastAsia="zh-CN"/>
              </w:rPr>
            </w:pPr>
            <w:r w:rsidRPr="00EF5447">
              <w:rPr>
                <w:lang w:eastAsia="zh-CN"/>
              </w:rPr>
              <w:t>DC_7A-66A-66A_n78A</w:t>
            </w:r>
          </w:p>
          <w:p w14:paraId="04989DF1" w14:textId="77777777" w:rsidR="00AE2F5E" w:rsidRPr="00EF5447" w:rsidRDefault="00AE2F5E" w:rsidP="00215D8F">
            <w:pPr>
              <w:pStyle w:val="TAC"/>
              <w:rPr>
                <w:lang w:eastAsia="zh-CN"/>
              </w:rPr>
            </w:pPr>
            <w:r w:rsidRPr="00EF5447">
              <w:rPr>
                <w:lang w:eastAsia="zh-CN"/>
              </w:rPr>
              <w:t>DC_7C-66A-66A_n78A</w:t>
            </w:r>
          </w:p>
          <w:p w14:paraId="6DEFD6E1" w14:textId="77777777" w:rsidR="00AE2F5E" w:rsidRPr="00EF5447" w:rsidRDefault="00AE2F5E" w:rsidP="00215D8F">
            <w:pPr>
              <w:pStyle w:val="TAC"/>
              <w:rPr>
                <w:noProof/>
                <w:lang w:eastAsia="zh-CN"/>
              </w:rPr>
            </w:pPr>
            <w:r w:rsidRPr="00EF5447">
              <w:rPr>
                <w:noProof/>
                <w:lang w:eastAsia="zh-CN"/>
              </w:rPr>
              <w:t>DC_7A-66A-66A_n78(2A)</w:t>
            </w:r>
          </w:p>
          <w:p w14:paraId="251355A6" w14:textId="77777777" w:rsidR="00AE2F5E" w:rsidRPr="00EF5447" w:rsidRDefault="00AE2F5E" w:rsidP="00215D8F">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1C987F6" w14:textId="77777777" w:rsidR="00AE2F5E" w:rsidRPr="00EF5447" w:rsidRDefault="00AE2F5E" w:rsidP="00215D8F">
            <w:pPr>
              <w:pStyle w:val="TAC"/>
              <w:rPr>
                <w:noProof/>
                <w:lang w:eastAsia="zh-CN"/>
              </w:rPr>
            </w:pPr>
            <w:r w:rsidRPr="00EF5447">
              <w:rPr>
                <w:noProof/>
                <w:lang w:eastAsia="zh-CN"/>
              </w:rPr>
              <w:t>DC_7A_n78A</w:t>
            </w:r>
          </w:p>
          <w:p w14:paraId="5B71CD38" w14:textId="77777777" w:rsidR="00AE2F5E" w:rsidRPr="00EF5447" w:rsidRDefault="00AE2F5E" w:rsidP="00215D8F">
            <w:pPr>
              <w:pStyle w:val="TAC"/>
              <w:rPr>
                <w:noProof/>
                <w:lang w:eastAsia="zh-CN"/>
              </w:rPr>
            </w:pPr>
            <w:r w:rsidRPr="00EF5447">
              <w:rPr>
                <w:noProof/>
                <w:kern w:val="2"/>
                <w:lang w:eastAsia="zh-CN"/>
              </w:rPr>
              <w:t>DC_66A_n78A</w:t>
            </w:r>
          </w:p>
        </w:tc>
      </w:tr>
      <w:tr w:rsidR="00AE2F5E" w:rsidRPr="00EF5447" w14:paraId="254BC60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6B728" w14:textId="77777777" w:rsidR="00AE2F5E" w:rsidRPr="00EF5447" w:rsidRDefault="00AE2F5E" w:rsidP="00215D8F">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4E2D5039" w14:textId="77777777" w:rsidR="00AE2F5E" w:rsidRPr="00EF5447" w:rsidRDefault="00AE2F5E" w:rsidP="00215D8F">
            <w:pPr>
              <w:pStyle w:val="TAC"/>
            </w:pPr>
            <w:r w:rsidRPr="00EF5447">
              <w:t>DC_7A_n78A</w:t>
            </w:r>
          </w:p>
          <w:p w14:paraId="3B6B7A9E" w14:textId="77777777" w:rsidR="00AE2F5E" w:rsidRPr="00EF5447" w:rsidRDefault="00AE2F5E" w:rsidP="00215D8F">
            <w:pPr>
              <w:pStyle w:val="TAC"/>
              <w:rPr>
                <w:noProof/>
                <w:lang w:eastAsia="zh-CN"/>
              </w:rPr>
            </w:pPr>
            <w:r w:rsidRPr="00EF5447">
              <w:t>DC_7A_n80A</w:t>
            </w:r>
          </w:p>
        </w:tc>
      </w:tr>
      <w:tr w:rsidR="00AE2F5E" w:rsidRPr="00EF5447" w14:paraId="74F0D60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9EBF0" w14:textId="77777777" w:rsidR="00AE2F5E" w:rsidRPr="00EF5447" w:rsidRDefault="00AE2F5E" w:rsidP="00215D8F">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1CDD42C3" w14:textId="77777777" w:rsidR="00AE2F5E" w:rsidRPr="00EF5447" w:rsidRDefault="00AE2F5E" w:rsidP="00215D8F">
            <w:pPr>
              <w:pStyle w:val="TAC"/>
              <w:rPr>
                <w:rFonts w:eastAsia="Malgun Gothic"/>
                <w:lang w:eastAsia="ko-KR"/>
              </w:rPr>
            </w:pPr>
            <w:r w:rsidRPr="00EF5447">
              <w:rPr>
                <w:rFonts w:eastAsia="Malgun Gothic"/>
                <w:lang w:eastAsia="ko-KR"/>
              </w:rPr>
              <w:t>DC_8A_n1A</w:t>
            </w:r>
          </w:p>
          <w:p w14:paraId="6F56EDE1" w14:textId="77777777" w:rsidR="00AE2F5E" w:rsidRPr="00EF5447" w:rsidRDefault="00AE2F5E" w:rsidP="00215D8F">
            <w:pPr>
              <w:pStyle w:val="TAC"/>
            </w:pPr>
            <w:r w:rsidRPr="00EF5447">
              <w:rPr>
                <w:rFonts w:eastAsia="Malgun Gothic"/>
                <w:lang w:eastAsia="ko-KR"/>
              </w:rPr>
              <w:t>DC_8A_n78A</w:t>
            </w:r>
          </w:p>
        </w:tc>
      </w:tr>
      <w:tr w:rsidR="00AE2F5E" w:rsidRPr="00EF5447" w14:paraId="5FEBC9A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FF681" w14:textId="77777777" w:rsidR="00AE2F5E" w:rsidRPr="00EF5447" w:rsidRDefault="00AE2F5E" w:rsidP="00215D8F">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4B0879B" w14:textId="77777777" w:rsidR="00AE2F5E" w:rsidRPr="00EF5447" w:rsidRDefault="00AE2F5E" w:rsidP="00215D8F">
            <w:pPr>
              <w:pStyle w:val="TAC"/>
              <w:rPr>
                <w:rFonts w:eastAsia="Malgun Gothic"/>
                <w:lang w:eastAsia="ko-KR"/>
              </w:rPr>
            </w:pPr>
            <w:r w:rsidRPr="00EF5447">
              <w:rPr>
                <w:rFonts w:eastAsia="Malgun Gothic"/>
                <w:lang w:eastAsia="ko-KR"/>
              </w:rPr>
              <w:t>DC_8A_n3A</w:t>
            </w:r>
          </w:p>
          <w:p w14:paraId="134F2FDC" w14:textId="77777777" w:rsidR="00AE2F5E" w:rsidRPr="00EF5447" w:rsidRDefault="00AE2F5E" w:rsidP="00215D8F">
            <w:pPr>
              <w:pStyle w:val="TAC"/>
            </w:pPr>
            <w:r w:rsidRPr="00EF5447">
              <w:rPr>
                <w:rFonts w:eastAsia="Malgun Gothic"/>
                <w:lang w:eastAsia="ko-KR"/>
              </w:rPr>
              <w:t>DC_8A_n28A</w:t>
            </w:r>
          </w:p>
        </w:tc>
      </w:tr>
      <w:tr w:rsidR="00AE2F5E" w:rsidRPr="00EF5447" w14:paraId="3B66DB3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A34D53" w14:textId="77777777" w:rsidR="00AE2F5E" w:rsidRPr="00EF5447" w:rsidRDefault="00AE2F5E" w:rsidP="00215D8F">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5ADA648F" w14:textId="77777777" w:rsidR="00AE2F5E" w:rsidRPr="00EF5447" w:rsidRDefault="00AE2F5E" w:rsidP="00215D8F">
            <w:pPr>
              <w:pStyle w:val="TAC"/>
              <w:rPr>
                <w:rFonts w:eastAsia="Malgun Gothic"/>
                <w:lang w:eastAsia="ko-KR"/>
              </w:rPr>
            </w:pPr>
            <w:r w:rsidRPr="00EF5447">
              <w:rPr>
                <w:rFonts w:eastAsia="Malgun Gothic"/>
                <w:lang w:eastAsia="ko-KR"/>
              </w:rPr>
              <w:t>DC_8A_n3A</w:t>
            </w:r>
          </w:p>
          <w:p w14:paraId="0750A216" w14:textId="77777777" w:rsidR="00AE2F5E" w:rsidRPr="00EF5447" w:rsidRDefault="00AE2F5E" w:rsidP="00215D8F">
            <w:pPr>
              <w:pStyle w:val="TAC"/>
              <w:rPr>
                <w:rFonts w:eastAsia="Malgun Gothic"/>
                <w:lang w:eastAsia="ko-KR"/>
              </w:rPr>
            </w:pPr>
            <w:r w:rsidRPr="00EF5447">
              <w:rPr>
                <w:rFonts w:eastAsia="Malgun Gothic"/>
                <w:lang w:eastAsia="ko-KR"/>
              </w:rPr>
              <w:t>DC_8A_n77A</w:t>
            </w:r>
          </w:p>
        </w:tc>
      </w:tr>
      <w:tr w:rsidR="00AE2F5E" w:rsidRPr="00EF5447" w14:paraId="443E7B2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F3BF4A" w14:textId="77777777" w:rsidR="00AE2F5E" w:rsidRPr="00EF5447" w:rsidRDefault="00AE2F5E" w:rsidP="00215D8F">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68FE6793" w14:textId="77777777" w:rsidR="00AE2F5E" w:rsidRPr="00EF5447" w:rsidRDefault="00AE2F5E" w:rsidP="00215D8F">
            <w:pPr>
              <w:pStyle w:val="TAC"/>
              <w:rPr>
                <w:rFonts w:eastAsia="Malgun Gothic"/>
                <w:lang w:eastAsia="ko-KR"/>
              </w:rPr>
            </w:pPr>
            <w:r w:rsidRPr="00EF5447">
              <w:rPr>
                <w:rFonts w:eastAsia="Malgun Gothic"/>
                <w:lang w:eastAsia="ko-KR"/>
              </w:rPr>
              <w:t>DC_8A_n3A</w:t>
            </w:r>
          </w:p>
          <w:p w14:paraId="02D86F9D" w14:textId="77777777" w:rsidR="00AE2F5E" w:rsidRPr="00EF5447" w:rsidRDefault="00AE2F5E" w:rsidP="00215D8F">
            <w:pPr>
              <w:pStyle w:val="TAC"/>
              <w:rPr>
                <w:rFonts w:eastAsia="Malgun Gothic"/>
                <w:lang w:eastAsia="ko-KR"/>
              </w:rPr>
            </w:pPr>
            <w:r w:rsidRPr="00EF5447">
              <w:rPr>
                <w:rFonts w:eastAsia="Malgun Gothic"/>
                <w:lang w:eastAsia="ko-KR"/>
              </w:rPr>
              <w:t>DC_8A_n77A</w:t>
            </w:r>
          </w:p>
        </w:tc>
      </w:tr>
      <w:tr w:rsidR="00AE2F5E" w:rsidRPr="00EF5447" w14:paraId="22B86AA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76BF3" w14:textId="77777777" w:rsidR="00AE2F5E" w:rsidRPr="00EF5447" w:rsidRDefault="00AE2F5E" w:rsidP="00215D8F">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33C51F85" w14:textId="77777777" w:rsidR="00AE2F5E" w:rsidRPr="00EF5447" w:rsidRDefault="00AE2F5E" w:rsidP="00215D8F">
            <w:pPr>
              <w:pStyle w:val="TAC"/>
              <w:rPr>
                <w:lang w:eastAsia="fr-FR"/>
              </w:rPr>
            </w:pPr>
            <w:r w:rsidRPr="00EF5447">
              <w:t>DC_8A_n3A</w:t>
            </w:r>
          </w:p>
          <w:p w14:paraId="2C570DC8" w14:textId="77777777" w:rsidR="00AE2F5E" w:rsidRPr="00EF5447" w:rsidRDefault="00AE2F5E" w:rsidP="00215D8F">
            <w:pPr>
              <w:pStyle w:val="TAC"/>
              <w:rPr>
                <w:rFonts w:eastAsia="Malgun Gothic"/>
                <w:lang w:eastAsia="ko-KR"/>
              </w:rPr>
            </w:pPr>
            <w:r w:rsidRPr="00EF5447">
              <w:t>DC_11A_n3A</w:t>
            </w:r>
          </w:p>
        </w:tc>
      </w:tr>
      <w:tr w:rsidR="00AE2F5E" w:rsidRPr="00EF5447" w14:paraId="794DCEC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E15175" w14:textId="77777777" w:rsidR="00AE2F5E" w:rsidRPr="00EF5447" w:rsidRDefault="00AE2F5E" w:rsidP="00215D8F">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39FEAA7B" w14:textId="77777777" w:rsidR="00AE2F5E" w:rsidRPr="00EF5447" w:rsidRDefault="00AE2F5E" w:rsidP="00215D8F">
            <w:pPr>
              <w:pStyle w:val="TAC"/>
            </w:pPr>
            <w:r w:rsidRPr="00EF5447">
              <w:t>DC_8A_n28A</w:t>
            </w:r>
          </w:p>
          <w:p w14:paraId="79DEF444" w14:textId="77777777" w:rsidR="00AE2F5E" w:rsidRPr="00EF5447" w:rsidRDefault="00AE2F5E" w:rsidP="00215D8F">
            <w:pPr>
              <w:pStyle w:val="TAC"/>
            </w:pPr>
            <w:r w:rsidRPr="00EF5447">
              <w:t>DC_11A_n28A</w:t>
            </w:r>
          </w:p>
        </w:tc>
      </w:tr>
      <w:tr w:rsidR="00AE2F5E" w:rsidRPr="00EF5447" w14:paraId="1C9635F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1E4A2" w14:textId="77777777" w:rsidR="00AE2F5E" w:rsidRPr="00EF5447" w:rsidRDefault="00AE2F5E" w:rsidP="00215D8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8ACF3F2" w14:textId="77777777" w:rsidR="00AE2F5E" w:rsidRPr="00EF5447" w:rsidRDefault="00AE2F5E" w:rsidP="00215D8F">
            <w:pPr>
              <w:pStyle w:val="TAC"/>
            </w:pPr>
            <w:r w:rsidRPr="00EF5447">
              <w:t>DC_8A_n77A</w:t>
            </w:r>
          </w:p>
          <w:p w14:paraId="3E173D44" w14:textId="77777777" w:rsidR="00AE2F5E" w:rsidRPr="00EF5447" w:rsidRDefault="00AE2F5E" w:rsidP="00215D8F">
            <w:pPr>
              <w:pStyle w:val="TAC"/>
              <w:rPr>
                <w:noProof/>
                <w:lang w:eastAsia="zh-CN"/>
              </w:rPr>
            </w:pPr>
            <w:r w:rsidRPr="00EF5447">
              <w:t>DC_11A_n77A</w:t>
            </w:r>
          </w:p>
        </w:tc>
      </w:tr>
      <w:tr w:rsidR="00AE2F5E" w:rsidRPr="00EF5447" w14:paraId="78AC3BF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A02907" w14:textId="77777777" w:rsidR="00AE2F5E" w:rsidRPr="00EF5447" w:rsidRDefault="00AE2F5E" w:rsidP="00215D8F">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052E084" w14:textId="77777777" w:rsidR="00AE2F5E" w:rsidRPr="00EF5447" w:rsidRDefault="00AE2F5E" w:rsidP="00215D8F">
            <w:pPr>
              <w:pStyle w:val="TAC"/>
              <w:rPr>
                <w:lang w:eastAsia="fr-FR"/>
              </w:rPr>
            </w:pPr>
            <w:r w:rsidRPr="00EF5447">
              <w:t>DC_8A_n77A</w:t>
            </w:r>
          </w:p>
          <w:p w14:paraId="267BDBCE" w14:textId="77777777" w:rsidR="00AE2F5E" w:rsidRPr="00EF5447" w:rsidRDefault="00AE2F5E" w:rsidP="00215D8F">
            <w:pPr>
              <w:pStyle w:val="TAC"/>
            </w:pPr>
            <w:r w:rsidRPr="00EF5447">
              <w:t>DC_11A_n77A</w:t>
            </w:r>
          </w:p>
        </w:tc>
      </w:tr>
      <w:tr w:rsidR="00AE2F5E" w:rsidRPr="00EF5447" w14:paraId="4C7B1B3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61DB3" w14:textId="77777777" w:rsidR="00AE2F5E" w:rsidRPr="00EF5447" w:rsidRDefault="00AE2F5E" w:rsidP="00215D8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E2E05E9" w14:textId="77777777" w:rsidR="00AE2F5E" w:rsidRPr="00EF5447" w:rsidRDefault="00AE2F5E" w:rsidP="00215D8F">
            <w:pPr>
              <w:pStyle w:val="TAC"/>
            </w:pPr>
            <w:r w:rsidRPr="00EF5447">
              <w:t>DC_8A_n78A</w:t>
            </w:r>
          </w:p>
          <w:p w14:paraId="76A5AA17" w14:textId="77777777" w:rsidR="00AE2F5E" w:rsidRPr="00EF5447" w:rsidRDefault="00AE2F5E" w:rsidP="00215D8F">
            <w:pPr>
              <w:pStyle w:val="TAC"/>
              <w:rPr>
                <w:noProof/>
                <w:lang w:eastAsia="zh-CN"/>
              </w:rPr>
            </w:pPr>
            <w:r w:rsidRPr="00EF5447">
              <w:t>DC_11A_n78A</w:t>
            </w:r>
          </w:p>
        </w:tc>
      </w:tr>
      <w:tr w:rsidR="00AE2F5E" w:rsidRPr="00EF5447" w14:paraId="275FB5E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08F69" w14:textId="77777777" w:rsidR="00AE2F5E" w:rsidRPr="00EF5447" w:rsidRDefault="00AE2F5E" w:rsidP="00215D8F">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11A74FA" w14:textId="77777777" w:rsidR="00AE2F5E" w:rsidRPr="00EF5447" w:rsidRDefault="00AE2F5E" w:rsidP="00215D8F">
            <w:pPr>
              <w:pStyle w:val="TAC"/>
              <w:rPr>
                <w:szCs w:val="18"/>
                <w:lang w:eastAsia="ja-JP"/>
              </w:rPr>
            </w:pPr>
            <w:r w:rsidRPr="00EF5447">
              <w:rPr>
                <w:szCs w:val="18"/>
                <w:lang w:eastAsia="ja-JP"/>
              </w:rPr>
              <w:t>DC_8A_n78A</w:t>
            </w:r>
          </w:p>
          <w:p w14:paraId="2F067FC0" w14:textId="77777777" w:rsidR="00AE2F5E" w:rsidRPr="00EF5447" w:rsidRDefault="00AE2F5E" w:rsidP="00215D8F">
            <w:pPr>
              <w:pStyle w:val="TAC"/>
              <w:rPr>
                <w:noProof/>
                <w:lang w:eastAsia="zh-CN"/>
              </w:rPr>
            </w:pPr>
            <w:r w:rsidRPr="00EF5447">
              <w:rPr>
                <w:szCs w:val="18"/>
                <w:lang w:eastAsia="ja-JP"/>
              </w:rPr>
              <w:t>DC_20A_n78A</w:t>
            </w:r>
          </w:p>
        </w:tc>
      </w:tr>
      <w:tr w:rsidR="00AE2F5E" w:rsidRPr="00EF5447" w14:paraId="32FEBF9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D32263" w14:textId="77777777" w:rsidR="00AE2F5E" w:rsidRPr="00EF5447" w:rsidRDefault="00AE2F5E" w:rsidP="00215D8F">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47DAE8E9" w14:textId="77777777" w:rsidR="00AE2F5E" w:rsidRPr="00EF5447" w:rsidRDefault="00AE2F5E" w:rsidP="00215D8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4260E48" w14:textId="77777777" w:rsidR="00AE2F5E" w:rsidRPr="00EF5447" w:rsidRDefault="00AE2F5E" w:rsidP="00215D8F">
            <w:pPr>
              <w:pStyle w:val="TAC"/>
              <w:rPr>
                <w:szCs w:val="18"/>
                <w:lang w:eastAsia="ja-JP"/>
              </w:rPr>
            </w:pPr>
            <w:r w:rsidRPr="00EF5447">
              <w:rPr>
                <w:rFonts w:cs="Arial"/>
                <w:lang w:eastAsia="zh-CN"/>
              </w:rPr>
              <w:t>DC_8A_n77A</w:t>
            </w:r>
          </w:p>
        </w:tc>
      </w:tr>
      <w:tr w:rsidR="00AE2F5E" w:rsidRPr="00EF5447" w14:paraId="579ED9A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09D39B" w14:textId="77777777" w:rsidR="00AE2F5E" w:rsidRPr="00EF5447" w:rsidRDefault="00AE2F5E" w:rsidP="00215D8F">
            <w:pPr>
              <w:pStyle w:val="TAC"/>
              <w:rPr>
                <w:szCs w:val="18"/>
                <w:lang w:eastAsia="ja-JP"/>
              </w:rPr>
            </w:pPr>
            <w:r w:rsidRPr="00EF5447">
              <w:rPr>
                <w:rFonts w:cs="Arial"/>
                <w:szCs w:val="18"/>
              </w:rPr>
              <w:lastRenderedPageBreak/>
              <w:t>DC_8A_n28A-n77(2A)</w:t>
            </w:r>
          </w:p>
        </w:tc>
        <w:tc>
          <w:tcPr>
            <w:tcW w:w="5862" w:type="dxa"/>
            <w:tcBorders>
              <w:top w:val="single" w:sz="4" w:space="0" w:color="auto"/>
              <w:left w:val="single" w:sz="4" w:space="0" w:color="auto"/>
              <w:bottom w:val="single" w:sz="4" w:space="0" w:color="auto"/>
              <w:right w:val="single" w:sz="4" w:space="0" w:color="auto"/>
            </w:tcBorders>
          </w:tcPr>
          <w:p w14:paraId="7E07DEE3" w14:textId="77777777" w:rsidR="00AE2F5E" w:rsidRPr="00EF5447" w:rsidRDefault="00AE2F5E" w:rsidP="00215D8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EFE94CB" w14:textId="77777777" w:rsidR="00AE2F5E" w:rsidRPr="00EF5447" w:rsidRDefault="00AE2F5E" w:rsidP="00215D8F">
            <w:pPr>
              <w:pStyle w:val="TAC"/>
              <w:rPr>
                <w:szCs w:val="18"/>
                <w:lang w:eastAsia="ja-JP"/>
              </w:rPr>
            </w:pPr>
            <w:r w:rsidRPr="00EF5447">
              <w:rPr>
                <w:rFonts w:cs="Arial"/>
                <w:lang w:eastAsia="zh-CN"/>
              </w:rPr>
              <w:t>DC_8A_n77A</w:t>
            </w:r>
          </w:p>
        </w:tc>
      </w:tr>
      <w:tr w:rsidR="00AE2F5E" w:rsidRPr="00EF5447" w14:paraId="60EEB8D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0FE3F0" w14:textId="77777777" w:rsidR="00AE2F5E" w:rsidRPr="00EF5447" w:rsidRDefault="00AE2F5E" w:rsidP="00215D8F">
            <w:pPr>
              <w:pStyle w:val="TAC"/>
              <w:rPr>
                <w:lang w:eastAsia="ja-JP"/>
              </w:rPr>
            </w:pPr>
            <w:r w:rsidRPr="00EF5447">
              <w:rPr>
                <w:lang w:eastAsia="ja-JP"/>
              </w:rPr>
              <w:t>DC_8A-40A_n1A</w:t>
            </w:r>
          </w:p>
          <w:p w14:paraId="70A8179F" w14:textId="77777777" w:rsidR="00AE2F5E" w:rsidRPr="00EF5447" w:rsidRDefault="00AE2F5E" w:rsidP="00215D8F">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7B9F19C2" w14:textId="77777777" w:rsidR="00AE2F5E" w:rsidRPr="00B677E8" w:rsidRDefault="00AE2F5E" w:rsidP="00215D8F">
            <w:pPr>
              <w:pStyle w:val="TAC"/>
              <w:rPr>
                <w:lang w:eastAsia="fi-FI"/>
              </w:rPr>
            </w:pPr>
            <w:r w:rsidRPr="00B677E8">
              <w:rPr>
                <w:lang w:eastAsia="fi-FI"/>
              </w:rPr>
              <w:t>DC_8A_</w:t>
            </w:r>
            <w:r w:rsidRPr="00B677E8">
              <w:rPr>
                <w:lang w:eastAsia="ja-JP"/>
              </w:rPr>
              <w:t>n1A</w:t>
            </w:r>
          </w:p>
          <w:p w14:paraId="21AC1001" w14:textId="77777777" w:rsidR="00AE2F5E" w:rsidRPr="00EF5447" w:rsidRDefault="00AE2F5E" w:rsidP="00215D8F">
            <w:pPr>
              <w:pStyle w:val="TAC"/>
              <w:rPr>
                <w:lang w:eastAsia="zh-CN"/>
              </w:rPr>
            </w:pPr>
            <w:r w:rsidRPr="00B677E8">
              <w:rPr>
                <w:lang w:eastAsia="fi-FI"/>
              </w:rPr>
              <w:t>DC_40A_</w:t>
            </w:r>
            <w:r w:rsidRPr="00B677E8">
              <w:rPr>
                <w:lang w:eastAsia="ja-JP"/>
              </w:rPr>
              <w:t>n1A</w:t>
            </w:r>
          </w:p>
        </w:tc>
      </w:tr>
      <w:tr w:rsidR="00AE2F5E" w:rsidRPr="00EF5447" w14:paraId="458ABA0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3554EA" w14:textId="77777777" w:rsidR="00AE2F5E" w:rsidRPr="00EF5447" w:rsidRDefault="00AE2F5E" w:rsidP="00215D8F">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36075BD1" w14:textId="77777777" w:rsidR="00AE2F5E" w:rsidRPr="00EF5447" w:rsidRDefault="00AE2F5E" w:rsidP="00215D8F">
            <w:pPr>
              <w:pStyle w:val="TAC"/>
              <w:rPr>
                <w:rFonts w:cs="Arial"/>
                <w:szCs w:val="16"/>
                <w:lang w:eastAsia="zh-CN"/>
              </w:rPr>
            </w:pPr>
            <w:r w:rsidRPr="00EF5447">
              <w:rPr>
                <w:rFonts w:cs="Arial"/>
                <w:szCs w:val="16"/>
                <w:lang w:eastAsia="zh-CN"/>
              </w:rPr>
              <w:t>DC_8A_n40A</w:t>
            </w:r>
          </w:p>
          <w:p w14:paraId="535A2D5A" w14:textId="77777777" w:rsidR="00AE2F5E" w:rsidRPr="00EF5447" w:rsidRDefault="00AE2F5E" w:rsidP="00215D8F">
            <w:pPr>
              <w:pStyle w:val="TAC"/>
              <w:rPr>
                <w:szCs w:val="18"/>
                <w:lang w:eastAsia="ja-JP"/>
              </w:rPr>
            </w:pPr>
            <w:r w:rsidRPr="00EF5447">
              <w:rPr>
                <w:rFonts w:cs="Arial"/>
                <w:szCs w:val="16"/>
                <w:lang w:eastAsia="zh-CN"/>
              </w:rPr>
              <w:t>DC_8A_n41A</w:t>
            </w:r>
          </w:p>
        </w:tc>
      </w:tr>
      <w:tr w:rsidR="00AE2F5E" w:rsidRPr="00EF5447" w14:paraId="35FA13A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0F5A55" w14:textId="77777777" w:rsidR="00AE2F5E" w:rsidRPr="00EF5447" w:rsidRDefault="00AE2F5E" w:rsidP="00215D8F">
            <w:pPr>
              <w:pStyle w:val="TAC"/>
              <w:rPr>
                <w:lang w:eastAsia="ja-JP"/>
              </w:rPr>
            </w:pPr>
            <w:r w:rsidRPr="00EF5447">
              <w:rPr>
                <w:lang w:eastAsia="ja-JP"/>
              </w:rPr>
              <w:t>DC_8A-40A_n78A</w:t>
            </w:r>
          </w:p>
          <w:p w14:paraId="46096D22" w14:textId="77777777" w:rsidR="00AE2F5E" w:rsidRPr="00EF5447" w:rsidRDefault="00AE2F5E" w:rsidP="00215D8F">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72AC8DBC" w14:textId="77777777" w:rsidR="00AE2F5E" w:rsidRPr="00EF5447" w:rsidRDefault="00AE2F5E" w:rsidP="00215D8F">
            <w:pPr>
              <w:pStyle w:val="TAC"/>
              <w:rPr>
                <w:lang w:eastAsia="ja-JP"/>
              </w:rPr>
            </w:pPr>
            <w:r w:rsidRPr="00EF5447">
              <w:rPr>
                <w:lang w:eastAsia="ja-JP"/>
              </w:rPr>
              <w:t>DC_8A_n78A</w:t>
            </w:r>
          </w:p>
          <w:p w14:paraId="60C66413" w14:textId="77777777" w:rsidR="00AE2F5E" w:rsidRPr="00EF5447" w:rsidRDefault="00AE2F5E" w:rsidP="00215D8F">
            <w:pPr>
              <w:pStyle w:val="TAC"/>
              <w:rPr>
                <w:szCs w:val="16"/>
                <w:lang w:eastAsia="zh-CN"/>
              </w:rPr>
            </w:pPr>
            <w:r w:rsidRPr="00EF5447">
              <w:rPr>
                <w:lang w:eastAsia="ja-JP"/>
              </w:rPr>
              <w:t>DC_40A_n78A</w:t>
            </w:r>
          </w:p>
        </w:tc>
      </w:tr>
      <w:tr w:rsidR="00AE2F5E" w:rsidRPr="00EF5447" w14:paraId="44FAF54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CFE273" w14:textId="77777777" w:rsidR="00AE2F5E" w:rsidRPr="00EF5447" w:rsidRDefault="00AE2F5E" w:rsidP="00215D8F">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232F4340" w14:textId="77777777" w:rsidR="00AE2F5E" w:rsidRPr="00EF5447" w:rsidRDefault="00AE2F5E" w:rsidP="00215D8F">
            <w:pPr>
              <w:pStyle w:val="TAC"/>
              <w:rPr>
                <w:lang w:eastAsia="zh-CN"/>
              </w:rPr>
            </w:pPr>
            <w:r w:rsidRPr="00EF5447">
              <w:rPr>
                <w:lang w:eastAsia="zh-CN"/>
              </w:rPr>
              <w:t>DC_8A_n40A</w:t>
            </w:r>
          </w:p>
          <w:p w14:paraId="6733B02F" w14:textId="77777777" w:rsidR="00AE2F5E" w:rsidRPr="00EF5447" w:rsidRDefault="00AE2F5E" w:rsidP="00215D8F">
            <w:pPr>
              <w:pStyle w:val="TAC"/>
              <w:rPr>
                <w:lang w:eastAsia="zh-CN"/>
              </w:rPr>
            </w:pPr>
            <w:r w:rsidRPr="00EF5447">
              <w:rPr>
                <w:lang w:eastAsia="zh-CN"/>
              </w:rPr>
              <w:t>DC_8A_n78A</w:t>
            </w:r>
          </w:p>
        </w:tc>
      </w:tr>
      <w:tr w:rsidR="00AE2F5E" w:rsidRPr="00EF5447" w14:paraId="0E71B72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A0AECF" w14:textId="77777777" w:rsidR="00AE2F5E" w:rsidRPr="00EF5447" w:rsidRDefault="00AE2F5E" w:rsidP="00215D8F">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315F2B5E" w14:textId="77777777" w:rsidR="00AE2F5E" w:rsidRPr="00EF5447" w:rsidRDefault="00AE2F5E" w:rsidP="00215D8F">
            <w:pPr>
              <w:pStyle w:val="TAC"/>
              <w:rPr>
                <w:szCs w:val="18"/>
                <w:lang w:eastAsia="ja-JP"/>
              </w:rPr>
            </w:pPr>
            <w:r w:rsidRPr="00EF5447">
              <w:rPr>
                <w:szCs w:val="18"/>
                <w:lang w:eastAsia="ja-JP"/>
              </w:rPr>
              <w:t>DC_8A_n40A</w:t>
            </w:r>
          </w:p>
          <w:p w14:paraId="2B0F8BC4" w14:textId="77777777" w:rsidR="00AE2F5E" w:rsidRPr="00EF5447" w:rsidRDefault="00AE2F5E" w:rsidP="00215D8F">
            <w:pPr>
              <w:pStyle w:val="TAC"/>
              <w:rPr>
                <w:szCs w:val="18"/>
                <w:lang w:eastAsia="ja-JP"/>
              </w:rPr>
            </w:pPr>
            <w:r w:rsidRPr="00EF5447">
              <w:rPr>
                <w:szCs w:val="18"/>
                <w:lang w:eastAsia="ja-JP"/>
              </w:rPr>
              <w:t>DC_8A_n79A</w:t>
            </w:r>
          </w:p>
        </w:tc>
      </w:tr>
      <w:tr w:rsidR="00AE2F5E" w:rsidRPr="00EF5447" w14:paraId="6B8DE43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8BD138" w14:textId="77777777" w:rsidR="00AE2F5E" w:rsidRPr="00EF5447" w:rsidRDefault="00AE2F5E" w:rsidP="00215D8F">
            <w:pPr>
              <w:pStyle w:val="TAC"/>
              <w:rPr>
                <w:szCs w:val="18"/>
                <w:lang w:eastAsia="ja-JP"/>
              </w:rPr>
            </w:pPr>
            <w:r w:rsidRPr="00EF5447">
              <w:rPr>
                <w:szCs w:val="18"/>
                <w:lang w:eastAsia="ja-JP"/>
              </w:rPr>
              <w:t>DC_8A_n41A-n79A</w:t>
            </w:r>
          </w:p>
        </w:tc>
        <w:tc>
          <w:tcPr>
            <w:tcW w:w="5862" w:type="dxa"/>
            <w:tcBorders>
              <w:top w:val="single" w:sz="4" w:space="0" w:color="auto"/>
              <w:left w:val="single" w:sz="4" w:space="0" w:color="auto"/>
              <w:bottom w:val="single" w:sz="4" w:space="0" w:color="auto"/>
              <w:right w:val="single" w:sz="4" w:space="0" w:color="auto"/>
            </w:tcBorders>
          </w:tcPr>
          <w:p w14:paraId="7DE635D2" w14:textId="77777777" w:rsidR="00AE2F5E" w:rsidRPr="00EF5447" w:rsidRDefault="00AE2F5E" w:rsidP="00215D8F">
            <w:pPr>
              <w:pStyle w:val="TAC"/>
              <w:rPr>
                <w:szCs w:val="18"/>
                <w:lang w:eastAsia="ja-JP"/>
              </w:rPr>
            </w:pPr>
            <w:r w:rsidRPr="00EF5447">
              <w:rPr>
                <w:szCs w:val="18"/>
                <w:lang w:eastAsia="ja-JP"/>
              </w:rPr>
              <w:t>DC_8A_n41A</w:t>
            </w:r>
          </w:p>
          <w:p w14:paraId="03ABA963" w14:textId="77777777" w:rsidR="00AE2F5E" w:rsidRPr="00EF5447" w:rsidRDefault="00AE2F5E" w:rsidP="00215D8F">
            <w:pPr>
              <w:pStyle w:val="TAC"/>
              <w:rPr>
                <w:szCs w:val="18"/>
                <w:lang w:eastAsia="ja-JP"/>
              </w:rPr>
            </w:pPr>
            <w:r w:rsidRPr="00EF5447">
              <w:rPr>
                <w:szCs w:val="18"/>
                <w:lang w:eastAsia="ja-JP"/>
              </w:rPr>
              <w:t>DC_8A_n79A</w:t>
            </w:r>
          </w:p>
        </w:tc>
      </w:tr>
      <w:tr w:rsidR="00AE2F5E" w:rsidRPr="00EF5447" w14:paraId="7FDDD98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7A4850" w14:textId="77777777" w:rsidR="00AE2F5E" w:rsidRPr="00EF5447" w:rsidRDefault="00AE2F5E" w:rsidP="00215D8F">
            <w:pPr>
              <w:pStyle w:val="TAC"/>
              <w:rPr>
                <w:szCs w:val="18"/>
                <w:lang w:eastAsia="ja-JP"/>
              </w:rPr>
            </w:pPr>
            <w:r w:rsidRPr="00EF5447">
              <w:t>DC_8A-42A_n3A</w:t>
            </w:r>
          </w:p>
        </w:tc>
        <w:tc>
          <w:tcPr>
            <w:tcW w:w="5862" w:type="dxa"/>
            <w:tcBorders>
              <w:top w:val="single" w:sz="4" w:space="0" w:color="auto"/>
              <w:left w:val="single" w:sz="4" w:space="0" w:color="auto"/>
              <w:bottom w:val="single" w:sz="4" w:space="0" w:color="auto"/>
              <w:right w:val="single" w:sz="4" w:space="0" w:color="auto"/>
            </w:tcBorders>
          </w:tcPr>
          <w:p w14:paraId="1734EF9E" w14:textId="77777777" w:rsidR="00AE2F5E" w:rsidRPr="00EF5447" w:rsidRDefault="00AE2F5E" w:rsidP="00215D8F">
            <w:pPr>
              <w:pStyle w:val="TAC"/>
            </w:pPr>
            <w:r w:rsidRPr="00EF5447">
              <w:t>DC_8A_n3A</w:t>
            </w:r>
          </w:p>
          <w:p w14:paraId="64D94FF8" w14:textId="77777777" w:rsidR="00AE2F5E" w:rsidRPr="00EF5447" w:rsidRDefault="00AE2F5E" w:rsidP="00215D8F">
            <w:pPr>
              <w:pStyle w:val="TAC"/>
              <w:rPr>
                <w:szCs w:val="18"/>
                <w:lang w:eastAsia="ja-JP"/>
              </w:rPr>
            </w:pPr>
            <w:r w:rsidRPr="00EF5447">
              <w:t>DC_42A_n3A</w:t>
            </w:r>
          </w:p>
        </w:tc>
      </w:tr>
      <w:tr w:rsidR="00AE2F5E" w:rsidRPr="00EF5447" w14:paraId="2C3AFD1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EFC4BE" w14:textId="77777777" w:rsidR="00AE2F5E" w:rsidRPr="00EF5447" w:rsidRDefault="00AE2F5E" w:rsidP="00215D8F">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155BBB04" w14:textId="77777777" w:rsidR="00AE2F5E" w:rsidRPr="00EF5447" w:rsidRDefault="00AE2F5E" w:rsidP="00215D8F">
            <w:pPr>
              <w:pStyle w:val="TAC"/>
            </w:pPr>
            <w:r w:rsidRPr="00EF5447">
              <w:t>DC_8A_n3A</w:t>
            </w:r>
          </w:p>
          <w:p w14:paraId="7B224405" w14:textId="77777777" w:rsidR="00AE2F5E" w:rsidRPr="00EF5447" w:rsidRDefault="00AE2F5E" w:rsidP="00215D8F">
            <w:pPr>
              <w:pStyle w:val="TAC"/>
            </w:pPr>
            <w:r w:rsidRPr="00EF5447">
              <w:t>DC_42A_n3A</w:t>
            </w:r>
          </w:p>
          <w:p w14:paraId="6C985D2A" w14:textId="77777777" w:rsidR="00AE2F5E" w:rsidRPr="00EF5447" w:rsidRDefault="00AE2F5E" w:rsidP="00215D8F">
            <w:pPr>
              <w:pStyle w:val="TAC"/>
              <w:rPr>
                <w:szCs w:val="18"/>
                <w:lang w:eastAsia="ja-JP"/>
              </w:rPr>
            </w:pPr>
            <w:r w:rsidRPr="00EF5447">
              <w:t>DC_42C_n3A</w:t>
            </w:r>
          </w:p>
        </w:tc>
      </w:tr>
      <w:tr w:rsidR="00AE2F5E" w:rsidRPr="00EF5447" w14:paraId="4AD711D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BECF6" w14:textId="77777777" w:rsidR="00AE2F5E" w:rsidRPr="00EF5447" w:rsidRDefault="00AE2F5E" w:rsidP="00215D8F">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A8E8D81" w14:textId="77777777" w:rsidR="00AE2F5E" w:rsidRPr="00EF5447" w:rsidRDefault="00AE2F5E" w:rsidP="00215D8F">
            <w:pPr>
              <w:pStyle w:val="TAC"/>
              <w:rPr>
                <w:lang w:eastAsia="fr-FR"/>
              </w:rPr>
            </w:pPr>
            <w:r w:rsidRPr="00EF5447">
              <w:t>DC_8A_n28A</w:t>
            </w:r>
          </w:p>
          <w:p w14:paraId="29D77CAF" w14:textId="77777777" w:rsidR="00AE2F5E" w:rsidRPr="00EF5447" w:rsidRDefault="00AE2F5E" w:rsidP="00215D8F">
            <w:pPr>
              <w:pStyle w:val="TAC"/>
              <w:rPr>
                <w:szCs w:val="18"/>
                <w:lang w:eastAsia="ja-JP"/>
              </w:rPr>
            </w:pPr>
            <w:r w:rsidRPr="00EF5447">
              <w:t>DC_42A_n28A</w:t>
            </w:r>
          </w:p>
        </w:tc>
      </w:tr>
      <w:tr w:rsidR="00AE2F5E" w:rsidRPr="00EF5447" w14:paraId="355773F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4AE97" w14:textId="77777777" w:rsidR="00AE2F5E" w:rsidRPr="00EF5447" w:rsidRDefault="00AE2F5E" w:rsidP="00215D8F">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53A9AE3" w14:textId="77777777" w:rsidR="00AE2F5E" w:rsidRPr="00EF5447" w:rsidRDefault="00AE2F5E" w:rsidP="00215D8F">
            <w:pPr>
              <w:pStyle w:val="TAC"/>
              <w:rPr>
                <w:lang w:eastAsia="fr-FR"/>
              </w:rPr>
            </w:pPr>
            <w:r w:rsidRPr="00EF5447">
              <w:t>DC_8A_n28A</w:t>
            </w:r>
          </w:p>
          <w:p w14:paraId="6454F3F8" w14:textId="77777777" w:rsidR="00AE2F5E" w:rsidRPr="00EF5447" w:rsidRDefault="00AE2F5E" w:rsidP="00215D8F">
            <w:pPr>
              <w:pStyle w:val="TAC"/>
            </w:pPr>
            <w:r w:rsidRPr="00EF5447">
              <w:t>DC_42A_n28A</w:t>
            </w:r>
          </w:p>
          <w:p w14:paraId="2A205486" w14:textId="77777777" w:rsidR="00AE2F5E" w:rsidRPr="00EF5447" w:rsidRDefault="00AE2F5E" w:rsidP="00215D8F">
            <w:pPr>
              <w:pStyle w:val="TAC"/>
              <w:rPr>
                <w:szCs w:val="18"/>
                <w:lang w:eastAsia="ja-JP"/>
              </w:rPr>
            </w:pPr>
            <w:r w:rsidRPr="00EF5447">
              <w:t>DC_42C_n28A</w:t>
            </w:r>
          </w:p>
        </w:tc>
      </w:tr>
      <w:tr w:rsidR="00AE2F5E" w:rsidRPr="00EF5447" w14:paraId="64DC4C4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7C787" w14:textId="77777777" w:rsidR="00AE2F5E" w:rsidRPr="00EF5447" w:rsidRDefault="00AE2F5E" w:rsidP="00215D8F">
            <w:pPr>
              <w:pStyle w:val="TAC"/>
            </w:pPr>
            <w:r w:rsidRPr="00EF5447">
              <w:t>DC_8A-42</w:t>
            </w:r>
            <w:r w:rsidRPr="00EF5447">
              <w:rPr>
                <w:rFonts w:eastAsia="Malgun Gothic"/>
              </w:rPr>
              <w:t>A_</w:t>
            </w:r>
            <w:r w:rsidRPr="00EF5447">
              <w:t>n77A</w:t>
            </w:r>
          </w:p>
          <w:p w14:paraId="007E843A" w14:textId="77777777" w:rsidR="00AE2F5E" w:rsidRPr="00EF5447" w:rsidRDefault="00AE2F5E" w:rsidP="00215D8F">
            <w:pPr>
              <w:pStyle w:val="TAC"/>
              <w:rPr>
                <w:szCs w:val="18"/>
                <w:lang w:eastAsia="ja-JP"/>
              </w:rPr>
            </w:pPr>
            <w:r w:rsidRPr="00EF5447">
              <w:t>DC_8A-42</w:t>
            </w:r>
            <w:r w:rsidRPr="00EF5447">
              <w:rPr>
                <w:rFonts w:eastAsia="Malgun Gothic"/>
              </w:rPr>
              <w:t>C_</w:t>
            </w:r>
            <w:r w:rsidRPr="00EF5447">
              <w:t>n77A</w:t>
            </w:r>
          </w:p>
        </w:tc>
        <w:tc>
          <w:tcPr>
            <w:tcW w:w="5862" w:type="dxa"/>
            <w:tcBorders>
              <w:top w:val="single" w:sz="4" w:space="0" w:color="auto"/>
              <w:left w:val="single" w:sz="4" w:space="0" w:color="auto"/>
              <w:bottom w:val="single" w:sz="4" w:space="0" w:color="auto"/>
              <w:right w:val="single" w:sz="4" w:space="0" w:color="auto"/>
            </w:tcBorders>
            <w:hideMark/>
          </w:tcPr>
          <w:p w14:paraId="10A3540E" w14:textId="77777777" w:rsidR="00AE2F5E" w:rsidRPr="00EF5447" w:rsidRDefault="00AE2F5E" w:rsidP="00215D8F">
            <w:pPr>
              <w:pStyle w:val="TAC"/>
              <w:rPr>
                <w:szCs w:val="18"/>
                <w:lang w:eastAsia="ja-JP"/>
              </w:rPr>
            </w:pPr>
            <w:r w:rsidRPr="00EF5447">
              <w:t>DC_8A_n77A</w:t>
            </w:r>
          </w:p>
        </w:tc>
      </w:tr>
      <w:tr w:rsidR="00AE2F5E" w:rsidRPr="00EF5447" w14:paraId="6E315C4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7A8DB" w14:textId="77777777" w:rsidR="00AE2F5E" w:rsidRPr="00EF5447" w:rsidRDefault="00AE2F5E" w:rsidP="00215D8F">
            <w:pPr>
              <w:pStyle w:val="TAC"/>
              <w:rPr>
                <w:rFonts w:eastAsiaTheme="minorEastAsia"/>
                <w:noProof/>
                <w:lang w:eastAsia="ja-JP"/>
              </w:rPr>
            </w:pPr>
            <w:r w:rsidRPr="00EF5447">
              <w:rPr>
                <w:noProof/>
                <w:lang w:eastAsia="ja-JP"/>
              </w:rPr>
              <w:t>DC_8A-42A_n77(2A)</w:t>
            </w:r>
          </w:p>
          <w:p w14:paraId="0DC5C65C" w14:textId="77777777" w:rsidR="00AE2F5E" w:rsidRPr="00EF5447" w:rsidRDefault="00AE2F5E" w:rsidP="00215D8F">
            <w:pPr>
              <w:pStyle w:val="TAC"/>
              <w:rPr>
                <w:lang w:eastAsia="fr-FR"/>
              </w:rPr>
            </w:pPr>
            <w:r w:rsidRPr="00EF5447">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77576101" w14:textId="77777777" w:rsidR="00AE2F5E" w:rsidRPr="00EF5447" w:rsidRDefault="00AE2F5E" w:rsidP="00215D8F">
            <w:pPr>
              <w:pStyle w:val="TAC"/>
            </w:pPr>
            <w:r w:rsidRPr="00EF5447">
              <w:t>DC_8A_n77A</w:t>
            </w:r>
          </w:p>
        </w:tc>
      </w:tr>
      <w:tr w:rsidR="00AE2F5E" w:rsidRPr="00EF5447" w14:paraId="3A463E7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EB00A" w14:textId="77777777" w:rsidR="00AE2F5E" w:rsidRPr="00EF5447" w:rsidRDefault="00AE2F5E" w:rsidP="00215D8F">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6A46725" w14:textId="77777777" w:rsidR="00AE2F5E" w:rsidRPr="00EF5447" w:rsidRDefault="00AE2F5E" w:rsidP="00215D8F">
            <w:pPr>
              <w:pStyle w:val="TAC"/>
            </w:pPr>
            <w:r w:rsidRPr="00EF5447">
              <w:t>DC_8A_n41A,</w:t>
            </w:r>
          </w:p>
          <w:p w14:paraId="0C15C57F" w14:textId="77777777" w:rsidR="00AE2F5E" w:rsidRPr="00EF5447" w:rsidRDefault="00AE2F5E" w:rsidP="00215D8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AE2F5E" w:rsidRPr="00EF5447" w14:paraId="31ED052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6AD27" w14:textId="77777777" w:rsidR="00AE2F5E" w:rsidRPr="00EF5447" w:rsidRDefault="00AE2F5E" w:rsidP="00215D8F">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4DBD6FCF" w14:textId="77777777" w:rsidR="00AE2F5E" w:rsidRPr="00EF5447" w:rsidRDefault="00AE2F5E" w:rsidP="00215D8F">
            <w:pPr>
              <w:pStyle w:val="TAC"/>
            </w:pPr>
            <w:r w:rsidRPr="00EF5447">
              <w:t>DC_8A_n78A</w:t>
            </w:r>
          </w:p>
          <w:p w14:paraId="77772C57" w14:textId="77777777" w:rsidR="00AE2F5E" w:rsidRPr="00EF5447" w:rsidRDefault="00AE2F5E" w:rsidP="00215D8F">
            <w:pPr>
              <w:pStyle w:val="TAC"/>
              <w:rPr>
                <w:noProof/>
                <w:lang w:eastAsia="zh-CN"/>
              </w:rPr>
            </w:pPr>
            <w:r w:rsidRPr="00EF5447">
              <w:t>DC_8A_n80A</w:t>
            </w:r>
          </w:p>
        </w:tc>
      </w:tr>
      <w:tr w:rsidR="00AE2F5E" w:rsidRPr="00EF5447" w14:paraId="1483238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AC92F" w14:textId="77777777" w:rsidR="00AE2F5E" w:rsidRPr="00EF5447" w:rsidRDefault="00AE2F5E" w:rsidP="00215D8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34F621" w14:textId="77777777" w:rsidR="00AE2F5E" w:rsidRPr="00EF5447" w:rsidRDefault="00AE2F5E" w:rsidP="00215D8F">
            <w:pPr>
              <w:pStyle w:val="TAC"/>
              <w:rPr>
                <w:lang w:eastAsia="zh-CN"/>
              </w:rPr>
            </w:pPr>
            <w:r w:rsidRPr="00EF5447">
              <w:rPr>
                <w:lang w:eastAsia="zh-CN"/>
              </w:rPr>
              <w:t>DC_8A_n78A,</w:t>
            </w:r>
          </w:p>
          <w:p w14:paraId="38D312C0" w14:textId="77777777" w:rsidR="00AE2F5E" w:rsidRPr="00EF5447" w:rsidRDefault="00AE2F5E" w:rsidP="00215D8F">
            <w:pPr>
              <w:pStyle w:val="TAC"/>
              <w:rPr>
                <w:noProof/>
                <w:lang w:eastAsia="zh-CN"/>
              </w:rPr>
            </w:pPr>
            <w:r w:rsidRPr="00EF5447">
              <w:rPr>
                <w:lang w:eastAsia="zh-CN"/>
              </w:rPr>
              <w:t>DC_8A_n81A_ULSUP-TDM_n78A</w:t>
            </w:r>
          </w:p>
        </w:tc>
      </w:tr>
      <w:tr w:rsidR="00AE2F5E" w:rsidRPr="00EF5447" w14:paraId="32A0DF1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F68202" w14:textId="77777777" w:rsidR="00AE2F5E" w:rsidRPr="00EF5447" w:rsidRDefault="00AE2F5E" w:rsidP="00215D8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E62E4A" w14:textId="77777777" w:rsidR="00AE2F5E" w:rsidRPr="00EF5447" w:rsidRDefault="00AE2F5E" w:rsidP="00215D8F">
            <w:pPr>
              <w:pStyle w:val="TAC"/>
              <w:rPr>
                <w:lang w:eastAsia="zh-CN"/>
              </w:rPr>
            </w:pPr>
            <w:r w:rsidRPr="00EF5447">
              <w:rPr>
                <w:lang w:eastAsia="zh-CN"/>
              </w:rPr>
              <w:t>DC_8A_n79A,</w:t>
            </w:r>
          </w:p>
          <w:p w14:paraId="058AA321" w14:textId="77777777" w:rsidR="00AE2F5E" w:rsidRPr="00EF5447" w:rsidRDefault="00AE2F5E" w:rsidP="00215D8F">
            <w:pPr>
              <w:pStyle w:val="TAC"/>
              <w:rPr>
                <w:noProof/>
                <w:lang w:eastAsia="zh-CN"/>
              </w:rPr>
            </w:pPr>
            <w:r w:rsidRPr="00EF5447">
              <w:rPr>
                <w:lang w:eastAsia="zh-CN"/>
              </w:rPr>
              <w:t>DC_8A_n81A_ULSUP-TDM_n79A</w:t>
            </w:r>
          </w:p>
        </w:tc>
      </w:tr>
      <w:tr w:rsidR="00AE2F5E" w:rsidRPr="00EF5447" w14:paraId="08B99EC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9B2E60" w14:textId="77777777" w:rsidR="00AE2F5E" w:rsidRPr="00EF5447" w:rsidRDefault="00AE2F5E" w:rsidP="00215D8F">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3C4EFB7B" w14:textId="77777777" w:rsidR="00AE2F5E" w:rsidRPr="00EF5447" w:rsidRDefault="00AE2F5E" w:rsidP="00215D8F">
            <w:pPr>
              <w:pStyle w:val="TAC"/>
            </w:pPr>
            <w:r w:rsidRPr="00EF5447">
              <w:t>DC_11A_n3A</w:t>
            </w:r>
          </w:p>
          <w:p w14:paraId="3D127906" w14:textId="77777777" w:rsidR="00AE2F5E" w:rsidRPr="00EF5447" w:rsidRDefault="00AE2F5E" w:rsidP="00215D8F">
            <w:pPr>
              <w:pStyle w:val="TAC"/>
              <w:rPr>
                <w:lang w:eastAsia="zh-CN"/>
              </w:rPr>
            </w:pPr>
            <w:r w:rsidRPr="00EF5447">
              <w:t>DC_11A_n28A</w:t>
            </w:r>
          </w:p>
        </w:tc>
      </w:tr>
      <w:tr w:rsidR="00AE2F5E" w:rsidRPr="00EF5447" w14:paraId="21FAAE6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C98E6" w14:textId="77777777" w:rsidR="00AE2F5E" w:rsidRPr="00EF5447" w:rsidRDefault="00AE2F5E" w:rsidP="00215D8F">
            <w:pPr>
              <w:pStyle w:val="TAC"/>
            </w:pPr>
            <w:r w:rsidRPr="00EF5447">
              <w:t>DC_11A_n3A-n77A</w:t>
            </w:r>
          </w:p>
          <w:p w14:paraId="02528547" w14:textId="77777777" w:rsidR="00AE2F5E" w:rsidRPr="00EF5447" w:rsidRDefault="00AE2F5E" w:rsidP="00215D8F">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32CFA07A" w14:textId="77777777" w:rsidR="00AE2F5E" w:rsidRPr="00EF5447" w:rsidRDefault="00AE2F5E" w:rsidP="00215D8F">
            <w:pPr>
              <w:pStyle w:val="TAC"/>
            </w:pPr>
            <w:r w:rsidRPr="00EF5447">
              <w:t>DC_11A_n3A</w:t>
            </w:r>
          </w:p>
          <w:p w14:paraId="624C3E30" w14:textId="77777777" w:rsidR="00AE2F5E" w:rsidRPr="00EF5447" w:rsidRDefault="00AE2F5E" w:rsidP="00215D8F">
            <w:pPr>
              <w:pStyle w:val="TAC"/>
              <w:rPr>
                <w:lang w:eastAsia="zh-CN"/>
              </w:rPr>
            </w:pPr>
            <w:r w:rsidRPr="00EF5447">
              <w:t>DC_11A_n77A</w:t>
            </w:r>
          </w:p>
        </w:tc>
      </w:tr>
      <w:tr w:rsidR="00AE2F5E" w:rsidRPr="00EF5447" w14:paraId="351FBD3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025029" w14:textId="77777777" w:rsidR="00AE2F5E" w:rsidRPr="00EF5447" w:rsidRDefault="00AE2F5E" w:rsidP="00215D8F">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58C9F016" w14:textId="77777777" w:rsidR="00AE2F5E" w:rsidRPr="00EF5447" w:rsidRDefault="00AE2F5E" w:rsidP="00215D8F">
            <w:pPr>
              <w:pStyle w:val="TAC"/>
              <w:rPr>
                <w:rFonts w:eastAsia="MS Mincho"/>
                <w:lang w:eastAsia="ja-JP"/>
              </w:rPr>
            </w:pPr>
            <w:r w:rsidRPr="00EF5447">
              <w:rPr>
                <w:rFonts w:eastAsia="MS Mincho"/>
                <w:lang w:eastAsia="ja-JP"/>
              </w:rPr>
              <w:t>DC_11A_n77A</w:t>
            </w:r>
          </w:p>
          <w:p w14:paraId="560C68DD" w14:textId="77777777" w:rsidR="00AE2F5E" w:rsidRPr="00EF5447" w:rsidRDefault="00AE2F5E" w:rsidP="00215D8F">
            <w:pPr>
              <w:pStyle w:val="TAC"/>
              <w:rPr>
                <w:lang w:eastAsia="zh-CN"/>
              </w:rPr>
            </w:pPr>
            <w:r w:rsidRPr="00EF5447">
              <w:rPr>
                <w:rFonts w:eastAsia="MS Mincho"/>
                <w:lang w:eastAsia="ja-JP"/>
              </w:rPr>
              <w:t>DC_18A_n77A</w:t>
            </w:r>
          </w:p>
        </w:tc>
      </w:tr>
      <w:tr w:rsidR="00AE2F5E" w:rsidRPr="00EF5447" w14:paraId="570C396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A4258" w14:textId="77777777" w:rsidR="00AE2F5E" w:rsidRPr="00EF5447" w:rsidRDefault="00AE2F5E" w:rsidP="00215D8F">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7BFE444" w14:textId="77777777" w:rsidR="00AE2F5E" w:rsidRPr="00EF5447" w:rsidRDefault="00AE2F5E" w:rsidP="00215D8F">
            <w:pPr>
              <w:pStyle w:val="TAC"/>
              <w:rPr>
                <w:rFonts w:eastAsia="MS Mincho"/>
                <w:lang w:eastAsia="ja-JP"/>
              </w:rPr>
            </w:pPr>
            <w:r w:rsidRPr="00EF5447">
              <w:rPr>
                <w:rFonts w:eastAsia="MS Mincho"/>
                <w:lang w:eastAsia="ja-JP"/>
              </w:rPr>
              <w:t>DC_11A_n78A</w:t>
            </w:r>
          </w:p>
          <w:p w14:paraId="07A4C452" w14:textId="77777777" w:rsidR="00AE2F5E" w:rsidRPr="00EF5447" w:rsidRDefault="00AE2F5E" w:rsidP="00215D8F">
            <w:pPr>
              <w:pStyle w:val="TAC"/>
              <w:rPr>
                <w:rFonts w:eastAsia="MS Mincho"/>
                <w:lang w:eastAsia="ja-JP"/>
              </w:rPr>
            </w:pPr>
            <w:r w:rsidRPr="00EF5447">
              <w:rPr>
                <w:rFonts w:eastAsia="MS Mincho"/>
                <w:lang w:eastAsia="ja-JP"/>
              </w:rPr>
              <w:t>DC_18A_n78A</w:t>
            </w:r>
          </w:p>
        </w:tc>
      </w:tr>
      <w:tr w:rsidR="00AE2F5E" w:rsidRPr="00EF5447" w14:paraId="7B95FDC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042148" w14:textId="77777777" w:rsidR="00AE2F5E" w:rsidRPr="00EF5447" w:rsidRDefault="00AE2F5E" w:rsidP="00215D8F">
            <w:pPr>
              <w:pStyle w:val="TAC"/>
            </w:pPr>
            <w:r w:rsidRPr="00EF5447">
              <w:t>DC_11A_n28A-n77A</w:t>
            </w:r>
          </w:p>
          <w:p w14:paraId="387D8559" w14:textId="77777777" w:rsidR="00AE2F5E" w:rsidRPr="00EF5447" w:rsidRDefault="00AE2F5E" w:rsidP="00215D8F">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42717808" w14:textId="77777777" w:rsidR="00AE2F5E" w:rsidRPr="00EF5447" w:rsidRDefault="00AE2F5E" w:rsidP="00215D8F">
            <w:pPr>
              <w:pStyle w:val="TAC"/>
            </w:pPr>
            <w:r w:rsidRPr="00EF5447">
              <w:t>DC_11A_n28A</w:t>
            </w:r>
          </w:p>
          <w:p w14:paraId="16169670" w14:textId="77777777" w:rsidR="00AE2F5E" w:rsidRPr="00EF5447" w:rsidRDefault="00AE2F5E" w:rsidP="00215D8F">
            <w:pPr>
              <w:pStyle w:val="TAC"/>
              <w:rPr>
                <w:rFonts w:eastAsia="MS Mincho"/>
                <w:lang w:eastAsia="ja-JP"/>
              </w:rPr>
            </w:pPr>
            <w:r w:rsidRPr="00EF5447">
              <w:t>DC_11A_n77A</w:t>
            </w:r>
          </w:p>
        </w:tc>
      </w:tr>
      <w:tr w:rsidR="00AE2F5E" w:rsidRPr="00EF5447" w14:paraId="4261A67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4E8B9" w14:textId="77777777" w:rsidR="00AE2F5E" w:rsidRPr="00EF5447" w:rsidRDefault="00AE2F5E" w:rsidP="00215D8F">
            <w:pPr>
              <w:pStyle w:val="TAC"/>
              <w:rPr>
                <w:rFonts w:eastAsia="MS Mincho"/>
                <w:lang w:eastAsia="ja-JP"/>
              </w:rPr>
            </w:pPr>
            <w:r w:rsidRPr="00EF5447">
              <w:rPr>
                <w:lang w:eastAsia="fi-FI"/>
              </w:rPr>
              <w:t>DC_12A_(n)5AA</w:t>
            </w:r>
          </w:p>
        </w:tc>
        <w:tc>
          <w:tcPr>
            <w:tcW w:w="5862" w:type="dxa"/>
            <w:tcBorders>
              <w:top w:val="single" w:sz="4" w:space="0" w:color="auto"/>
              <w:left w:val="single" w:sz="4" w:space="0" w:color="auto"/>
              <w:bottom w:val="single" w:sz="4" w:space="0" w:color="auto"/>
              <w:right w:val="single" w:sz="4" w:space="0" w:color="auto"/>
            </w:tcBorders>
            <w:hideMark/>
          </w:tcPr>
          <w:p w14:paraId="3CD0D4C1" w14:textId="77777777" w:rsidR="00AE2F5E" w:rsidRPr="00EF5447" w:rsidRDefault="00AE2F5E" w:rsidP="00215D8F">
            <w:pPr>
              <w:pStyle w:val="TAC"/>
              <w:rPr>
                <w:lang w:eastAsia="fi-FI"/>
              </w:rPr>
            </w:pPr>
            <w:r w:rsidRPr="00EF5447">
              <w:rPr>
                <w:lang w:eastAsia="fi-FI"/>
              </w:rPr>
              <w:t>DC_12A_n5A</w:t>
            </w:r>
          </w:p>
          <w:p w14:paraId="327EB7E5" w14:textId="77777777" w:rsidR="00AE2F5E" w:rsidRPr="00EF5447" w:rsidRDefault="00AE2F5E" w:rsidP="00215D8F">
            <w:pPr>
              <w:pStyle w:val="TAC"/>
              <w:rPr>
                <w:rFonts w:eastAsia="MS Mincho"/>
                <w:lang w:eastAsia="ja-JP"/>
              </w:rPr>
            </w:pPr>
            <w:r w:rsidRPr="00EF5447">
              <w:rPr>
                <w:lang w:eastAsia="fi-FI"/>
              </w:rPr>
              <w:t>DC_(n)5AA</w:t>
            </w:r>
            <w:r w:rsidRPr="00EF5447">
              <w:rPr>
                <w:vertAlign w:val="superscript"/>
                <w:lang w:eastAsia="fi-FI"/>
              </w:rPr>
              <w:t>2</w:t>
            </w:r>
          </w:p>
        </w:tc>
      </w:tr>
      <w:tr w:rsidR="00AE2F5E" w:rsidRPr="00EF5447" w14:paraId="1B861BD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3C91CE" w14:textId="77777777" w:rsidR="00AE2F5E" w:rsidRPr="00EF5447" w:rsidRDefault="00AE2F5E" w:rsidP="00215D8F">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29B24C80" w14:textId="77777777" w:rsidR="00AE2F5E" w:rsidRPr="00EF5447" w:rsidRDefault="00AE2F5E" w:rsidP="00215D8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82D9AF9" w14:textId="77777777" w:rsidR="00AE2F5E" w:rsidRPr="00EF5447" w:rsidRDefault="00AE2F5E" w:rsidP="00215D8F">
            <w:pPr>
              <w:pStyle w:val="TAC"/>
            </w:pPr>
            <w:r w:rsidRPr="00EF5447">
              <w:t>DC_12A_n</w:t>
            </w:r>
            <w:r w:rsidRPr="00EF5447">
              <w:rPr>
                <w:lang w:eastAsia="zh-CN"/>
              </w:rPr>
              <w:t>7</w:t>
            </w:r>
            <w:r w:rsidRPr="00EF5447">
              <w:t>A</w:t>
            </w:r>
          </w:p>
          <w:p w14:paraId="489F1F71" w14:textId="77777777" w:rsidR="00AE2F5E" w:rsidRPr="00EF5447" w:rsidRDefault="00AE2F5E" w:rsidP="00215D8F">
            <w:pPr>
              <w:pStyle w:val="TAC"/>
              <w:rPr>
                <w:lang w:eastAsia="fi-FI"/>
              </w:rPr>
            </w:pPr>
            <w:r w:rsidRPr="00EF5447">
              <w:t>DC_12A_n</w:t>
            </w:r>
            <w:r w:rsidRPr="00EF5447">
              <w:rPr>
                <w:lang w:eastAsia="zh-CN"/>
              </w:rPr>
              <w:t>66</w:t>
            </w:r>
            <w:r w:rsidRPr="00EF5447">
              <w:t>A</w:t>
            </w:r>
          </w:p>
        </w:tc>
      </w:tr>
      <w:tr w:rsidR="00AE2F5E" w:rsidRPr="00EF5447" w14:paraId="59E0087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73FF5" w14:textId="77777777" w:rsidR="00AE2F5E" w:rsidRPr="00EF5447" w:rsidRDefault="00AE2F5E" w:rsidP="00215D8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C8D5199" w14:textId="77777777" w:rsidR="00AE2F5E" w:rsidRPr="00EF5447" w:rsidRDefault="00AE2F5E" w:rsidP="00215D8F">
            <w:pPr>
              <w:pStyle w:val="TAC"/>
              <w:rPr>
                <w:lang w:eastAsia="zh-CN"/>
              </w:rPr>
            </w:pPr>
            <w:r w:rsidRPr="00EF5447">
              <w:rPr>
                <w:lang w:eastAsia="zh-CN"/>
              </w:rPr>
              <w:t>DC_12A_n7A</w:t>
            </w:r>
          </w:p>
          <w:p w14:paraId="5480523E" w14:textId="77777777" w:rsidR="00AE2F5E" w:rsidRPr="00EF5447" w:rsidRDefault="00AE2F5E" w:rsidP="00215D8F">
            <w:pPr>
              <w:pStyle w:val="TAC"/>
              <w:rPr>
                <w:lang w:eastAsia="zh-CN"/>
              </w:rPr>
            </w:pPr>
            <w:r w:rsidRPr="00EF5447">
              <w:rPr>
                <w:lang w:eastAsia="zh-CN"/>
              </w:rPr>
              <w:t>DC_12A_n78A</w:t>
            </w:r>
          </w:p>
        </w:tc>
      </w:tr>
      <w:tr w:rsidR="00AE2F5E" w:rsidRPr="00EF5447" w14:paraId="4DD22F0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B08A75" w14:textId="77777777" w:rsidR="00AE2F5E" w:rsidRPr="00EF5447" w:rsidRDefault="00AE2F5E" w:rsidP="00215D8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49BC4ED8" w14:textId="77777777" w:rsidR="00AE2F5E" w:rsidRPr="00EF5447" w:rsidRDefault="00AE2F5E" w:rsidP="00215D8F">
            <w:pPr>
              <w:pStyle w:val="TAC"/>
              <w:rPr>
                <w:rFonts w:cs="Arial"/>
                <w:lang w:eastAsia="zh-CN"/>
              </w:rPr>
            </w:pPr>
            <w:r w:rsidRPr="00EF5447">
              <w:rPr>
                <w:rFonts w:cs="Arial"/>
                <w:lang w:eastAsia="zh-CN"/>
              </w:rPr>
              <w:t>DC_12A_n7A</w:t>
            </w:r>
          </w:p>
          <w:p w14:paraId="582991FB" w14:textId="77777777" w:rsidR="00AE2F5E" w:rsidRPr="00EF5447" w:rsidRDefault="00AE2F5E" w:rsidP="00215D8F">
            <w:pPr>
              <w:pStyle w:val="TAC"/>
              <w:rPr>
                <w:lang w:eastAsia="zh-CN"/>
              </w:rPr>
            </w:pPr>
            <w:r w:rsidRPr="00EF5447">
              <w:rPr>
                <w:rFonts w:cs="Arial"/>
                <w:lang w:eastAsia="zh-CN"/>
              </w:rPr>
              <w:t>DC_12A_n78A</w:t>
            </w:r>
          </w:p>
        </w:tc>
      </w:tr>
      <w:tr w:rsidR="00AE2F5E" w:rsidRPr="00EF5447" w14:paraId="177DCCD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6358D8" w14:textId="77777777" w:rsidR="00AE2F5E" w:rsidRPr="00EF5447" w:rsidRDefault="00AE2F5E" w:rsidP="00215D8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5541183" w14:textId="77777777" w:rsidR="00AE2F5E" w:rsidRPr="00EF5447" w:rsidRDefault="00AE2F5E" w:rsidP="00215D8F">
            <w:pPr>
              <w:pStyle w:val="TAC"/>
              <w:rPr>
                <w:rFonts w:cs="Arial"/>
                <w:lang w:eastAsia="zh-CN"/>
              </w:rPr>
            </w:pPr>
            <w:r w:rsidRPr="00EF5447">
              <w:rPr>
                <w:rFonts w:cs="Arial"/>
                <w:lang w:eastAsia="zh-CN"/>
              </w:rPr>
              <w:t>DC_12A_n7A</w:t>
            </w:r>
          </w:p>
          <w:p w14:paraId="6530AD86" w14:textId="77777777" w:rsidR="00AE2F5E" w:rsidRPr="00EF5447" w:rsidRDefault="00AE2F5E" w:rsidP="00215D8F">
            <w:pPr>
              <w:pStyle w:val="TAC"/>
              <w:rPr>
                <w:lang w:eastAsia="zh-CN"/>
              </w:rPr>
            </w:pPr>
            <w:r w:rsidRPr="00EF5447">
              <w:rPr>
                <w:rFonts w:cs="Arial"/>
                <w:lang w:eastAsia="zh-CN"/>
              </w:rPr>
              <w:t>DC_12A_n78A</w:t>
            </w:r>
          </w:p>
        </w:tc>
      </w:tr>
      <w:tr w:rsidR="00AE2F5E" w:rsidRPr="00EF5447" w14:paraId="6B06707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2821CE" w14:textId="77777777" w:rsidR="00AE2F5E" w:rsidRPr="00EF5447" w:rsidRDefault="00AE2F5E" w:rsidP="00215D8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2EA5C38A" w14:textId="77777777" w:rsidR="00AE2F5E" w:rsidRPr="00EF5447" w:rsidRDefault="00AE2F5E" w:rsidP="00215D8F">
            <w:pPr>
              <w:pStyle w:val="TAC"/>
              <w:rPr>
                <w:rFonts w:cs="Arial"/>
                <w:lang w:eastAsia="zh-CN"/>
              </w:rPr>
            </w:pPr>
            <w:r w:rsidRPr="00EF5447">
              <w:rPr>
                <w:rFonts w:cs="Arial"/>
                <w:lang w:eastAsia="zh-CN"/>
              </w:rPr>
              <w:t>DC_12A_n7A</w:t>
            </w:r>
          </w:p>
          <w:p w14:paraId="284B4799" w14:textId="77777777" w:rsidR="00AE2F5E" w:rsidRPr="00EF5447" w:rsidRDefault="00AE2F5E" w:rsidP="00215D8F">
            <w:pPr>
              <w:pStyle w:val="TAC"/>
              <w:rPr>
                <w:lang w:eastAsia="zh-CN"/>
              </w:rPr>
            </w:pPr>
            <w:r w:rsidRPr="00EF5447">
              <w:rPr>
                <w:rFonts w:cs="Arial"/>
                <w:lang w:eastAsia="zh-CN"/>
              </w:rPr>
              <w:t>DC_12A_n78A</w:t>
            </w:r>
          </w:p>
        </w:tc>
      </w:tr>
      <w:tr w:rsidR="00AE2F5E" w:rsidRPr="00EF5447" w14:paraId="7CC77C8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5E57D" w14:textId="77777777" w:rsidR="00AE2F5E" w:rsidRPr="00EF5447" w:rsidRDefault="00AE2F5E" w:rsidP="00215D8F">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7011DF46" w14:textId="77777777" w:rsidR="00AE2F5E" w:rsidRPr="00EF5447" w:rsidRDefault="00AE2F5E" w:rsidP="00215D8F">
            <w:pPr>
              <w:pStyle w:val="TAC"/>
              <w:rPr>
                <w:lang w:eastAsia="fi-FI"/>
              </w:rPr>
            </w:pPr>
            <w:r w:rsidRPr="00EF5447">
              <w:rPr>
                <w:lang w:eastAsia="fi-FI"/>
              </w:rPr>
              <w:t>DC_12A_n2A</w:t>
            </w:r>
          </w:p>
          <w:p w14:paraId="78AF6BCC" w14:textId="77777777" w:rsidR="00AE2F5E" w:rsidRPr="00EF5447" w:rsidRDefault="00AE2F5E" w:rsidP="00215D8F">
            <w:pPr>
              <w:pStyle w:val="TAC"/>
              <w:rPr>
                <w:lang w:eastAsia="zh-CN"/>
              </w:rPr>
            </w:pPr>
            <w:r w:rsidRPr="00EF5447">
              <w:rPr>
                <w:lang w:eastAsia="fi-FI"/>
              </w:rPr>
              <w:t>DC_30A_n2A</w:t>
            </w:r>
          </w:p>
        </w:tc>
      </w:tr>
      <w:tr w:rsidR="00AE2F5E" w:rsidRPr="00EF5447" w14:paraId="638FEC7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02086A" w14:textId="77777777" w:rsidR="00AE2F5E" w:rsidRPr="00EF5447" w:rsidRDefault="00AE2F5E" w:rsidP="00215D8F">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509803B" w14:textId="77777777" w:rsidR="00AE2F5E" w:rsidRPr="00EF5447" w:rsidRDefault="00AE2F5E" w:rsidP="00215D8F">
            <w:pPr>
              <w:pStyle w:val="TAC"/>
              <w:rPr>
                <w:noProof/>
                <w:lang w:eastAsia="zh-CN"/>
              </w:rPr>
            </w:pPr>
            <w:r w:rsidRPr="00EF5447">
              <w:rPr>
                <w:noProof/>
                <w:lang w:eastAsia="zh-CN"/>
              </w:rPr>
              <w:t>DC_12A_n66A</w:t>
            </w:r>
          </w:p>
          <w:p w14:paraId="18893A57" w14:textId="77777777" w:rsidR="00AE2F5E" w:rsidRPr="00EF5447" w:rsidRDefault="00AE2F5E" w:rsidP="00215D8F">
            <w:pPr>
              <w:pStyle w:val="TAC"/>
              <w:rPr>
                <w:lang w:eastAsia="zh-CN"/>
              </w:rPr>
            </w:pPr>
            <w:r w:rsidRPr="00EF5447">
              <w:rPr>
                <w:noProof/>
                <w:lang w:eastAsia="zh-CN"/>
              </w:rPr>
              <w:t>DC_30A_n66A</w:t>
            </w:r>
          </w:p>
        </w:tc>
      </w:tr>
      <w:tr w:rsidR="00AE2F5E" w:rsidRPr="00EF5447" w14:paraId="50779A7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6EF79B" w14:textId="77777777" w:rsidR="00AE2F5E" w:rsidRPr="00EF5447" w:rsidRDefault="00AE2F5E" w:rsidP="00215D8F">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731DCA80" w14:textId="77777777" w:rsidR="00AE2F5E" w:rsidRPr="00EF5447" w:rsidRDefault="00AE2F5E" w:rsidP="00215D8F">
            <w:pPr>
              <w:pStyle w:val="TAC"/>
            </w:pPr>
            <w:r w:rsidRPr="00EF5447">
              <w:t>DC_12A_n5A</w:t>
            </w:r>
          </w:p>
          <w:p w14:paraId="58EE7E7E" w14:textId="77777777" w:rsidR="00AE2F5E" w:rsidRPr="00EF5447" w:rsidRDefault="00AE2F5E" w:rsidP="00215D8F">
            <w:pPr>
              <w:pStyle w:val="TAC"/>
              <w:rPr>
                <w:noProof/>
                <w:lang w:eastAsia="zh-CN"/>
              </w:rPr>
            </w:pPr>
            <w:r w:rsidRPr="00EF5447">
              <w:t>DC_48A_n5A</w:t>
            </w:r>
          </w:p>
        </w:tc>
      </w:tr>
      <w:tr w:rsidR="00AE2F5E" w:rsidRPr="00EF5447" w14:paraId="39C2996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6E8AC6" w14:textId="77777777" w:rsidR="00AE2F5E" w:rsidRPr="00EF5447" w:rsidRDefault="00AE2F5E" w:rsidP="00215D8F">
            <w:pPr>
              <w:pStyle w:val="TAC"/>
              <w:rPr>
                <w:noProof/>
                <w:lang w:eastAsia="zh-CN"/>
              </w:rPr>
            </w:pPr>
            <w:r w:rsidRPr="00EF5447">
              <w:rPr>
                <w:lang w:eastAsia="ja-JP"/>
              </w:rPr>
              <w:lastRenderedPageBreak/>
              <w:t>DC_12A-66A_n2A</w:t>
            </w:r>
          </w:p>
        </w:tc>
        <w:tc>
          <w:tcPr>
            <w:tcW w:w="5862" w:type="dxa"/>
            <w:tcBorders>
              <w:top w:val="single" w:sz="4" w:space="0" w:color="auto"/>
              <w:left w:val="single" w:sz="4" w:space="0" w:color="auto"/>
              <w:bottom w:val="single" w:sz="4" w:space="0" w:color="auto"/>
              <w:right w:val="single" w:sz="4" w:space="0" w:color="auto"/>
            </w:tcBorders>
            <w:hideMark/>
          </w:tcPr>
          <w:p w14:paraId="06CE8DD9" w14:textId="77777777" w:rsidR="00AE2F5E" w:rsidRPr="00EF5447" w:rsidRDefault="00AE2F5E" w:rsidP="00215D8F">
            <w:pPr>
              <w:pStyle w:val="TAC"/>
              <w:rPr>
                <w:lang w:eastAsia="fi-FI"/>
              </w:rPr>
            </w:pPr>
            <w:r w:rsidRPr="00EF5447">
              <w:rPr>
                <w:lang w:eastAsia="fi-FI"/>
              </w:rPr>
              <w:t>DC_12A_n2A</w:t>
            </w:r>
          </w:p>
          <w:p w14:paraId="3D246EFC" w14:textId="77777777" w:rsidR="00AE2F5E" w:rsidRPr="00EF5447" w:rsidRDefault="00AE2F5E" w:rsidP="00215D8F">
            <w:pPr>
              <w:pStyle w:val="TAC"/>
              <w:rPr>
                <w:noProof/>
                <w:lang w:eastAsia="zh-CN"/>
              </w:rPr>
            </w:pPr>
            <w:r w:rsidRPr="00EF5447">
              <w:rPr>
                <w:lang w:eastAsia="fi-FI"/>
              </w:rPr>
              <w:t>DC_66A_n2A</w:t>
            </w:r>
          </w:p>
        </w:tc>
      </w:tr>
      <w:tr w:rsidR="00AE2F5E" w:rsidRPr="00EF5447" w14:paraId="09A1A4E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3044A" w14:textId="77777777" w:rsidR="00AE2F5E" w:rsidRPr="00EF5447" w:rsidRDefault="00AE2F5E" w:rsidP="00215D8F">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324873DC" w14:textId="77777777" w:rsidR="00AE2F5E" w:rsidRPr="00EF5447" w:rsidRDefault="00AE2F5E" w:rsidP="00215D8F">
            <w:pPr>
              <w:pStyle w:val="TAC"/>
              <w:rPr>
                <w:lang w:eastAsia="fi-FI"/>
              </w:rPr>
            </w:pPr>
            <w:r w:rsidRPr="00EF5447">
              <w:rPr>
                <w:lang w:eastAsia="fi-FI"/>
              </w:rPr>
              <w:t>DC_12A_n2A</w:t>
            </w:r>
          </w:p>
          <w:p w14:paraId="209184D5" w14:textId="77777777" w:rsidR="00AE2F5E" w:rsidRPr="00EF5447" w:rsidRDefault="00AE2F5E" w:rsidP="00215D8F">
            <w:pPr>
              <w:pStyle w:val="TAC"/>
              <w:rPr>
                <w:lang w:eastAsia="fi-FI"/>
              </w:rPr>
            </w:pPr>
            <w:r w:rsidRPr="00EF5447">
              <w:rPr>
                <w:lang w:eastAsia="fi-FI"/>
              </w:rPr>
              <w:t>DC_66A_n2A</w:t>
            </w:r>
          </w:p>
        </w:tc>
      </w:tr>
      <w:tr w:rsidR="00AE2F5E" w:rsidRPr="00EF5447" w14:paraId="0D9E106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406E11" w14:textId="77777777" w:rsidR="00AE2F5E" w:rsidRPr="00EF5447" w:rsidRDefault="00AE2F5E" w:rsidP="00215D8F">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57CB3979" w14:textId="77777777" w:rsidR="00AE2F5E" w:rsidRPr="00EF5447" w:rsidRDefault="00AE2F5E" w:rsidP="00215D8F">
            <w:pPr>
              <w:pStyle w:val="TAC"/>
            </w:pPr>
            <w:r w:rsidRPr="00EF5447">
              <w:t>DC_12A_n5A</w:t>
            </w:r>
          </w:p>
          <w:p w14:paraId="2A68B2BF" w14:textId="77777777" w:rsidR="00AE2F5E" w:rsidRPr="00EF5447" w:rsidRDefault="00AE2F5E" w:rsidP="00215D8F">
            <w:pPr>
              <w:pStyle w:val="TAC"/>
              <w:rPr>
                <w:lang w:eastAsia="fi-FI"/>
              </w:rPr>
            </w:pPr>
            <w:r w:rsidRPr="00EF5447">
              <w:t>DC_66A_n5A</w:t>
            </w:r>
          </w:p>
        </w:tc>
      </w:tr>
      <w:tr w:rsidR="00AE2F5E" w:rsidRPr="00EF5447" w14:paraId="53283D6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8BA35" w14:textId="77777777" w:rsidR="00AE2F5E" w:rsidRPr="00EF5447" w:rsidRDefault="00AE2F5E" w:rsidP="00215D8F">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123C34DC" w14:textId="77777777" w:rsidR="00AE2F5E" w:rsidRPr="00EF5447" w:rsidRDefault="00AE2F5E" w:rsidP="00215D8F">
            <w:pPr>
              <w:pStyle w:val="TAC"/>
              <w:rPr>
                <w:szCs w:val="18"/>
              </w:rPr>
            </w:pPr>
            <w:r w:rsidRPr="00EF5447">
              <w:rPr>
                <w:szCs w:val="18"/>
              </w:rPr>
              <w:t>DC_12A_n25A</w:t>
            </w:r>
          </w:p>
          <w:p w14:paraId="2AC498D7" w14:textId="77777777" w:rsidR="00AE2F5E" w:rsidRPr="00EF5447" w:rsidRDefault="00AE2F5E" w:rsidP="00215D8F">
            <w:pPr>
              <w:pStyle w:val="TAC"/>
              <w:rPr>
                <w:lang w:eastAsia="fi-FI"/>
              </w:rPr>
            </w:pPr>
            <w:r w:rsidRPr="00EF5447">
              <w:rPr>
                <w:szCs w:val="18"/>
              </w:rPr>
              <w:t>DC_66A_n25A</w:t>
            </w:r>
          </w:p>
        </w:tc>
      </w:tr>
      <w:tr w:rsidR="00AE2F5E" w:rsidRPr="00EF5447" w14:paraId="4E4C8CA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9902F" w14:textId="77777777" w:rsidR="00AE2F5E" w:rsidRPr="00EF5447" w:rsidRDefault="00AE2F5E" w:rsidP="00215D8F">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54AD3224" w14:textId="77777777" w:rsidR="00AE2F5E" w:rsidRPr="00EF5447" w:rsidRDefault="00AE2F5E" w:rsidP="00215D8F">
            <w:pPr>
              <w:pStyle w:val="TAC"/>
              <w:rPr>
                <w:lang w:eastAsia="fi-FI"/>
              </w:rPr>
            </w:pPr>
            <w:r w:rsidRPr="00EF5447">
              <w:rPr>
                <w:lang w:eastAsia="fi-FI"/>
              </w:rPr>
              <w:t>DC_12A_n66A</w:t>
            </w:r>
          </w:p>
          <w:p w14:paraId="13696B78" w14:textId="77777777" w:rsidR="00AE2F5E" w:rsidRPr="00EF5447" w:rsidRDefault="00AE2F5E" w:rsidP="00215D8F">
            <w:pPr>
              <w:pStyle w:val="TAC"/>
              <w:rPr>
                <w:lang w:eastAsia="fi-FI"/>
              </w:rPr>
            </w:pPr>
            <w:r w:rsidRPr="00EF5447">
              <w:rPr>
                <w:lang w:eastAsia="fi-FI"/>
              </w:rPr>
              <w:t>DC_66A_n66A</w:t>
            </w:r>
            <w:r w:rsidRPr="00EF5447">
              <w:rPr>
                <w:vertAlign w:val="superscript"/>
                <w:lang w:eastAsia="fi-FI"/>
              </w:rPr>
              <w:t>2</w:t>
            </w:r>
          </w:p>
        </w:tc>
      </w:tr>
      <w:tr w:rsidR="00AE2F5E" w:rsidRPr="00EF5447" w14:paraId="574D8D7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BC7CAA" w14:textId="77777777" w:rsidR="00AE2F5E" w:rsidRPr="00EF5447" w:rsidRDefault="00AE2F5E" w:rsidP="00215D8F">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7F078715" w14:textId="77777777" w:rsidR="00AE2F5E" w:rsidRPr="00EF5447" w:rsidRDefault="00AE2F5E" w:rsidP="00215D8F">
            <w:pPr>
              <w:pStyle w:val="TAC"/>
            </w:pPr>
            <w:r w:rsidRPr="00EF5447">
              <w:t>DC_13A_n2A</w:t>
            </w:r>
          </w:p>
          <w:p w14:paraId="5ED61E19" w14:textId="77777777" w:rsidR="00AE2F5E" w:rsidRPr="00EF5447" w:rsidRDefault="00AE2F5E" w:rsidP="00215D8F">
            <w:pPr>
              <w:pStyle w:val="TAC"/>
              <w:rPr>
                <w:lang w:eastAsia="fi-FI"/>
              </w:rPr>
            </w:pPr>
            <w:r w:rsidRPr="00EF5447">
              <w:t>DC_13A_ n77A</w:t>
            </w:r>
          </w:p>
        </w:tc>
      </w:tr>
      <w:tr w:rsidR="00AE2F5E" w:rsidRPr="00EF5447" w14:paraId="4231DD8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389C51" w14:textId="77777777" w:rsidR="00AE2F5E" w:rsidRPr="00EF5447" w:rsidRDefault="00AE2F5E" w:rsidP="00215D8F">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77D1AEF5" w14:textId="77777777" w:rsidR="00AE2F5E" w:rsidRPr="00EF5447" w:rsidRDefault="00AE2F5E" w:rsidP="00215D8F">
            <w:pPr>
              <w:pStyle w:val="TAC"/>
              <w:rPr>
                <w:lang w:eastAsia="fi-FI"/>
              </w:rPr>
            </w:pPr>
            <w:r w:rsidRPr="00EF5447">
              <w:t>DC_13A_ n48A</w:t>
            </w:r>
          </w:p>
        </w:tc>
      </w:tr>
      <w:tr w:rsidR="00AE2F5E" w:rsidRPr="00EF5447" w14:paraId="4C669F0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D171C" w14:textId="77777777" w:rsidR="00AE2F5E" w:rsidRPr="00EF5447" w:rsidRDefault="00AE2F5E" w:rsidP="00215D8F">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273C3915" w14:textId="77777777" w:rsidR="00AE2F5E" w:rsidRPr="00EF5447" w:rsidRDefault="00AE2F5E" w:rsidP="00215D8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AE2F5E" w:rsidRPr="00EF5447" w14:paraId="7619514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F01641" w14:textId="77777777" w:rsidR="00AE2F5E" w:rsidRPr="00EF5447" w:rsidRDefault="00AE2F5E" w:rsidP="00215D8F">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70928A5C" w14:textId="77777777" w:rsidR="00AE2F5E" w:rsidRPr="00EF5447" w:rsidRDefault="00AE2F5E" w:rsidP="00215D8F">
            <w:pPr>
              <w:pStyle w:val="TAC"/>
            </w:pPr>
            <w:r w:rsidRPr="00EF5447">
              <w:t>DC_13A_n48A</w:t>
            </w:r>
          </w:p>
          <w:p w14:paraId="40D2E7F4" w14:textId="77777777" w:rsidR="00AE2F5E" w:rsidRPr="00EF5447" w:rsidRDefault="00AE2F5E" w:rsidP="00215D8F">
            <w:pPr>
              <w:pStyle w:val="TAC"/>
              <w:rPr>
                <w:lang w:eastAsia="fi-FI"/>
              </w:rPr>
            </w:pPr>
            <w:r w:rsidRPr="00EF5447">
              <w:t>DC_13A_n66A</w:t>
            </w:r>
          </w:p>
        </w:tc>
      </w:tr>
      <w:tr w:rsidR="00AE2F5E" w:rsidRPr="00EF5447" w14:paraId="1AA54C3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02899" w14:textId="77777777" w:rsidR="00AE2F5E" w:rsidRPr="00EF5447" w:rsidRDefault="00AE2F5E" w:rsidP="00215D8F">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52324FB8" w14:textId="77777777" w:rsidR="00AE2F5E" w:rsidRPr="00EF5447" w:rsidRDefault="00AE2F5E" w:rsidP="00215D8F">
            <w:pPr>
              <w:pStyle w:val="TAC"/>
              <w:rPr>
                <w:color w:val="000000"/>
                <w:szCs w:val="18"/>
                <w:lang w:eastAsia="zh-CN"/>
              </w:rPr>
            </w:pPr>
            <w:r w:rsidRPr="00EF5447">
              <w:rPr>
                <w:color w:val="000000"/>
                <w:szCs w:val="18"/>
                <w:lang w:eastAsia="zh-CN"/>
              </w:rPr>
              <w:t>DC_13A_n2A</w:t>
            </w:r>
          </w:p>
          <w:p w14:paraId="6F293363" w14:textId="77777777" w:rsidR="00AE2F5E" w:rsidRPr="00EF5447" w:rsidRDefault="00AE2F5E" w:rsidP="00215D8F">
            <w:pPr>
              <w:pStyle w:val="TAC"/>
              <w:rPr>
                <w:lang w:eastAsia="fi-FI"/>
              </w:rPr>
            </w:pPr>
            <w:r w:rsidRPr="00EF5447">
              <w:rPr>
                <w:color w:val="000000"/>
                <w:szCs w:val="18"/>
                <w:lang w:eastAsia="zh-CN"/>
              </w:rPr>
              <w:t>DC_66A_n2A</w:t>
            </w:r>
          </w:p>
        </w:tc>
      </w:tr>
      <w:tr w:rsidR="00AE2F5E" w:rsidRPr="00EF5447" w14:paraId="55FFDA9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A6998" w14:textId="77777777" w:rsidR="00AE2F5E" w:rsidRPr="00EF5447" w:rsidRDefault="00AE2F5E" w:rsidP="00215D8F">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761D737" w14:textId="77777777" w:rsidR="00AE2F5E" w:rsidRPr="00EF5447" w:rsidRDefault="00AE2F5E" w:rsidP="00215D8F">
            <w:pPr>
              <w:pStyle w:val="TAC"/>
              <w:rPr>
                <w:color w:val="000000"/>
                <w:szCs w:val="18"/>
                <w:lang w:eastAsia="zh-CN"/>
              </w:rPr>
            </w:pPr>
            <w:r w:rsidRPr="00EF5447">
              <w:rPr>
                <w:color w:val="000000"/>
                <w:szCs w:val="18"/>
                <w:lang w:eastAsia="zh-CN"/>
              </w:rPr>
              <w:t>DC_13A_n2A</w:t>
            </w:r>
          </w:p>
          <w:p w14:paraId="5F8A4181" w14:textId="77777777" w:rsidR="00AE2F5E" w:rsidRPr="00EF5447" w:rsidRDefault="00AE2F5E" w:rsidP="00215D8F">
            <w:pPr>
              <w:pStyle w:val="TAC"/>
              <w:rPr>
                <w:lang w:eastAsia="fi-FI"/>
              </w:rPr>
            </w:pPr>
            <w:r w:rsidRPr="00EF5447">
              <w:rPr>
                <w:color w:val="000000"/>
                <w:szCs w:val="18"/>
                <w:lang w:eastAsia="zh-CN"/>
              </w:rPr>
              <w:t>DC_66A_n2A</w:t>
            </w:r>
          </w:p>
        </w:tc>
      </w:tr>
      <w:tr w:rsidR="00AE2F5E" w:rsidRPr="00EF5447" w14:paraId="18A6732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729053" w14:textId="77777777" w:rsidR="00AE2F5E" w:rsidRPr="00EF5447" w:rsidRDefault="00AE2F5E" w:rsidP="00215D8F">
            <w:pPr>
              <w:pStyle w:val="TAC"/>
              <w:rPr>
                <w:color w:val="000000"/>
                <w:szCs w:val="18"/>
                <w:lang w:eastAsia="zh-CN"/>
              </w:rPr>
            </w:pPr>
            <w:r w:rsidRPr="00EF5447">
              <w:rPr>
                <w:lang w:eastAsia="ja-JP"/>
              </w:rPr>
              <w:t>DC_13A-66A_n5A</w:t>
            </w:r>
          </w:p>
        </w:tc>
        <w:tc>
          <w:tcPr>
            <w:tcW w:w="5862" w:type="dxa"/>
            <w:tcBorders>
              <w:top w:val="single" w:sz="4" w:space="0" w:color="auto"/>
              <w:left w:val="single" w:sz="4" w:space="0" w:color="auto"/>
              <w:bottom w:val="single" w:sz="4" w:space="0" w:color="auto"/>
              <w:right w:val="single" w:sz="4" w:space="0" w:color="auto"/>
            </w:tcBorders>
          </w:tcPr>
          <w:p w14:paraId="6D17B171" w14:textId="77777777" w:rsidR="00AE2F5E" w:rsidRPr="00EF5447" w:rsidRDefault="00AE2F5E" w:rsidP="00215D8F">
            <w:pPr>
              <w:pStyle w:val="TAC"/>
              <w:rPr>
                <w:b/>
                <w:lang w:eastAsia="fi-FI"/>
              </w:rPr>
            </w:pPr>
            <w:r w:rsidRPr="00EF5447">
              <w:rPr>
                <w:lang w:eastAsia="fi-FI"/>
              </w:rPr>
              <w:t>DC_13A_</w:t>
            </w:r>
            <w:r w:rsidRPr="00EF5447">
              <w:rPr>
                <w:lang w:eastAsia="ja-JP"/>
              </w:rPr>
              <w:t>n5A</w:t>
            </w:r>
          </w:p>
          <w:p w14:paraId="40FF2E77" w14:textId="77777777" w:rsidR="00AE2F5E" w:rsidRPr="00EF5447" w:rsidRDefault="00AE2F5E" w:rsidP="00215D8F">
            <w:pPr>
              <w:pStyle w:val="TAC"/>
              <w:rPr>
                <w:color w:val="000000"/>
                <w:szCs w:val="18"/>
                <w:lang w:eastAsia="zh-CN"/>
              </w:rPr>
            </w:pPr>
            <w:r w:rsidRPr="00B677E8">
              <w:rPr>
                <w:lang w:eastAsia="fi-FI"/>
              </w:rPr>
              <w:t>DC_66A_</w:t>
            </w:r>
            <w:r w:rsidRPr="00B677E8">
              <w:rPr>
                <w:lang w:eastAsia="ja-JP"/>
              </w:rPr>
              <w:t>n5A</w:t>
            </w:r>
          </w:p>
        </w:tc>
      </w:tr>
      <w:tr w:rsidR="00AE2F5E" w:rsidRPr="00EF5447" w14:paraId="50F5E11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9C9CE6" w14:textId="77777777" w:rsidR="00AE2F5E" w:rsidRPr="00EF5447" w:rsidRDefault="00AE2F5E" w:rsidP="00215D8F">
            <w:pPr>
              <w:pStyle w:val="TAC"/>
              <w:rPr>
                <w:color w:val="000000"/>
                <w:szCs w:val="18"/>
                <w:lang w:eastAsia="zh-CN"/>
              </w:rPr>
            </w:pPr>
            <w:r w:rsidRPr="00EF5447">
              <w:rPr>
                <w:color w:val="000000"/>
                <w:szCs w:val="18"/>
                <w:lang w:eastAsia="zh-CN"/>
              </w:rPr>
              <w:t>DC_13A-66A_n48A</w:t>
            </w:r>
          </w:p>
          <w:p w14:paraId="473BF574" w14:textId="77777777" w:rsidR="00AE2F5E" w:rsidRPr="00EF5447" w:rsidRDefault="00AE2F5E" w:rsidP="00215D8F">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2442B12" w14:textId="77777777" w:rsidR="00AE2F5E" w:rsidRPr="00EF5447" w:rsidRDefault="00AE2F5E" w:rsidP="00215D8F">
            <w:pPr>
              <w:pStyle w:val="TAC"/>
              <w:rPr>
                <w:noProof/>
                <w:szCs w:val="18"/>
                <w:lang w:eastAsia="zh-CN"/>
              </w:rPr>
            </w:pPr>
            <w:r w:rsidRPr="00EF5447">
              <w:rPr>
                <w:noProof/>
                <w:szCs w:val="18"/>
                <w:lang w:eastAsia="zh-CN"/>
              </w:rPr>
              <w:t>DC_13A_n48A</w:t>
            </w:r>
          </w:p>
          <w:p w14:paraId="6C3539C3" w14:textId="77777777" w:rsidR="00AE2F5E" w:rsidRPr="00EF5447" w:rsidRDefault="00AE2F5E" w:rsidP="00215D8F">
            <w:pPr>
              <w:pStyle w:val="TAC"/>
              <w:rPr>
                <w:lang w:eastAsia="fi-FI"/>
              </w:rPr>
            </w:pPr>
            <w:r w:rsidRPr="00EF5447">
              <w:rPr>
                <w:noProof/>
                <w:kern w:val="2"/>
                <w:szCs w:val="18"/>
                <w:lang w:eastAsia="zh-CN"/>
              </w:rPr>
              <w:t>DC_66A_n48A</w:t>
            </w:r>
          </w:p>
        </w:tc>
      </w:tr>
      <w:tr w:rsidR="00AE2F5E" w:rsidRPr="00EF5447" w14:paraId="2279E11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8A432" w14:textId="77777777" w:rsidR="00AE2F5E" w:rsidRPr="00EF5447" w:rsidRDefault="00AE2F5E" w:rsidP="00215D8F">
            <w:pPr>
              <w:pStyle w:val="TAC"/>
              <w:rPr>
                <w:color w:val="000000"/>
                <w:szCs w:val="18"/>
                <w:lang w:eastAsia="zh-CN"/>
              </w:rPr>
            </w:pPr>
            <w:r w:rsidRPr="00EF5447">
              <w:rPr>
                <w:color w:val="000000"/>
                <w:szCs w:val="18"/>
                <w:lang w:eastAsia="zh-CN"/>
              </w:rPr>
              <w:t>DC_13A-66A-66A_n48A</w:t>
            </w:r>
          </w:p>
          <w:p w14:paraId="434FC32B" w14:textId="77777777" w:rsidR="00AE2F5E" w:rsidRPr="00EF5447" w:rsidRDefault="00AE2F5E" w:rsidP="00215D8F">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65FF1A84" w14:textId="77777777" w:rsidR="00AE2F5E" w:rsidRPr="00EF5447" w:rsidRDefault="00AE2F5E" w:rsidP="00215D8F">
            <w:pPr>
              <w:pStyle w:val="TAC"/>
              <w:rPr>
                <w:noProof/>
                <w:szCs w:val="18"/>
                <w:lang w:eastAsia="zh-CN"/>
              </w:rPr>
            </w:pPr>
            <w:r w:rsidRPr="00EF5447">
              <w:rPr>
                <w:noProof/>
                <w:szCs w:val="18"/>
                <w:lang w:eastAsia="zh-CN"/>
              </w:rPr>
              <w:t>DC_13A_n48A</w:t>
            </w:r>
          </w:p>
          <w:p w14:paraId="06A92840" w14:textId="77777777" w:rsidR="00AE2F5E" w:rsidRPr="00EF5447" w:rsidRDefault="00AE2F5E" w:rsidP="00215D8F">
            <w:pPr>
              <w:pStyle w:val="TAC"/>
              <w:rPr>
                <w:lang w:eastAsia="fi-FI"/>
              </w:rPr>
            </w:pPr>
            <w:r w:rsidRPr="00EF5447">
              <w:rPr>
                <w:noProof/>
                <w:kern w:val="2"/>
                <w:szCs w:val="18"/>
                <w:lang w:eastAsia="zh-CN"/>
              </w:rPr>
              <w:t>DC_66A_n48A</w:t>
            </w:r>
          </w:p>
        </w:tc>
      </w:tr>
      <w:tr w:rsidR="00AE2F5E" w:rsidRPr="00EF5447" w14:paraId="0FB9D02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DE26A" w14:textId="77777777" w:rsidR="00AE2F5E" w:rsidRPr="00EF5447" w:rsidRDefault="00AE2F5E" w:rsidP="00215D8F">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67A3BDEB" w14:textId="77777777" w:rsidR="00AE2F5E" w:rsidRPr="00EF5447" w:rsidRDefault="00AE2F5E" w:rsidP="00215D8F">
            <w:pPr>
              <w:pStyle w:val="TAC"/>
              <w:rPr>
                <w:noProof/>
                <w:lang w:eastAsia="zh-CN"/>
              </w:rPr>
            </w:pPr>
            <w:r w:rsidRPr="00EF5447">
              <w:rPr>
                <w:lang w:eastAsia="fi-FI"/>
              </w:rPr>
              <w:t>DC_13A_n66A</w:t>
            </w:r>
          </w:p>
        </w:tc>
      </w:tr>
      <w:tr w:rsidR="00AE2F5E" w:rsidRPr="00EF5447" w14:paraId="0721DA1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3B565" w14:textId="77777777" w:rsidR="00AE2F5E" w:rsidRPr="00EF5447" w:rsidRDefault="00AE2F5E" w:rsidP="00215D8F">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002D13E" w14:textId="77777777" w:rsidR="00AE2F5E" w:rsidRPr="00EF5447" w:rsidRDefault="00AE2F5E" w:rsidP="00215D8F">
            <w:pPr>
              <w:pStyle w:val="TAC"/>
              <w:rPr>
                <w:lang w:eastAsia="fi-FI"/>
              </w:rPr>
            </w:pPr>
            <w:r w:rsidRPr="00EF5447">
              <w:rPr>
                <w:lang w:eastAsia="fi-FI"/>
              </w:rPr>
              <w:t>DC_13A_n66A</w:t>
            </w:r>
          </w:p>
        </w:tc>
      </w:tr>
      <w:tr w:rsidR="00AE2F5E" w:rsidRPr="00EF5447" w14:paraId="261BCA6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B78DE7" w14:textId="77777777" w:rsidR="00AE2F5E" w:rsidRPr="00EF5447" w:rsidRDefault="00AE2F5E" w:rsidP="00215D8F">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74CBA26A" w14:textId="77777777" w:rsidR="00AE2F5E" w:rsidRPr="00EF5447" w:rsidRDefault="00AE2F5E" w:rsidP="00215D8F">
            <w:pPr>
              <w:pStyle w:val="TAC"/>
              <w:rPr>
                <w:lang w:eastAsia="fi-FI"/>
              </w:rPr>
            </w:pPr>
            <w:r w:rsidRPr="00EF5447">
              <w:rPr>
                <w:lang w:eastAsia="fi-FI"/>
              </w:rPr>
              <w:t>DC_13A_</w:t>
            </w:r>
            <w:r w:rsidRPr="00EF5447">
              <w:rPr>
                <w:lang w:eastAsia="ja-JP"/>
              </w:rPr>
              <w:t>n77A</w:t>
            </w:r>
          </w:p>
          <w:p w14:paraId="4322B8E4" w14:textId="77777777" w:rsidR="00AE2F5E" w:rsidRPr="00EF5447" w:rsidRDefault="00AE2F5E" w:rsidP="00215D8F">
            <w:pPr>
              <w:pStyle w:val="TAC"/>
              <w:rPr>
                <w:lang w:eastAsia="fi-FI"/>
              </w:rPr>
            </w:pPr>
            <w:r w:rsidRPr="00EF5447">
              <w:rPr>
                <w:lang w:eastAsia="fi-FI"/>
              </w:rPr>
              <w:t>DC_66A_</w:t>
            </w:r>
            <w:r w:rsidRPr="00EF5447">
              <w:rPr>
                <w:lang w:eastAsia="ja-JP"/>
              </w:rPr>
              <w:t>n77A</w:t>
            </w:r>
          </w:p>
        </w:tc>
      </w:tr>
      <w:tr w:rsidR="00AE2F5E" w:rsidRPr="00EF5447" w14:paraId="146EFD4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2FFD5A" w14:textId="77777777" w:rsidR="00AE2F5E" w:rsidRPr="00EF5447" w:rsidRDefault="00AE2F5E" w:rsidP="00215D8F">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331720D1" w14:textId="77777777" w:rsidR="00AE2F5E" w:rsidRPr="00EF5447" w:rsidRDefault="00AE2F5E" w:rsidP="00215D8F">
            <w:pPr>
              <w:pStyle w:val="TAC"/>
            </w:pPr>
            <w:r w:rsidRPr="00EF5447">
              <w:t>DC_13A_n66A</w:t>
            </w:r>
          </w:p>
          <w:p w14:paraId="1952B178" w14:textId="77777777" w:rsidR="00AE2F5E" w:rsidRPr="00EF5447" w:rsidRDefault="00AE2F5E" w:rsidP="00215D8F">
            <w:pPr>
              <w:pStyle w:val="TAC"/>
              <w:rPr>
                <w:lang w:eastAsia="fi-FI"/>
              </w:rPr>
            </w:pPr>
            <w:r w:rsidRPr="00EF5447">
              <w:t>DC_13A_n77A</w:t>
            </w:r>
          </w:p>
        </w:tc>
      </w:tr>
      <w:tr w:rsidR="00AE2F5E" w:rsidRPr="00EF5447" w14:paraId="1BA8D8C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70E25" w14:textId="77777777" w:rsidR="00AE2F5E" w:rsidRPr="00EF5447" w:rsidRDefault="00AE2F5E" w:rsidP="00215D8F">
            <w:pPr>
              <w:pStyle w:val="TAC"/>
              <w:rPr>
                <w:lang w:eastAsia="fi-FI"/>
              </w:rPr>
            </w:pPr>
            <w:r w:rsidRPr="00EF5447">
              <w:t>DC_18A_n3A-n78A</w:t>
            </w:r>
          </w:p>
        </w:tc>
        <w:tc>
          <w:tcPr>
            <w:tcW w:w="5862" w:type="dxa"/>
            <w:tcBorders>
              <w:top w:val="single" w:sz="4" w:space="0" w:color="auto"/>
              <w:left w:val="single" w:sz="4" w:space="0" w:color="auto"/>
              <w:bottom w:val="single" w:sz="4" w:space="0" w:color="auto"/>
              <w:right w:val="single" w:sz="4" w:space="0" w:color="auto"/>
            </w:tcBorders>
            <w:hideMark/>
          </w:tcPr>
          <w:p w14:paraId="20E65F42" w14:textId="77777777" w:rsidR="00AE2F5E" w:rsidRPr="00EF5447" w:rsidRDefault="00AE2F5E" w:rsidP="00215D8F">
            <w:pPr>
              <w:pStyle w:val="TAC"/>
              <w:rPr>
                <w:rFonts w:eastAsia="Yu Mincho"/>
                <w:szCs w:val="18"/>
                <w:lang w:eastAsia="ja-JP"/>
              </w:rPr>
            </w:pPr>
            <w:r w:rsidRPr="00EF5447">
              <w:rPr>
                <w:rFonts w:eastAsia="Yu Mincho"/>
                <w:szCs w:val="18"/>
                <w:lang w:eastAsia="ja-JP"/>
              </w:rPr>
              <w:t>DC_18A_n3A</w:t>
            </w:r>
          </w:p>
          <w:p w14:paraId="40E13B33" w14:textId="77777777" w:rsidR="00AE2F5E" w:rsidRPr="00EF5447" w:rsidRDefault="00AE2F5E" w:rsidP="00215D8F">
            <w:pPr>
              <w:pStyle w:val="TAC"/>
              <w:rPr>
                <w:lang w:eastAsia="fi-FI"/>
              </w:rPr>
            </w:pPr>
            <w:r w:rsidRPr="00EF5447">
              <w:rPr>
                <w:rFonts w:eastAsia="Yu Mincho"/>
                <w:szCs w:val="18"/>
                <w:lang w:eastAsia="ja-JP"/>
              </w:rPr>
              <w:t>DC_18A_n78A</w:t>
            </w:r>
          </w:p>
        </w:tc>
      </w:tr>
      <w:tr w:rsidR="00AE2F5E" w:rsidRPr="00EF5447" w14:paraId="0477ADA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F45C" w14:textId="77777777" w:rsidR="00AE2F5E" w:rsidRPr="00EF5447" w:rsidRDefault="00AE2F5E" w:rsidP="00215D8F">
            <w:pPr>
              <w:pStyle w:val="TAC"/>
              <w:rPr>
                <w:color w:val="000000"/>
                <w:szCs w:val="18"/>
                <w:lang w:eastAsia="zh-CN"/>
              </w:rPr>
            </w:pPr>
            <w:r w:rsidRPr="00EF5447">
              <w:rPr>
                <w:color w:val="000000"/>
                <w:szCs w:val="18"/>
                <w:lang w:eastAsia="zh-CN"/>
              </w:rPr>
              <w:t>DC_13A-48A_n2A</w:t>
            </w:r>
          </w:p>
          <w:p w14:paraId="755836A0" w14:textId="77777777" w:rsidR="00AE2F5E" w:rsidRPr="00EF5447" w:rsidRDefault="00AE2F5E" w:rsidP="00215D8F">
            <w:pPr>
              <w:pStyle w:val="TAC"/>
              <w:rPr>
                <w:color w:val="000000"/>
                <w:szCs w:val="18"/>
                <w:lang w:eastAsia="zh-CN"/>
              </w:rPr>
            </w:pPr>
            <w:r w:rsidRPr="00EF5447">
              <w:rPr>
                <w:color w:val="000000"/>
                <w:szCs w:val="18"/>
                <w:lang w:eastAsia="zh-CN"/>
              </w:rPr>
              <w:t>DC_13A-48C_n2A</w:t>
            </w:r>
          </w:p>
          <w:p w14:paraId="543483B9" w14:textId="77777777" w:rsidR="00AE2F5E" w:rsidRPr="00EF5447" w:rsidRDefault="00AE2F5E" w:rsidP="00215D8F">
            <w:pPr>
              <w:pStyle w:val="TAC"/>
              <w:rPr>
                <w:color w:val="000000"/>
                <w:szCs w:val="18"/>
                <w:lang w:eastAsia="zh-CN"/>
              </w:rPr>
            </w:pPr>
            <w:r w:rsidRPr="00EF5447">
              <w:rPr>
                <w:color w:val="000000"/>
                <w:szCs w:val="18"/>
                <w:lang w:eastAsia="zh-CN"/>
              </w:rPr>
              <w:t>DC_13A-48D_n2A</w:t>
            </w:r>
          </w:p>
          <w:p w14:paraId="7DAE23C0" w14:textId="77777777" w:rsidR="00AE2F5E" w:rsidRPr="00EF5447" w:rsidRDefault="00AE2F5E" w:rsidP="00215D8F">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1C9E6AE6" w14:textId="77777777" w:rsidR="00AE2F5E" w:rsidRPr="00EF5447" w:rsidRDefault="00AE2F5E" w:rsidP="00215D8F">
            <w:pPr>
              <w:pStyle w:val="TAC"/>
              <w:rPr>
                <w:rFonts w:eastAsia="Yu Mincho"/>
                <w:szCs w:val="18"/>
                <w:lang w:eastAsia="ja-JP"/>
              </w:rPr>
            </w:pPr>
            <w:r w:rsidRPr="00EF5447">
              <w:rPr>
                <w:color w:val="000000"/>
                <w:szCs w:val="18"/>
                <w:lang w:eastAsia="zh-CN"/>
              </w:rPr>
              <w:t>DC_13A_n2A</w:t>
            </w:r>
          </w:p>
        </w:tc>
      </w:tr>
      <w:tr w:rsidR="00AE2F5E" w:rsidRPr="00EF5447" w14:paraId="7933BF7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CDC8A" w14:textId="77777777" w:rsidR="00AE2F5E" w:rsidRPr="00EF5447" w:rsidRDefault="00AE2F5E" w:rsidP="00215D8F">
            <w:pPr>
              <w:pStyle w:val="TAC"/>
              <w:rPr>
                <w:lang w:eastAsia="zh-CN"/>
              </w:rPr>
            </w:pPr>
            <w:r w:rsidRPr="00EF5447">
              <w:rPr>
                <w:lang w:eastAsia="zh-CN"/>
              </w:rPr>
              <w:t>DC_13A-48A_n66A</w:t>
            </w:r>
          </w:p>
          <w:p w14:paraId="65B59F47" w14:textId="77777777" w:rsidR="00AE2F5E" w:rsidRPr="00EF5447" w:rsidRDefault="00AE2F5E" w:rsidP="00215D8F">
            <w:pPr>
              <w:pStyle w:val="TAC"/>
              <w:rPr>
                <w:lang w:eastAsia="zh-CN"/>
              </w:rPr>
            </w:pPr>
            <w:r w:rsidRPr="00EF5447">
              <w:rPr>
                <w:rFonts w:cs="Arial"/>
                <w:color w:val="222222"/>
                <w:shd w:val="clear" w:color="auto" w:fill="FFFFFF"/>
              </w:rPr>
              <w:t>DC_13A-48C_n66A</w:t>
            </w:r>
          </w:p>
          <w:p w14:paraId="03AC5E75" w14:textId="77777777" w:rsidR="00AE2F5E" w:rsidRPr="00EF5447" w:rsidRDefault="00AE2F5E" w:rsidP="00215D8F">
            <w:pPr>
              <w:pStyle w:val="TAC"/>
              <w:rPr>
                <w:lang w:eastAsia="zh-CN"/>
              </w:rPr>
            </w:pPr>
            <w:r w:rsidRPr="00EF5447">
              <w:rPr>
                <w:lang w:eastAsia="zh-CN"/>
              </w:rPr>
              <w:t>DC_13A-48D_n66A</w:t>
            </w:r>
          </w:p>
          <w:p w14:paraId="06B0650E" w14:textId="77777777" w:rsidR="00AE2F5E" w:rsidRPr="00EF5447" w:rsidRDefault="00AE2F5E" w:rsidP="00215D8F">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821868E" w14:textId="77777777" w:rsidR="00AE2F5E" w:rsidRPr="00EF5447" w:rsidRDefault="00AE2F5E" w:rsidP="00215D8F">
            <w:pPr>
              <w:pStyle w:val="TAC"/>
              <w:rPr>
                <w:rFonts w:eastAsia="Yu Mincho"/>
                <w:szCs w:val="18"/>
                <w:lang w:eastAsia="ja-JP"/>
              </w:rPr>
            </w:pPr>
            <w:r w:rsidRPr="00EF5447">
              <w:rPr>
                <w:color w:val="000000"/>
                <w:szCs w:val="18"/>
                <w:lang w:eastAsia="zh-CN"/>
              </w:rPr>
              <w:t>DC_13A_n66A</w:t>
            </w:r>
          </w:p>
        </w:tc>
      </w:tr>
      <w:tr w:rsidR="00AE2F5E" w:rsidRPr="00EF5447" w14:paraId="32A8B9F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4515D1" w14:textId="77777777" w:rsidR="00AE2F5E" w:rsidRPr="00EF5447" w:rsidRDefault="00AE2F5E" w:rsidP="00215D8F">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6262C7D1" w14:textId="77777777" w:rsidR="00AE2F5E" w:rsidRPr="00EF5447" w:rsidRDefault="00AE2F5E" w:rsidP="00215D8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298956A" w14:textId="77777777" w:rsidR="00AE2F5E" w:rsidRPr="00EF5447" w:rsidRDefault="00AE2F5E" w:rsidP="00215D8F">
            <w:pPr>
              <w:pStyle w:val="TAC"/>
              <w:rPr>
                <w:lang w:eastAsia="ja-JP"/>
              </w:rPr>
            </w:pPr>
            <w:r w:rsidRPr="00EF5447">
              <w:rPr>
                <w:rFonts w:eastAsia="Malgun Gothic" w:cs="Arial"/>
                <w:color w:val="000000"/>
                <w:szCs w:val="18"/>
                <w:lang w:eastAsia="ko-KR"/>
              </w:rPr>
              <w:t>DC_18A_n77A</w:t>
            </w:r>
          </w:p>
        </w:tc>
      </w:tr>
      <w:tr w:rsidR="00AE2F5E" w:rsidRPr="00EF5447" w14:paraId="22C3B9A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3AE0D" w14:textId="77777777" w:rsidR="00AE2F5E" w:rsidRPr="00EF5447" w:rsidRDefault="00AE2F5E" w:rsidP="00215D8F">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5868E75D" w14:textId="77777777" w:rsidR="00AE2F5E" w:rsidRPr="00EF5447" w:rsidRDefault="00AE2F5E" w:rsidP="00215D8F">
            <w:pPr>
              <w:pStyle w:val="TAC"/>
              <w:rPr>
                <w:lang w:eastAsia="ja-JP"/>
              </w:rPr>
            </w:pPr>
            <w:r w:rsidRPr="00EF5447">
              <w:rPr>
                <w:lang w:eastAsia="ja-JP"/>
              </w:rPr>
              <w:t>DC_14A_n2A</w:t>
            </w:r>
          </w:p>
          <w:p w14:paraId="4B80AEEE" w14:textId="77777777" w:rsidR="00AE2F5E" w:rsidRPr="00EF5447" w:rsidRDefault="00AE2F5E" w:rsidP="00215D8F">
            <w:pPr>
              <w:pStyle w:val="TAC"/>
              <w:rPr>
                <w:color w:val="000000"/>
                <w:szCs w:val="18"/>
                <w:lang w:eastAsia="zh-CN"/>
              </w:rPr>
            </w:pPr>
            <w:r w:rsidRPr="00EF5447">
              <w:rPr>
                <w:lang w:eastAsia="ja-JP"/>
              </w:rPr>
              <w:t>DC_66A_n2A</w:t>
            </w:r>
          </w:p>
        </w:tc>
      </w:tr>
      <w:tr w:rsidR="00AE2F5E" w:rsidRPr="00EF5447" w14:paraId="2E8CD03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50ECF" w14:textId="77777777" w:rsidR="00AE2F5E" w:rsidRPr="00EF5447" w:rsidRDefault="00AE2F5E" w:rsidP="00215D8F">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4205F351" w14:textId="77777777" w:rsidR="00AE2F5E" w:rsidRPr="00EF5447" w:rsidRDefault="00AE2F5E" w:rsidP="00215D8F">
            <w:pPr>
              <w:pStyle w:val="TAC"/>
              <w:rPr>
                <w:lang w:eastAsia="ja-JP"/>
              </w:rPr>
            </w:pPr>
            <w:r w:rsidRPr="00EF5447">
              <w:rPr>
                <w:lang w:eastAsia="ja-JP"/>
              </w:rPr>
              <w:t>DC_14A_n2A</w:t>
            </w:r>
          </w:p>
          <w:p w14:paraId="79543547" w14:textId="77777777" w:rsidR="00AE2F5E" w:rsidRPr="00EF5447" w:rsidRDefault="00AE2F5E" w:rsidP="00215D8F">
            <w:pPr>
              <w:pStyle w:val="TAC"/>
              <w:rPr>
                <w:color w:val="000000"/>
                <w:szCs w:val="18"/>
                <w:lang w:eastAsia="zh-CN"/>
              </w:rPr>
            </w:pPr>
            <w:r w:rsidRPr="00EF5447">
              <w:rPr>
                <w:lang w:eastAsia="ja-JP"/>
              </w:rPr>
              <w:t>DC_66A_n2A</w:t>
            </w:r>
          </w:p>
        </w:tc>
      </w:tr>
      <w:tr w:rsidR="00AE2F5E" w:rsidRPr="00EF5447" w14:paraId="337332D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DA048" w14:textId="77777777" w:rsidR="00AE2F5E" w:rsidRPr="00EF5447" w:rsidRDefault="00AE2F5E" w:rsidP="00215D8F">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6A9AC81D" w14:textId="77777777" w:rsidR="00AE2F5E" w:rsidRPr="00EF5447" w:rsidRDefault="00AE2F5E" w:rsidP="00215D8F">
            <w:pPr>
              <w:pStyle w:val="TAC"/>
              <w:rPr>
                <w:lang w:eastAsia="ja-JP"/>
              </w:rPr>
            </w:pPr>
            <w:r w:rsidRPr="00EF5447">
              <w:rPr>
                <w:lang w:eastAsia="ja-JP"/>
              </w:rPr>
              <w:t>DC_14A_n66A</w:t>
            </w:r>
          </w:p>
          <w:p w14:paraId="4EFBF858" w14:textId="77777777" w:rsidR="00AE2F5E" w:rsidRPr="00EF5447" w:rsidRDefault="00AE2F5E" w:rsidP="00215D8F">
            <w:pPr>
              <w:pStyle w:val="TAC"/>
              <w:rPr>
                <w:lang w:eastAsia="ja-JP"/>
              </w:rPr>
            </w:pPr>
            <w:r w:rsidRPr="00EF5447">
              <w:rPr>
                <w:lang w:eastAsia="ja-JP"/>
              </w:rPr>
              <w:t>DC_66A_n66A</w:t>
            </w:r>
            <w:r w:rsidRPr="00EF5447">
              <w:rPr>
                <w:vertAlign w:val="superscript"/>
                <w:lang w:eastAsia="fi-FI"/>
              </w:rPr>
              <w:t>2</w:t>
            </w:r>
          </w:p>
        </w:tc>
      </w:tr>
      <w:tr w:rsidR="00AE2F5E" w:rsidRPr="00EF5447" w14:paraId="5DEC2A7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715683" w14:textId="77777777" w:rsidR="00AE2F5E" w:rsidRPr="00EF5447" w:rsidRDefault="00AE2F5E" w:rsidP="00215D8F">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4810D095" w14:textId="77777777" w:rsidR="00AE2F5E" w:rsidRPr="00EF5447" w:rsidRDefault="00AE2F5E" w:rsidP="00215D8F">
            <w:pPr>
              <w:pStyle w:val="TAC"/>
            </w:pPr>
            <w:r w:rsidRPr="00EF5447">
              <w:t>DC_18A_n</w:t>
            </w:r>
            <w:r w:rsidRPr="00EF5447">
              <w:rPr>
                <w:lang w:eastAsia="zh-CN"/>
              </w:rPr>
              <w:t>3</w:t>
            </w:r>
            <w:r w:rsidRPr="00EF5447">
              <w:t>A</w:t>
            </w:r>
          </w:p>
          <w:p w14:paraId="481EBAAC" w14:textId="77777777" w:rsidR="00AE2F5E" w:rsidRPr="00EF5447" w:rsidRDefault="00AE2F5E" w:rsidP="00215D8F">
            <w:pPr>
              <w:pStyle w:val="TAC"/>
              <w:rPr>
                <w:lang w:eastAsia="ja-JP"/>
              </w:rPr>
            </w:pPr>
            <w:r w:rsidRPr="00EF5447">
              <w:t>DC_18A_n</w:t>
            </w:r>
            <w:r w:rsidRPr="00EF5447">
              <w:rPr>
                <w:lang w:eastAsia="zh-CN"/>
              </w:rPr>
              <w:t>41</w:t>
            </w:r>
            <w:r w:rsidRPr="00EF5447">
              <w:t>A</w:t>
            </w:r>
          </w:p>
        </w:tc>
      </w:tr>
      <w:tr w:rsidR="00AE2F5E" w:rsidRPr="00EF5447" w14:paraId="5A5073B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259967" w14:textId="77777777" w:rsidR="00AE2F5E" w:rsidRPr="00EF5447" w:rsidRDefault="00AE2F5E" w:rsidP="00215D8F">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657AE885" w14:textId="77777777" w:rsidR="00AE2F5E" w:rsidRPr="00EF5447" w:rsidRDefault="00AE2F5E" w:rsidP="00215D8F">
            <w:pPr>
              <w:pStyle w:val="TAC"/>
            </w:pPr>
            <w:r w:rsidRPr="00EF5447">
              <w:t>DC_18A_n</w:t>
            </w:r>
            <w:r w:rsidRPr="00EF5447">
              <w:rPr>
                <w:lang w:eastAsia="zh-CN"/>
              </w:rPr>
              <w:t>28</w:t>
            </w:r>
            <w:r w:rsidRPr="00EF5447">
              <w:t>A</w:t>
            </w:r>
          </w:p>
          <w:p w14:paraId="373729EE" w14:textId="77777777" w:rsidR="00AE2F5E" w:rsidRPr="00EF5447" w:rsidRDefault="00AE2F5E" w:rsidP="00215D8F">
            <w:pPr>
              <w:pStyle w:val="TAC"/>
              <w:rPr>
                <w:lang w:eastAsia="ja-JP"/>
              </w:rPr>
            </w:pPr>
            <w:r w:rsidRPr="00EF5447">
              <w:t>DC_18A_n</w:t>
            </w:r>
            <w:r w:rsidRPr="00EF5447">
              <w:rPr>
                <w:lang w:eastAsia="zh-CN"/>
              </w:rPr>
              <w:t>41</w:t>
            </w:r>
            <w:r w:rsidRPr="00EF5447">
              <w:t>A</w:t>
            </w:r>
          </w:p>
        </w:tc>
      </w:tr>
      <w:tr w:rsidR="00AE2F5E" w:rsidRPr="00EF5447" w14:paraId="57CD31D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40EAB" w14:textId="77777777" w:rsidR="00AE2F5E" w:rsidRPr="00EF5447" w:rsidRDefault="00AE2F5E" w:rsidP="00215D8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639223" w14:textId="77777777" w:rsidR="00AE2F5E" w:rsidRPr="00EF5447" w:rsidRDefault="00AE2F5E" w:rsidP="00215D8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CE9FE4B" w14:textId="77777777" w:rsidR="00AE2F5E" w:rsidRPr="00EF5447" w:rsidRDefault="00AE2F5E" w:rsidP="00215D8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AE2F5E" w:rsidRPr="00EF5447" w14:paraId="3CABBBC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FE5148" w14:textId="77777777" w:rsidR="00AE2F5E" w:rsidRPr="00EF5447" w:rsidRDefault="00AE2F5E" w:rsidP="00215D8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881363C" w14:textId="77777777" w:rsidR="00AE2F5E" w:rsidRPr="00EF5447" w:rsidRDefault="00AE2F5E" w:rsidP="00215D8F">
            <w:pPr>
              <w:pStyle w:val="TAC"/>
              <w:rPr>
                <w:noProof/>
                <w:lang w:eastAsia="zh-CN"/>
              </w:rPr>
            </w:pPr>
            <w:r w:rsidRPr="00EF5447">
              <w:rPr>
                <w:noProof/>
                <w:lang w:eastAsia="zh-CN"/>
              </w:rPr>
              <w:t>DC_18A_n28A</w:t>
            </w:r>
          </w:p>
          <w:p w14:paraId="500A7808" w14:textId="77777777" w:rsidR="00AE2F5E" w:rsidRPr="00EF5447" w:rsidRDefault="00AE2F5E" w:rsidP="00215D8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AE2F5E" w:rsidRPr="00EF5447" w14:paraId="0A00EDE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4E7D5C" w14:textId="77777777" w:rsidR="00AE2F5E" w:rsidRPr="00EF5447" w:rsidRDefault="00AE2F5E" w:rsidP="00215D8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2BE646" w14:textId="77777777" w:rsidR="00AE2F5E" w:rsidRPr="00EF5447" w:rsidRDefault="00AE2F5E" w:rsidP="00215D8F">
            <w:pPr>
              <w:pStyle w:val="TAC"/>
              <w:rPr>
                <w:noProof/>
                <w:lang w:eastAsia="zh-CN"/>
              </w:rPr>
            </w:pPr>
            <w:r w:rsidRPr="00EF5447">
              <w:rPr>
                <w:noProof/>
                <w:lang w:eastAsia="zh-CN"/>
              </w:rPr>
              <w:t>DC_18A_n78A</w:t>
            </w:r>
          </w:p>
          <w:p w14:paraId="502DD994" w14:textId="77777777" w:rsidR="00AE2F5E" w:rsidRPr="00EF5447" w:rsidRDefault="00AE2F5E" w:rsidP="00215D8F">
            <w:pPr>
              <w:pStyle w:val="TAC"/>
              <w:rPr>
                <w:noProof/>
                <w:lang w:eastAsia="zh-CN"/>
              </w:rPr>
            </w:pPr>
            <w:r w:rsidRPr="00EF5447">
              <w:rPr>
                <w:noProof/>
                <w:lang w:eastAsia="zh-CN"/>
              </w:rPr>
              <w:t>DC_28A_n78A</w:t>
            </w:r>
          </w:p>
        </w:tc>
      </w:tr>
      <w:tr w:rsidR="00AE2F5E" w:rsidRPr="00EF5447" w14:paraId="07CD1C8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B3FA1B" w14:textId="77777777" w:rsidR="00AE2F5E" w:rsidRPr="00EF5447" w:rsidRDefault="00AE2F5E" w:rsidP="00215D8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38EBE50" w14:textId="77777777" w:rsidR="00AE2F5E" w:rsidRPr="00EF5447" w:rsidRDefault="00AE2F5E" w:rsidP="00215D8F">
            <w:pPr>
              <w:pStyle w:val="TAC"/>
              <w:rPr>
                <w:noProof/>
                <w:lang w:eastAsia="zh-CN"/>
              </w:rPr>
            </w:pPr>
            <w:r w:rsidRPr="00EF5447">
              <w:rPr>
                <w:noProof/>
                <w:lang w:eastAsia="zh-CN"/>
              </w:rPr>
              <w:t>DC_18A_n28A</w:t>
            </w:r>
          </w:p>
          <w:p w14:paraId="46280177" w14:textId="77777777" w:rsidR="00AE2F5E" w:rsidRPr="00EF5447" w:rsidRDefault="00AE2F5E" w:rsidP="00215D8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AE2F5E" w:rsidRPr="00EF5447" w14:paraId="6C0F7C9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D43C2" w14:textId="77777777" w:rsidR="00AE2F5E" w:rsidRPr="00EF5447" w:rsidRDefault="00AE2F5E" w:rsidP="00215D8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AD50F3" w14:textId="77777777" w:rsidR="00AE2F5E" w:rsidRPr="00EF5447" w:rsidRDefault="00AE2F5E" w:rsidP="00215D8F">
            <w:pPr>
              <w:pStyle w:val="TAC"/>
              <w:rPr>
                <w:noProof/>
                <w:lang w:eastAsia="zh-CN"/>
              </w:rPr>
            </w:pPr>
            <w:r w:rsidRPr="00EF5447">
              <w:rPr>
                <w:noProof/>
                <w:lang w:eastAsia="zh-CN"/>
              </w:rPr>
              <w:t>DC_18A_n79A</w:t>
            </w:r>
          </w:p>
          <w:p w14:paraId="4F07748F" w14:textId="77777777" w:rsidR="00AE2F5E" w:rsidRPr="00EF5447" w:rsidRDefault="00AE2F5E" w:rsidP="00215D8F">
            <w:pPr>
              <w:pStyle w:val="TAC"/>
              <w:rPr>
                <w:noProof/>
                <w:lang w:eastAsia="zh-CN"/>
              </w:rPr>
            </w:pPr>
            <w:r w:rsidRPr="00EF5447">
              <w:rPr>
                <w:noProof/>
                <w:lang w:eastAsia="zh-CN"/>
              </w:rPr>
              <w:t>DC_28A_n79A</w:t>
            </w:r>
          </w:p>
        </w:tc>
      </w:tr>
      <w:tr w:rsidR="00AE2F5E" w:rsidRPr="00EF5447" w14:paraId="54D1541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AD916" w14:textId="77777777" w:rsidR="00AE2F5E" w:rsidRPr="00EF5447" w:rsidRDefault="00AE2F5E" w:rsidP="00215D8F">
            <w:pPr>
              <w:pStyle w:val="TAC"/>
              <w:rPr>
                <w:lang w:eastAsia="fi-FI"/>
              </w:rPr>
            </w:pPr>
            <w:r w:rsidRPr="00EF5447">
              <w:rPr>
                <w:lang w:eastAsia="fi-FI"/>
              </w:rPr>
              <w:lastRenderedPageBreak/>
              <w:t>DC_18A-</w:t>
            </w:r>
            <w:r w:rsidRPr="00EF5447">
              <w:rPr>
                <w:lang w:eastAsia="zh-CN"/>
              </w:rPr>
              <w:t>41</w:t>
            </w:r>
            <w:r w:rsidRPr="00EF5447">
              <w:rPr>
                <w:lang w:eastAsia="fi-FI"/>
              </w:rPr>
              <w:t>A_n</w:t>
            </w:r>
            <w:r w:rsidRPr="00EF5447">
              <w:rPr>
                <w:lang w:eastAsia="zh-CN"/>
              </w:rPr>
              <w:t>3</w:t>
            </w:r>
            <w:r w:rsidRPr="00EF5447">
              <w:rPr>
                <w:lang w:eastAsia="fi-FI"/>
              </w:rPr>
              <w:t>A</w:t>
            </w:r>
          </w:p>
          <w:p w14:paraId="6BD6F822" w14:textId="77777777" w:rsidR="00AE2F5E" w:rsidRPr="00EF5447" w:rsidRDefault="00AE2F5E" w:rsidP="00215D8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0FA13B5" w14:textId="77777777" w:rsidR="00AE2F5E" w:rsidRPr="00EF5447" w:rsidRDefault="00AE2F5E" w:rsidP="00215D8F">
            <w:pPr>
              <w:pStyle w:val="TAC"/>
              <w:rPr>
                <w:noProof/>
                <w:lang w:eastAsia="zh-CN"/>
              </w:rPr>
            </w:pPr>
            <w:r w:rsidRPr="00EF5447">
              <w:rPr>
                <w:noProof/>
                <w:lang w:eastAsia="zh-CN"/>
              </w:rPr>
              <w:t>DC_18A_n3A</w:t>
            </w:r>
          </w:p>
          <w:p w14:paraId="04D2DB34" w14:textId="77777777" w:rsidR="00AE2F5E" w:rsidRPr="00EF5447" w:rsidRDefault="00AE2F5E" w:rsidP="00215D8F">
            <w:pPr>
              <w:pStyle w:val="TAC"/>
              <w:rPr>
                <w:noProof/>
                <w:lang w:eastAsia="zh-CN"/>
              </w:rPr>
            </w:pPr>
            <w:r w:rsidRPr="00EF5447">
              <w:rPr>
                <w:noProof/>
                <w:lang w:eastAsia="zh-CN"/>
              </w:rPr>
              <w:t>DC_41A_n3A</w:t>
            </w:r>
          </w:p>
          <w:p w14:paraId="28300234" w14:textId="77777777" w:rsidR="00AE2F5E" w:rsidRPr="00EF5447" w:rsidRDefault="00AE2F5E" w:rsidP="00215D8F">
            <w:pPr>
              <w:pStyle w:val="TAC"/>
              <w:rPr>
                <w:noProof/>
                <w:lang w:eastAsia="zh-CN"/>
              </w:rPr>
            </w:pPr>
            <w:r w:rsidRPr="00EF5447">
              <w:rPr>
                <w:noProof/>
                <w:lang w:eastAsia="zh-CN"/>
              </w:rPr>
              <w:t>DC_41C_n3A</w:t>
            </w:r>
          </w:p>
        </w:tc>
      </w:tr>
      <w:tr w:rsidR="00AE2F5E" w:rsidRPr="00EF5447" w14:paraId="0A2DF2C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3CFF7" w14:textId="77777777" w:rsidR="00AE2F5E" w:rsidRPr="00EF5447" w:rsidRDefault="00AE2F5E" w:rsidP="00215D8F">
            <w:pPr>
              <w:pStyle w:val="TAC"/>
              <w:rPr>
                <w:lang w:eastAsia="fi-FI"/>
              </w:rPr>
            </w:pPr>
            <w:r w:rsidRPr="00EF5447">
              <w:rPr>
                <w:lang w:eastAsia="fi-FI"/>
              </w:rPr>
              <w:t>DC_18A-</w:t>
            </w:r>
            <w:r w:rsidRPr="00EF5447">
              <w:rPr>
                <w:lang w:eastAsia="zh-CN"/>
              </w:rPr>
              <w:t>41</w:t>
            </w:r>
            <w:r w:rsidRPr="00EF5447">
              <w:rPr>
                <w:lang w:eastAsia="fi-FI"/>
              </w:rPr>
              <w:t>A_n77A</w:t>
            </w:r>
          </w:p>
          <w:p w14:paraId="2A9E403A" w14:textId="77777777" w:rsidR="00AE2F5E" w:rsidRPr="00EF5447" w:rsidRDefault="00AE2F5E" w:rsidP="00215D8F">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1412B08A" w14:textId="77777777" w:rsidR="00AE2F5E" w:rsidRPr="00EF5447" w:rsidRDefault="00AE2F5E" w:rsidP="00215D8F">
            <w:pPr>
              <w:pStyle w:val="TAC"/>
              <w:rPr>
                <w:lang w:eastAsia="zh-CN"/>
              </w:rPr>
            </w:pPr>
            <w:r w:rsidRPr="00EF5447">
              <w:rPr>
                <w:lang w:eastAsia="fi-FI"/>
              </w:rPr>
              <w:t>DC_</w:t>
            </w:r>
            <w:r w:rsidRPr="00EF5447">
              <w:rPr>
                <w:lang w:eastAsia="zh-CN"/>
              </w:rPr>
              <w:t>18</w:t>
            </w:r>
            <w:r w:rsidRPr="00EF5447">
              <w:rPr>
                <w:lang w:eastAsia="fi-FI"/>
              </w:rPr>
              <w:t>A_n77A</w:t>
            </w:r>
          </w:p>
          <w:p w14:paraId="2C0B4BD7" w14:textId="77777777" w:rsidR="00AE2F5E" w:rsidRPr="00EF5447" w:rsidRDefault="00AE2F5E" w:rsidP="00215D8F">
            <w:pPr>
              <w:pStyle w:val="TAC"/>
              <w:rPr>
                <w:lang w:eastAsia="zh-CN"/>
              </w:rPr>
            </w:pPr>
            <w:r w:rsidRPr="00EF5447">
              <w:rPr>
                <w:lang w:eastAsia="fi-FI"/>
              </w:rPr>
              <w:t>DC_</w:t>
            </w:r>
            <w:r w:rsidRPr="00EF5447">
              <w:rPr>
                <w:lang w:eastAsia="zh-CN"/>
              </w:rPr>
              <w:t>41</w:t>
            </w:r>
            <w:r w:rsidRPr="00EF5447">
              <w:rPr>
                <w:lang w:eastAsia="fi-FI"/>
              </w:rPr>
              <w:t>A_n77A</w:t>
            </w:r>
          </w:p>
          <w:p w14:paraId="4869494D" w14:textId="77777777" w:rsidR="00AE2F5E" w:rsidRPr="00EF5447" w:rsidRDefault="00AE2F5E" w:rsidP="00215D8F">
            <w:pPr>
              <w:pStyle w:val="TAC"/>
              <w:rPr>
                <w:noProof/>
                <w:lang w:eastAsia="zh-CN"/>
              </w:rPr>
            </w:pPr>
            <w:r w:rsidRPr="00EF5447">
              <w:rPr>
                <w:lang w:eastAsia="fi-FI"/>
              </w:rPr>
              <w:t>DC_</w:t>
            </w:r>
            <w:r w:rsidRPr="00EF5447">
              <w:rPr>
                <w:lang w:eastAsia="zh-CN"/>
              </w:rPr>
              <w:t>41C</w:t>
            </w:r>
            <w:r w:rsidRPr="00EF5447">
              <w:rPr>
                <w:lang w:eastAsia="fi-FI"/>
              </w:rPr>
              <w:t>_n77A</w:t>
            </w:r>
          </w:p>
        </w:tc>
      </w:tr>
      <w:tr w:rsidR="00AE2F5E" w:rsidRPr="00EF5447" w14:paraId="1D4F991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79409" w14:textId="77777777" w:rsidR="00AE2F5E" w:rsidRPr="00EF5447" w:rsidRDefault="00AE2F5E" w:rsidP="00215D8F">
            <w:pPr>
              <w:pStyle w:val="TAC"/>
              <w:rPr>
                <w:lang w:eastAsia="fi-FI"/>
              </w:rPr>
            </w:pPr>
            <w:r w:rsidRPr="00EF5447">
              <w:rPr>
                <w:lang w:eastAsia="fi-FI"/>
              </w:rPr>
              <w:t>DC_18A-</w:t>
            </w:r>
            <w:r w:rsidRPr="00EF5447">
              <w:rPr>
                <w:lang w:eastAsia="zh-CN"/>
              </w:rPr>
              <w:t>41</w:t>
            </w:r>
            <w:r w:rsidRPr="00EF5447">
              <w:rPr>
                <w:lang w:eastAsia="fi-FI"/>
              </w:rPr>
              <w:t>A_n78A</w:t>
            </w:r>
          </w:p>
          <w:p w14:paraId="4686EBA5" w14:textId="77777777" w:rsidR="00AE2F5E" w:rsidRPr="00EF5447" w:rsidRDefault="00AE2F5E" w:rsidP="00215D8F">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410AF2A1" w14:textId="77777777" w:rsidR="00AE2F5E" w:rsidRPr="00EF5447" w:rsidRDefault="00AE2F5E" w:rsidP="00215D8F">
            <w:pPr>
              <w:pStyle w:val="TAC"/>
              <w:rPr>
                <w:lang w:eastAsia="zh-CN"/>
              </w:rPr>
            </w:pPr>
            <w:r w:rsidRPr="00EF5447">
              <w:rPr>
                <w:lang w:eastAsia="fi-FI"/>
              </w:rPr>
              <w:t>DC_</w:t>
            </w:r>
            <w:r w:rsidRPr="00EF5447">
              <w:rPr>
                <w:lang w:eastAsia="zh-CN"/>
              </w:rPr>
              <w:t>18</w:t>
            </w:r>
            <w:r w:rsidRPr="00EF5447">
              <w:rPr>
                <w:lang w:eastAsia="fi-FI"/>
              </w:rPr>
              <w:t>A_n78A</w:t>
            </w:r>
          </w:p>
          <w:p w14:paraId="5C0AF496" w14:textId="77777777" w:rsidR="00AE2F5E" w:rsidRPr="00EF5447" w:rsidRDefault="00AE2F5E" w:rsidP="00215D8F">
            <w:pPr>
              <w:pStyle w:val="TAC"/>
              <w:rPr>
                <w:lang w:eastAsia="zh-CN"/>
              </w:rPr>
            </w:pPr>
            <w:r w:rsidRPr="00EF5447">
              <w:rPr>
                <w:lang w:eastAsia="fi-FI"/>
              </w:rPr>
              <w:t>DC_</w:t>
            </w:r>
            <w:r w:rsidRPr="00EF5447">
              <w:rPr>
                <w:lang w:eastAsia="zh-CN"/>
              </w:rPr>
              <w:t>41</w:t>
            </w:r>
            <w:r w:rsidRPr="00EF5447">
              <w:rPr>
                <w:lang w:eastAsia="fi-FI"/>
              </w:rPr>
              <w:t>A_n78A</w:t>
            </w:r>
          </w:p>
          <w:p w14:paraId="2B560020" w14:textId="77777777" w:rsidR="00AE2F5E" w:rsidRPr="00EF5447" w:rsidRDefault="00AE2F5E" w:rsidP="00215D8F">
            <w:pPr>
              <w:pStyle w:val="TAC"/>
              <w:rPr>
                <w:lang w:eastAsia="fi-FI"/>
              </w:rPr>
            </w:pPr>
            <w:r w:rsidRPr="00EF5447">
              <w:rPr>
                <w:lang w:eastAsia="fi-FI"/>
              </w:rPr>
              <w:t>DC_</w:t>
            </w:r>
            <w:r w:rsidRPr="00EF5447">
              <w:rPr>
                <w:lang w:eastAsia="zh-CN"/>
              </w:rPr>
              <w:t>41C</w:t>
            </w:r>
            <w:r w:rsidRPr="00EF5447">
              <w:rPr>
                <w:lang w:eastAsia="fi-FI"/>
              </w:rPr>
              <w:t>_n78A</w:t>
            </w:r>
          </w:p>
        </w:tc>
      </w:tr>
      <w:tr w:rsidR="00AE2F5E" w:rsidRPr="00EF5447" w14:paraId="66A275F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B14D3F" w14:textId="77777777" w:rsidR="00AE2F5E" w:rsidRPr="00EF5447" w:rsidRDefault="00AE2F5E" w:rsidP="00215D8F">
            <w:pPr>
              <w:pStyle w:val="TAC"/>
              <w:rPr>
                <w:lang w:eastAsia="fi-FI"/>
              </w:rPr>
            </w:pPr>
            <w:r w:rsidRPr="00EF5447">
              <w:t>DC_18A_n41A-n77A</w:t>
            </w:r>
          </w:p>
        </w:tc>
        <w:tc>
          <w:tcPr>
            <w:tcW w:w="5862" w:type="dxa"/>
            <w:tcBorders>
              <w:top w:val="single" w:sz="4" w:space="0" w:color="auto"/>
              <w:left w:val="single" w:sz="4" w:space="0" w:color="auto"/>
              <w:bottom w:val="single" w:sz="4" w:space="0" w:color="auto"/>
              <w:right w:val="single" w:sz="4" w:space="0" w:color="auto"/>
            </w:tcBorders>
          </w:tcPr>
          <w:p w14:paraId="59ED1259" w14:textId="77777777" w:rsidR="00AE2F5E" w:rsidRPr="00EF5447" w:rsidRDefault="00AE2F5E" w:rsidP="00215D8F">
            <w:pPr>
              <w:pStyle w:val="TAC"/>
            </w:pPr>
            <w:r w:rsidRPr="00EF5447">
              <w:t>DC_18A_n41A</w:t>
            </w:r>
          </w:p>
          <w:p w14:paraId="76E5BD77" w14:textId="77777777" w:rsidR="00AE2F5E" w:rsidRPr="00EF5447" w:rsidRDefault="00AE2F5E" w:rsidP="00215D8F">
            <w:pPr>
              <w:pStyle w:val="TAC"/>
              <w:rPr>
                <w:lang w:eastAsia="fi-FI"/>
              </w:rPr>
            </w:pPr>
            <w:r w:rsidRPr="00EF5447">
              <w:t>DC_18A_n77A</w:t>
            </w:r>
          </w:p>
        </w:tc>
      </w:tr>
      <w:tr w:rsidR="00AE2F5E" w:rsidRPr="00EF5447" w14:paraId="52D5CB7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468C4" w14:textId="77777777" w:rsidR="00AE2F5E" w:rsidRPr="00EF5447" w:rsidRDefault="00AE2F5E" w:rsidP="00215D8F">
            <w:pPr>
              <w:pStyle w:val="TAC"/>
              <w:rPr>
                <w:lang w:eastAsia="ja-JP"/>
              </w:rPr>
            </w:pPr>
            <w:r w:rsidRPr="00EF5447">
              <w:rPr>
                <w:lang w:eastAsia="ja-JP"/>
              </w:rPr>
              <w:t>DC_18A-42A_n77A</w:t>
            </w:r>
          </w:p>
          <w:p w14:paraId="3583C720" w14:textId="77777777" w:rsidR="00AE2F5E" w:rsidRPr="00EF5447" w:rsidRDefault="00AE2F5E" w:rsidP="00215D8F">
            <w:pPr>
              <w:pStyle w:val="TAC"/>
            </w:pPr>
            <w:r w:rsidRPr="00EF5447">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hideMark/>
          </w:tcPr>
          <w:p w14:paraId="1B7AD8A4" w14:textId="77777777" w:rsidR="00AE2F5E" w:rsidRPr="00EF5447" w:rsidRDefault="00AE2F5E" w:rsidP="00215D8F">
            <w:pPr>
              <w:pStyle w:val="TAC"/>
              <w:rPr>
                <w:noProof/>
                <w:lang w:eastAsia="zh-CN"/>
              </w:rPr>
            </w:pPr>
            <w:r w:rsidRPr="00EF5447">
              <w:rPr>
                <w:lang w:eastAsia="ja-JP"/>
              </w:rPr>
              <w:t>DC_18A_n77A</w:t>
            </w:r>
          </w:p>
        </w:tc>
      </w:tr>
      <w:tr w:rsidR="00AE2F5E" w:rsidRPr="00EF5447" w14:paraId="45C2724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EC784A" w14:textId="77777777" w:rsidR="00AE2F5E" w:rsidRPr="00EF5447" w:rsidRDefault="00AE2F5E" w:rsidP="00215D8F">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00CF8EB8" w14:textId="77777777" w:rsidR="00AE2F5E" w:rsidRPr="00EF5447" w:rsidRDefault="00AE2F5E" w:rsidP="00215D8F">
            <w:pPr>
              <w:pStyle w:val="TAC"/>
            </w:pPr>
            <w:r w:rsidRPr="00EF5447">
              <w:t>DC_18A_n41A</w:t>
            </w:r>
          </w:p>
          <w:p w14:paraId="35A2E89C" w14:textId="77777777" w:rsidR="00AE2F5E" w:rsidRPr="00EF5447" w:rsidRDefault="00AE2F5E" w:rsidP="00215D8F">
            <w:pPr>
              <w:pStyle w:val="TAC"/>
              <w:rPr>
                <w:lang w:eastAsia="ja-JP"/>
              </w:rPr>
            </w:pPr>
            <w:r w:rsidRPr="00EF5447">
              <w:t>DC_18A_n78A</w:t>
            </w:r>
          </w:p>
        </w:tc>
      </w:tr>
      <w:tr w:rsidR="00AE2F5E" w:rsidRPr="00EF5447" w14:paraId="0AC8F09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5F4CA" w14:textId="77777777" w:rsidR="00AE2F5E" w:rsidRPr="00EF5447" w:rsidRDefault="00AE2F5E" w:rsidP="00215D8F">
            <w:pPr>
              <w:pStyle w:val="TAC"/>
              <w:rPr>
                <w:lang w:eastAsia="ja-JP"/>
              </w:rPr>
            </w:pPr>
            <w:r w:rsidRPr="00EF5447">
              <w:rPr>
                <w:lang w:eastAsia="ja-JP"/>
              </w:rPr>
              <w:t>DC_18A-42A_n78A</w:t>
            </w:r>
          </w:p>
          <w:p w14:paraId="2CACC6AC" w14:textId="77777777" w:rsidR="00AE2F5E" w:rsidRPr="00EF5447" w:rsidRDefault="00AE2F5E" w:rsidP="00215D8F">
            <w:pPr>
              <w:pStyle w:val="TAC"/>
            </w:pPr>
            <w:r w:rsidRPr="00EF5447">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hideMark/>
          </w:tcPr>
          <w:p w14:paraId="7B4E6D6D" w14:textId="77777777" w:rsidR="00AE2F5E" w:rsidRPr="00EF5447" w:rsidRDefault="00AE2F5E" w:rsidP="00215D8F">
            <w:pPr>
              <w:pStyle w:val="TAC"/>
              <w:rPr>
                <w:noProof/>
                <w:lang w:eastAsia="zh-CN"/>
              </w:rPr>
            </w:pPr>
            <w:r w:rsidRPr="00EF5447">
              <w:rPr>
                <w:lang w:eastAsia="ja-JP"/>
              </w:rPr>
              <w:t>DC_18A_n78A</w:t>
            </w:r>
          </w:p>
        </w:tc>
      </w:tr>
      <w:tr w:rsidR="00AE2F5E" w:rsidRPr="00EF5447" w14:paraId="60F4401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2FD1D" w14:textId="77777777" w:rsidR="00AE2F5E" w:rsidRPr="00EF5447" w:rsidRDefault="00AE2F5E" w:rsidP="00215D8F">
            <w:pPr>
              <w:pStyle w:val="TAC"/>
              <w:rPr>
                <w:lang w:eastAsia="ja-JP"/>
              </w:rPr>
            </w:pPr>
            <w:r w:rsidRPr="00EF5447">
              <w:rPr>
                <w:lang w:eastAsia="ja-JP"/>
              </w:rPr>
              <w:t>DC_18A-42A_n79A</w:t>
            </w:r>
          </w:p>
          <w:p w14:paraId="28753214" w14:textId="77777777" w:rsidR="00AE2F5E" w:rsidRPr="00EF5447" w:rsidRDefault="00AE2F5E" w:rsidP="00215D8F">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330EFC5D" w14:textId="77777777" w:rsidR="00AE2F5E" w:rsidRPr="00EF5447" w:rsidRDefault="00AE2F5E" w:rsidP="00215D8F">
            <w:pPr>
              <w:pStyle w:val="TAC"/>
              <w:rPr>
                <w:noProof/>
                <w:lang w:eastAsia="zh-CN"/>
              </w:rPr>
            </w:pPr>
            <w:r w:rsidRPr="00EF5447">
              <w:rPr>
                <w:lang w:eastAsia="ja-JP"/>
              </w:rPr>
              <w:t>DC_18A_n79A</w:t>
            </w:r>
          </w:p>
        </w:tc>
      </w:tr>
      <w:tr w:rsidR="00AE2F5E" w:rsidRPr="00EF5447" w14:paraId="2BF0236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4CB1EB" w14:textId="77777777" w:rsidR="00AE2F5E" w:rsidRPr="00EF5447" w:rsidRDefault="00AE2F5E" w:rsidP="00215D8F">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3A5230E1" w14:textId="77777777" w:rsidR="00AE2F5E" w:rsidRPr="00EF5447" w:rsidRDefault="00AE2F5E" w:rsidP="00215D8F">
            <w:pPr>
              <w:pStyle w:val="TAC"/>
            </w:pPr>
            <w:r w:rsidRPr="00EF5447">
              <w:t>DC_19A_n1A</w:t>
            </w:r>
          </w:p>
          <w:p w14:paraId="7E29FD87" w14:textId="77777777" w:rsidR="00AE2F5E" w:rsidRPr="00EF5447" w:rsidRDefault="00AE2F5E" w:rsidP="00215D8F">
            <w:pPr>
              <w:pStyle w:val="TAC"/>
              <w:rPr>
                <w:noProof/>
                <w:lang w:eastAsia="zh-CN"/>
              </w:rPr>
            </w:pPr>
            <w:r w:rsidRPr="00EF5447">
              <w:t>DC_21A_n1A</w:t>
            </w:r>
          </w:p>
        </w:tc>
      </w:tr>
      <w:tr w:rsidR="00AE2F5E" w:rsidRPr="00EF5447" w14:paraId="646DFE1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8BB7FB" w14:textId="77777777" w:rsidR="00AE2F5E" w:rsidRPr="00EF5447" w:rsidRDefault="00AE2F5E" w:rsidP="00215D8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291DF88B" w14:textId="77777777" w:rsidR="00AE2F5E" w:rsidRPr="00EF5447" w:rsidRDefault="00AE2F5E" w:rsidP="00215D8F">
            <w:pPr>
              <w:pStyle w:val="TAC"/>
              <w:rPr>
                <w:noProof/>
                <w:lang w:eastAsia="zh-CN"/>
              </w:rPr>
            </w:pPr>
            <w:r w:rsidRPr="00EF5447">
              <w:rPr>
                <w:noProof/>
                <w:lang w:eastAsia="zh-CN"/>
              </w:rPr>
              <w:t>DC_19A_n1A</w:t>
            </w:r>
          </w:p>
          <w:p w14:paraId="7DD4B699" w14:textId="77777777" w:rsidR="00AE2F5E" w:rsidRPr="00EF5447" w:rsidRDefault="00AE2F5E" w:rsidP="00215D8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AE2F5E" w:rsidRPr="00EF5447" w14:paraId="5D8FD84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B8E75B" w14:textId="77777777" w:rsidR="00AE2F5E" w:rsidRPr="00EF5447" w:rsidRDefault="00AE2F5E" w:rsidP="00215D8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529080B3" w14:textId="77777777" w:rsidR="00AE2F5E" w:rsidRPr="00EF5447" w:rsidRDefault="00AE2F5E" w:rsidP="00215D8F">
            <w:pPr>
              <w:pStyle w:val="TAC"/>
              <w:rPr>
                <w:noProof/>
                <w:lang w:eastAsia="zh-CN"/>
              </w:rPr>
            </w:pPr>
            <w:r w:rsidRPr="00EF5447">
              <w:rPr>
                <w:noProof/>
                <w:lang w:eastAsia="zh-CN"/>
              </w:rPr>
              <w:t>DC_19A_n1A</w:t>
            </w:r>
          </w:p>
          <w:p w14:paraId="0CA6296C" w14:textId="77777777" w:rsidR="00AE2F5E" w:rsidRPr="00EF5447" w:rsidRDefault="00AE2F5E" w:rsidP="00215D8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AE2F5E" w:rsidRPr="00EF5447" w14:paraId="76B0409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68A635" w14:textId="77777777" w:rsidR="00AE2F5E" w:rsidRPr="00EF5447" w:rsidRDefault="00AE2F5E" w:rsidP="00215D8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3BD229C" w14:textId="77777777" w:rsidR="00AE2F5E" w:rsidRPr="00EF5447" w:rsidRDefault="00AE2F5E" w:rsidP="00215D8F">
            <w:pPr>
              <w:pStyle w:val="TAC"/>
              <w:rPr>
                <w:noProof/>
                <w:lang w:eastAsia="zh-CN"/>
              </w:rPr>
            </w:pPr>
            <w:r w:rsidRPr="00EF5447">
              <w:rPr>
                <w:noProof/>
                <w:lang w:eastAsia="zh-CN"/>
              </w:rPr>
              <w:t>DC_19A_n1A</w:t>
            </w:r>
          </w:p>
          <w:p w14:paraId="79E58F1D" w14:textId="77777777" w:rsidR="00AE2F5E" w:rsidRPr="00EF5447" w:rsidRDefault="00AE2F5E" w:rsidP="00215D8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AE2F5E" w:rsidRPr="00EF5447" w14:paraId="1AAFECD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A16C0" w14:textId="77777777" w:rsidR="00AE2F5E" w:rsidRPr="00EF5447" w:rsidRDefault="00AE2F5E" w:rsidP="00215D8F">
            <w:pPr>
              <w:pStyle w:val="TAC"/>
              <w:rPr>
                <w:noProof/>
                <w:lang w:eastAsia="zh-CN"/>
              </w:rPr>
            </w:pPr>
            <w:r w:rsidRPr="00EF5447">
              <w:rPr>
                <w:noProof/>
                <w:lang w:eastAsia="zh-CN"/>
              </w:rPr>
              <w:t>DC_19A-21A_n78A</w:t>
            </w:r>
            <w:r w:rsidRPr="00EF5447">
              <w:rPr>
                <w:noProof/>
                <w:vertAlign w:val="superscript"/>
                <w:lang w:eastAsia="zh-CN"/>
              </w:rPr>
              <w:t>5</w:t>
            </w:r>
          </w:p>
          <w:p w14:paraId="3237AB61" w14:textId="77777777" w:rsidR="00AE2F5E" w:rsidRPr="00EF5447" w:rsidRDefault="00AE2F5E" w:rsidP="00215D8F">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B663BC" w14:textId="77777777" w:rsidR="00AE2F5E" w:rsidRPr="00EF5447" w:rsidRDefault="00AE2F5E" w:rsidP="00215D8F">
            <w:pPr>
              <w:pStyle w:val="TAC"/>
              <w:rPr>
                <w:noProof/>
                <w:lang w:eastAsia="zh-CN"/>
              </w:rPr>
            </w:pPr>
            <w:r w:rsidRPr="00EF5447">
              <w:rPr>
                <w:noProof/>
                <w:lang w:eastAsia="zh-CN"/>
              </w:rPr>
              <w:t>DC_19A_n78A</w:t>
            </w:r>
          </w:p>
          <w:p w14:paraId="1C1CDF51" w14:textId="77777777" w:rsidR="00AE2F5E" w:rsidRPr="00EF5447" w:rsidRDefault="00AE2F5E" w:rsidP="00215D8F">
            <w:pPr>
              <w:pStyle w:val="TAC"/>
              <w:rPr>
                <w:noProof/>
                <w:lang w:eastAsia="zh-CN"/>
              </w:rPr>
            </w:pPr>
            <w:r w:rsidRPr="00EF5447">
              <w:rPr>
                <w:noProof/>
                <w:lang w:eastAsia="zh-CN"/>
              </w:rPr>
              <w:t>DC_21A_n78A</w:t>
            </w:r>
          </w:p>
        </w:tc>
      </w:tr>
      <w:tr w:rsidR="00AE2F5E" w:rsidRPr="00EF5447" w14:paraId="0540733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E83DE" w14:textId="77777777" w:rsidR="00AE2F5E" w:rsidRPr="00EF5447" w:rsidRDefault="00AE2F5E" w:rsidP="00215D8F">
            <w:pPr>
              <w:pStyle w:val="TAC"/>
              <w:rPr>
                <w:noProof/>
                <w:lang w:eastAsia="zh-CN"/>
              </w:rPr>
            </w:pPr>
            <w:r w:rsidRPr="00EF5447">
              <w:rPr>
                <w:noProof/>
                <w:lang w:eastAsia="zh-CN"/>
              </w:rPr>
              <w:t>DC_19A-21A_n79A</w:t>
            </w:r>
            <w:r w:rsidRPr="00EF5447">
              <w:rPr>
                <w:noProof/>
                <w:vertAlign w:val="superscript"/>
                <w:lang w:eastAsia="zh-CN"/>
              </w:rPr>
              <w:t>5</w:t>
            </w:r>
          </w:p>
          <w:p w14:paraId="2FB5D496" w14:textId="77777777" w:rsidR="00AE2F5E" w:rsidRPr="00EF5447" w:rsidRDefault="00AE2F5E" w:rsidP="00215D8F">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A93869" w14:textId="77777777" w:rsidR="00AE2F5E" w:rsidRPr="00EF5447" w:rsidRDefault="00AE2F5E" w:rsidP="00215D8F">
            <w:pPr>
              <w:pStyle w:val="TAC"/>
              <w:rPr>
                <w:noProof/>
                <w:lang w:eastAsia="zh-CN"/>
              </w:rPr>
            </w:pPr>
            <w:r w:rsidRPr="00EF5447">
              <w:rPr>
                <w:noProof/>
                <w:lang w:eastAsia="zh-CN"/>
              </w:rPr>
              <w:t>DC_19A_n79A</w:t>
            </w:r>
          </w:p>
          <w:p w14:paraId="0FE5FDA6" w14:textId="77777777" w:rsidR="00AE2F5E" w:rsidRPr="00EF5447" w:rsidRDefault="00AE2F5E" w:rsidP="00215D8F">
            <w:pPr>
              <w:pStyle w:val="TAC"/>
              <w:rPr>
                <w:noProof/>
                <w:lang w:eastAsia="zh-CN"/>
              </w:rPr>
            </w:pPr>
            <w:r w:rsidRPr="00EF5447">
              <w:rPr>
                <w:noProof/>
                <w:lang w:eastAsia="zh-CN"/>
              </w:rPr>
              <w:t>DC_21A_n79A</w:t>
            </w:r>
          </w:p>
        </w:tc>
      </w:tr>
      <w:tr w:rsidR="00AE2F5E" w:rsidRPr="00EF5447" w14:paraId="7A80E62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FE6E3" w14:textId="77777777" w:rsidR="00AE2F5E" w:rsidRPr="00EF5447" w:rsidRDefault="00AE2F5E" w:rsidP="00215D8F">
            <w:pPr>
              <w:pStyle w:val="TAC"/>
              <w:rPr>
                <w:noProof/>
                <w:lang w:eastAsia="zh-CN"/>
              </w:rPr>
            </w:pPr>
            <w:r w:rsidRPr="00EF5447">
              <w:rPr>
                <w:noProof/>
                <w:lang w:eastAsia="zh-CN"/>
              </w:rPr>
              <w:t>DC_19A-21A_n77A</w:t>
            </w:r>
            <w:r w:rsidRPr="00EF5447">
              <w:rPr>
                <w:noProof/>
                <w:vertAlign w:val="superscript"/>
                <w:lang w:eastAsia="zh-CN"/>
              </w:rPr>
              <w:t>5</w:t>
            </w:r>
          </w:p>
          <w:p w14:paraId="6F993BE6" w14:textId="77777777" w:rsidR="00AE2F5E" w:rsidRPr="00EF5447" w:rsidRDefault="00AE2F5E" w:rsidP="00215D8F">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9BD18D" w14:textId="77777777" w:rsidR="00AE2F5E" w:rsidRPr="00EF5447" w:rsidRDefault="00AE2F5E" w:rsidP="00215D8F">
            <w:pPr>
              <w:pStyle w:val="TAC"/>
              <w:rPr>
                <w:noProof/>
                <w:lang w:eastAsia="zh-CN"/>
              </w:rPr>
            </w:pPr>
            <w:r w:rsidRPr="00EF5447">
              <w:rPr>
                <w:noProof/>
                <w:lang w:eastAsia="zh-CN"/>
              </w:rPr>
              <w:t>DC_19A_n77A</w:t>
            </w:r>
          </w:p>
          <w:p w14:paraId="48C2F6BF" w14:textId="77777777" w:rsidR="00AE2F5E" w:rsidRPr="00EF5447" w:rsidRDefault="00AE2F5E" w:rsidP="00215D8F">
            <w:pPr>
              <w:pStyle w:val="TAC"/>
              <w:rPr>
                <w:noProof/>
                <w:lang w:eastAsia="zh-CN"/>
              </w:rPr>
            </w:pPr>
            <w:r w:rsidRPr="00EF5447">
              <w:rPr>
                <w:noProof/>
                <w:lang w:eastAsia="zh-CN"/>
              </w:rPr>
              <w:t>DC_21A_n77A</w:t>
            </w:r>
          </w:p>
        </w:tc>
      </w:tr>
      <w:tr w:rsidR="00AE2F5E" w:rsidRPr="00EF5447" w14:paraId="32E8204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09A402" w14:textId="77777777" w:rsidR="00AE2F5E" w:rsidRPr="00EF5447" w:rsidRDefault="00AE2F5E" w:rsidP="00215D8F">
            <w:pPr>
              <w:pStyle w:val="TAC"/>
              <w:rPr>
                <w:vertAlign w:val="superscript"/>
                <w:lang w:eastAsia="ja-JP"/>
              </w:rPr>
            </w:pPr>
            <w:r w:rsidRPr="00EF5447">
              <w:rPr>
                <w:lang w:eastAsia="ja-JP"/>
              </w:rPr>
              <w:t>DC_19A-42A_n1A</w:t>
            </w:r>
            <w:r w:rsidRPr="00EF5447">
              <w:rPr>
                <w:vertAlign w:val="superscript"/>
                <w:lang w:eastAsia="ja-JP"/>
              </w:rPr>
              <w:t>10,12</w:t>
            </w:r>
          </w:p>
          <w:p w14:paraId="12E5ABBC" w14:textId="77777777" w:rsidR="00AE2F5E" w:rsidRPr="00EF5447" w:rsidRDefault="00AE2F5E" w:rsidP="00215D8F">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0FF9F7F5" w14:textId="77777777" w:rsidR="00AE2F5E" w:rsidRPr="00EF5447" w:rsidRDefault="00AE2F5E" w:rsidP="00215D8F">
            <w:pPr>
              <w:pStyle w:val="TAC"/>
            </w:pPr>
            <w:r w:rsidRPr="00EF5447">
              <w:t>DC_19A_n1A</w:t>
            </w:r>
          </w:p>
          <w:p w14:paraId="03AA2F60" w14:textId="77777777" w:rsidR="00AE2F5E" w:rsidRPr="00EF5447" w:rsidRDefault="00AE2F5E" w:rsidP="00215D8F">
            <w:pPr>
              <w:pStyle w:val="TAC"/>
              <w:rPr>
                <w:noProof/>
                <w:lang w:eastAsia="zh-CN"/>
              </w:rPr>
            </w:pPr>
            <w:r w:rsidRPr="00EF5447">
              <w:t>DC_42A_n1A</w:t>
            </w:r>
          </w:p>
        </w:tc>
      </w:tr>
      <w:tr w:rsidR="00AE2F5E" w:rsidRPr="00EF5447" w14:paraId="1DEAB8E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B6305" w14:textId="77777777" w:rsidR="00AE2F5E" w:rsidRPr="00EF5447" w:rsidRDefault="00AE2F5E" w:rsidP="00215D8F">
            <w:pPr>
              <w:pStyle w:val="TAC"/>
              <w:rPr>
                <w:noProof/>
                <w:lang w:eastAsia="zh-CN"/>
              </w:rPr>
            </w:pPr>
            <w:r w:rsidRPr="00EF5447">
              <w:rPr>
                <w:noProof/>
                <w:lang w:eastAsia="zh-CN"/>
              </w:rPr>
              <w:t>DC_19A-42A_n77A</w:t>
            </w:r>
          </w:p>
          <w:p w14:paraId="318269C5" w14:textId="77777777" w:rsidR="00AE2F5E" w:rsidRPr="00EF5447" w:rsidRDefault="00AE2F5E" w:rsidP="00215D8F">
            <w:pPr>
              <w:pStyle w:val="TAC"/>
              <w:rPr>
                <w:noProof/>
                <w:lang w:eastAsia="zh-CN"/>
              </w:rPr>
            </w:pPr>
            <w:r w:rsidRPr="00EF5447">
              <w:rPr>
                <w:noProof/>
                <w:lang w:eastAsia="zh-CN"/>
              </w:rPr>
              <w:t>DC_19A-42A_n77C</w:t>
            </w:r>
          </w:p>
          <w:p w14:paraId="732071D2" w14:textId="77777777" w:rsidR="00AE2F5E" w:rsidRPr="00EF5447" w:rsidRDefault="00AE2F5E" w:rsidP="00215D8F">
            <w:pPr>
              <w:pStyle w:val="TAC"/>
              <w:rPr>
                <w:lang w:eastAsia="ja-JP"/>
              </w:rPr>
            </w:pPr>
            <w:r w:rsidRPr="00EF5447">
              <w:rPr>
                <w:lang w:eastAsia="ja-JP"/>
              </w:rPr>
              <w:t>DC_19A-42C_n77A</w:t>
            </w:r>
          </w:p>
          <w:p w14:paraId="3EBB7B87" w14:textId="77777777" w:rsidR="00AE2F5E" w:rsidRPr="00EF5447" w:rsidRDefault="00AE2F5E" w:rsidP="00215D8F">
            <w:pPr>
              <w:pStyle w:val="TAC"/>
              <w:rPr>
                <w:lang w:eastAsia="ja-JP"/>
              </w:rPr>
            </w:pPr>
            <w:r w:rsidRPr="00EF5447">
              <w:rPr>
                <w:lang w:eastAsia="ja-JP"/>
              </w:rPr>
              <w:t>DC_19A-42C_n77C</w:t>
            </w:r>
          </w:p>
          <w:p w14:paraId="397EB5CC" w14:textId="77777777" w:rsidR="00AE2F5E" w:rsidRPr="00EF5447" w:rsidRDefault="00AE2F5E" w:rsidP="00215D8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4D111F16" w14:textId="77777777" w:rsidR="00AE2F5E" w:rsidRPr="00EF5447" w:rsidRDefault="00AE2F5E" w:rsidP="00215D8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24E26FE0" w14:textId="77777777" w:rsidR="00AE2F5E" w:rsidRPr="00EF5447" w:rsidRDefault="00AE2F5E" w:rsidP="00215D8F">
            <w:pPr>
              <w:pStyle w:val="TAC"/>
              <w:rPr>
                <w:noProof/>
                <w:lang w:eastAsia="zh-CN"/>
              </w:rPr>
            </w:pPr>
            <w:r w:rsidRPr="00EF5447">
              <w:rPr>
                <w:noProof/>
                <w:lang w:eastAsia="zh-CN"/>
              </w:rPr>
              <w:t>DC_19A_n77A</w:t>
            </w:r>
          </w:p>
        </w:tc>
      </w:tr>
      <w:tr w:rsidR="00AE2F5E" w:rsidRPr="00EF5447" w14:paraId="5786115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3FED5" w14:textId="77777777" w:rsidR="00AE2F5E" w:rsidRPr="00EF5447" w:rsidRDefault="00AE2F5E" w:rsidP="00215D8F">
            <w:pPr>
              <w:pStyle w:val="TAC"/>
              <w:rPr>
                <w:noProof/>
                <w:lang w:eastAsia="zh-CN"/>
              </w:rPr>
            </w:pPr>
            <w:r w:rsidRPr="00EF5447">
              <w:rPr>
                <w:noProof/>
                <w:lang w:eastAsia="zh-CN"/>
              </w:rPr>
              <w:t>DC_19A-42A_n78A</w:t>
            </w:r>
          </w:p>
          <w:p w14:paraId="0A1422D3" w14:textId="77777777" w:rsidR="00AE2F5E" w:rsidRPr="00EF5447" w:rsidRDefault="00AE2F5E" w:rsidP="00215D8F">
            <w:pPr>
              <w:pStyle w:val="TAC"/>
              <w:rPr>
                <w:noProof/>
                <w:lang w:eastAsia="zh-CN"/>
              </w:rPr>
            </w:pPr>
            <w:r w:rsidRPr="00EF5447">
              <w:rPr>
                <w:noProof/>
                <w:lang w:eastAsia="zh-CN"/>
              </w:rPr>
              <w:t>DC_19A-42A_n78C</w:t>
            </w:r>
          </w:p>
          <w:p w14:paraId="4188AC47" w14:textId="77777777" w:rsidR="00AE2F5E" w:rsidRPr="00EF5447" w:rsidRDefault="00AE2F5E" w:rsidP="00215D8F">
            <w:pPr>
              <w:pStyle w:val="TAC"/>
              <w:rPr>
                <w:lang w:eastAsia="ja-JP"/>
              </w:rPr>
            </w:pPr>
            <w:r w:rsidRPr="00EF5447">
              <w:rPr>
                <w:lang w:eastAsia="ja-JP"/>
              </w:rPr>
              <w:t>DC_19A-42C_n78A</w:t>
            </w:r>
          </w:p>
          <w:p w14:paraId="3345FF67" w14:textId="77777777" w:rsidR="00AE2F5E" w:rsidRPr="00EF5447" w:rsidRDefault="00AE2F5E" w:rsidP="00215D8F">
            <w:pPr>
              <w:pStyle w:val="TAC"/>
              <w:rPr>
                <w:lang w:eastAsia="ja-JP"/>
              </w:rPr>
            </w:pPr>
            <w:r w:rsidRPr="00EF5447">
              <w:rPr>
                <w:lang w:eastAsia="ja-JP"/>
              </w:rPr>
              <w:t>DC_19A-42C_n78C</w:t>
            </w:r>
          </w:p>
          <w:p w14:paraId="1F63E391" w14:textId="77777777" w:rsidR="00AE2F5E" w:rsidRPr="00EF5447" w:rsidRDefault="00AE2F5E" w:rsidP="00215D8F">
            <w:pPr>
              <w:pStyle w:val="TAC"/>
              <w:rPr>
                <w:lang w:eastAsia="ja-JP"/>
              </w:rPr>
            </w:pPr>
            <w:r w:rsidRPr="00EF5447">
              <w:t>DC_19A-42D_n7</w:t>
            </w:r>
            <w:r w:rsidRPr="00EF5447">
              <w:rPr>
                <w:lang w:eastAsia="ja-JP"/>
              </w:rPr>
              <w:t>8</w:t>
            </w:r>
            <w:r w:rsidRPr="00EF5447">
              <w:t>A</w:t>
            </w:r>
          </w:p>
          <w:p w14:paraId="561E00A6" w14:textId="77777777" w:rsidR="00AE2F5E" w:rsidRPr="00EF5447" w:rsidRDefault="00AE2F5E" w:rsidP="00215D8F">
            <w:pPr>
              <w:pStyle w:val="TAC"/>
              <w:rPr>
                <w:noProof/>
                <w:lang w:eastAsia="zh-CN"/>
              </w:rPr>
            </w:pPr>
            <w:r w:rsidRPr="00EF5447">
              <w:t>DC_19A-42D_n7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580BCB60" w14:textId="77777777" w:rsidR="00AE2F5E" w:rsidRPr="00EF5447" w:rsidRDefault="00AE2F5E" w:rsidP="00215D8F">
            <w:pPr>
              <w:pStyle w:val="TAC"/>
              <w:rPr>
                <w:noProof/>
                <w:lang w:eastAsia="zh-CN"/>
              </w:rPr>
            </w:pPr>
            <w:r w:rsidRPr="00EF5447">
              <w:rPr>
                <w:noProof/>
                <w:lang w:eastAsia="zh-CN"/>
              </w:rPr>
              <w:t>DC_19A_n78A</w:t>
            </w:r>
          </w:p>
        </w:tc>
      </w:tr>
      <w:tr w:rsidR="00AE2F5E" w:rsidRPr="00EF5447" w14:paraId="20754FF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5527C7" w14:textId="77777777" w:rsidR="00AE2F5E" w:rsidRPr="00EF5447" w:rsidRDefault="00AE2F5E" w:rsidP="00215D8F">
            <w:pPr>
              <w:pStyle w:val="TAC"/>
              <w:rPr>
                <w:noProof/>
                <w:lang w:eastAsia="zh-CN"/>
              </w:rPr>
            </w:pPr>
            <w:r w:rsidRPr="00EF5447">
              <w:rPr>
                <w:noProof/>
                <w:lang w:eastAsia="zh-CN"/>
              </w:rPr>
              <w:t>DC_19A-42A_n79A</w:t>
            </w:r>
          </w:p>
          <w:p w14:paraId="56E3D4F5" w14:textId="77777777" w:rsidR="00AE2F5E" w:rsidRPr="00EF5447" w:rsidRDefault="00AE2F5E" w:rsidP="00215D8F">
            <w:pPr>
              <w:pStyle w:val="TAC"/>
              <w:rPr>
                <w:noProof/>
                <w:lang w:eastAsia="zh-CN"/>
              </w:rPr>
            </w:pPr>
            <w:r w:rsidRPr="00EF5447">
              <w:rPr>
                <w:noProof/>
                <w:lang w:eastAsia="zh-CN"/>
              </w:rPr>
              <w:t>DC_19A-42A_n79C</w:t>
            </w:r>
          </w:p>
          <w:p w14:paraId="7D6DA8C5" w14:textId="77777777" w:rsidR="00AE2F5E" w:rsidRPr="00EF5447" w:rsidRDefault="00AE2F5E" w:rsidP="00215D8F">
            <w:pPr>
              <w:pStyle w:val="TAC"/>
              <w:rPr>
                <w:lang w:eastAsia="ja-JP"/>
              </w:rPr>
            </w:pPr>
            <w:r w:rsidRPr="00EF5447">
              <w:rPr>
                <w:lang w:eastAsia="ja-JP"/>
              </w:rPr>
              <w:t>DC_19A-42C_n79A</w:t>
            </w:r>
          </w:p>
          <w:p w14:paraId="72F091BD" w14:textId="77777777" w:rsidR="00AE2F5E" w:rsidRPr="00EF5447" w:rsidRDefault="00AE2F5E" w:rsidP="00215D8F">
            <w:pPr>
              <w:pStyle w:val="TAC"/>
              <w:rPr>
                <w:lang w:eastAsia="ja-JP"/>
              </w:rPr>
            </w:pPr>
            <w:r w:rsidRPr="00EF5447">
              <w:rPr>
                <w:lang w:eastAsia="ja-JP"/>
              </w:rPr>
              <w:t>DC_19A-42C_n79C</w:t>
            </w:r>
          </w:p>
          <w:p w14:paraId="1213E963" w14:textId="77777777" w:rsidR="00AE2F5E" w:rsidRPr="00EF5447" w:rsidRDefault="00AE2F5E" w:rsidP="00215D8F">
            <w:pPr>
              <w:pStyle w:val="TAC"/>
              <w:rPr>
                <w:lang w:eastAsia="ja-JP"/>
              </w:rPr>
            </w:pPr>
            <w:r w:rsidRPr="00EF5447">
              <w:t>DC_19A-42D_n79A</w:t>
            </w:r>
          </w:p>
          <w:p w14:paraId="20ED39D5" w14:textId="77777777" w:rsidR="00AE2F5E" w:rsidRPr="00EF5447" w:rsidRDefault="00AE2F5E" w:rsidP="00215D8F">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47D06311" w14:textId="77777777" w:rsidR="00AE2F5E" w:rsidRPr="00EF5447" w:rsidRDefault="00AE2F5E" w:rsidP="00215D8F">
            <w:pPr>
              <w:pStyle w:val="TAC"/>
              <w:rPr>
                <w:noProof/>
                <w:lang w:eastAsia="zh-CN"/>
              </w:rPr>
            </w:pPr>
            <w:r w:rsidRPr="00EF5447">
              <w:rPr>
                <w:noProof/>
                <w:lang w:eastAsia="zh-CN"/>
              </w:rPr>
              <w:t>DC_19A_n79A</w:t>
            </w:r>
          </w:p>
        </w:tc>
      </w:tr>
      <w:tr w:rsidR="00AE2F5E" w:rsidRPr="00EF5447" w14:paraId="59BF78E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8A0AA1" w14:textId="77777777" w:rsidR="00AE2F5E" w:rsidRPr="00EF5447" w:rsidRDefault="00AE2F5E" w:rsidP="00215D8F">
            <w:pPr>
              <w:pStyle w:val="TAC"/>
            </w:pPr>
            <w:r w:rsidRPr="00EF5447">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7DC69009"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DC_19A_n77A</w:t>
            </w:r>
          </w:p>
          <w:p w14:paraId="4590A966" w14:textId="77777777" w:rsidR="00AE2F5E" w:rsidRPr="00EF5447" w:rsidRDefault="00AE2F5E" w:rsidP="00215D8F">
            <w:pPr>
              <w:pStyle w:val="TAC"/>
              <w:rPr>
                <w:lang w:eastAsia="fi-FI"/>
              </w:rPr>
            </w:pPr>
            <w:r w:rsidRPr="00EF5447">
              <w:rPr>
                <w:rFonts w:eastAsia="Malgun Gothic"/>
                <w:noProof/>
                <w:lang w:eastAsia="ko-KR"/>
              </w:rPr>
              <w:t>DC_19A_n79A</w:t>
            </w:r>
          </w:p>
        </w:tc>
      </w:tr>
      <w:tr w:rsidR="00AE2F5E" w:rsidRPr="00EF5447" w14:paraId="2ED721D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E47BB" w14:textId="77777777" w:rsidR="00AE2F5E" w:rsidRPr="00EF5447" w:rsidRDefault="00AE2F5E" w:rsidP="00215D8F">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6A62968A" w14:textId="77777777" w:rsidR="00AE2F5E" w:rsidRPr="00EF5447" w:rsidRDefault="00AE2F5E" w:rsidP="00215D8F">
            <w:pPr>
              <w:pStyle w:val="TAC"/>
              <w:rPr>
                <w:rFonts w:eastAsia="Malgun Gothic"/>
                <w:noProof/>
                <w:lang w:eastAsia="ko-KR"/>
              </w:rPr>
            </w:pPr>
            <w:r w:rsidRPr="00EF5447">
              <w:rPr>
                <w:rFonts w:eastAsia="Malgun Gothic"/>
                <w:noProof/>
                <w:lang w:eastAsia="ko-KR"/>
              </w:rPr>
              <w:t>DC_19A_n78A</w:t>
            </w:r>
          </w:p>
          <w:p w14:paraId="63362285" w14:textId="77777777" w:rsidR="00AE2F5E" w:rsidRPr="00EF5447" w:rsidRDefault="00AE2F5E" w:rsidP="00215D8F">
            <w:pPr>
              <w:pStyle w:val="TAC"/>
              <w:rPr>
                <w:lang w:eastAsia="fi-FI"/>
              </w:rPr>
            </w:pPr>
            <w:r w:rsidRPr="00EF5447">
              <w:rPr>
                <w:rFonts w:eastAsia="Malgun Gothic"/>
                <w:noProof/>
                <w:lang w:eastAsia="ko-KR"/>
              </w:rPr>
              <w:t>DC_19A_n79A</w:t>
            </w:r>
          </w:p>
        </w:tc>
      </w:tr>
      <w:tr w:rsidR="00AE2F5E" w:rsidRPr="00EF5447" w14:paraId="6B31EBE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3AAAB9" w14:textId="77777777" w:rsidR="00AE2F5E" w:rsidRPr="00EF5447" w:rsidRDefault="00AE2F5E" w:rsidP="00215D8F">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7BB43EB7" w14:textId="77777777" w:rsidR="00AE2F5E" w:rsidRPr="00EF5447" w:rsidRDefault="00AE2F5E" w:rsidP="00215D8F">
            <w:pPr>
              <w:pStyle w:val="TAC"/>
              <w:rPr>
                <w:rFonts w:cs="Arial"/>
                <w:lang w:eastAsia="zh-TW"/>
              </w:rPr>
            </w:pPr>
            <w:r w:rsidRPr="00EF5447">
              <w:rPr>
                <w:rFonts w:cs="Arial"/>
                <w:lang w:eastAsia="zh-TW"/>
              </w:rPr>
              <w:t>DC_20A_n1A</w:t>
            </w:r>
          </w:p>
          <w:p w14:paraId="4CD6E592" w14:textId="77777777" w:rsidR="00AE2F5E" w:rsidRPr="00EF5447" w:rsidRDefault="00AE2F5E" w:rsidP="00215D8F">
            <w:pPr>
              <w:pStyle w:val="TAC"/>
              <w:rPr>
                <w:rFonts w:eastAsia="Malgun Gothic"/>
                <w:noProof/>
                <w:lang w:eastAsia="ko-KR"/>
              </w:rPr>
            </w:pPr>
            <w:r w:rsidRPr="00EF5447">
              <w:rPr>
                <w:rFonts w:cs="Arial"/>
                <w:lang w:eastAsia="zh-TW"/>
              </w:rPr>
              <w:t>DC_20A_n7A</w:t>
            </w:r>
          </w:p>
        </w:tc>
      </w:tr>
      <w:tr w:rsidR="00AE2F5E" w:rsidRPr="00EF5447" w14:paraId="1B2D1C0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2E868" w14:textId="77777777" w:rsidR="00AE2F5E" w:rsidRPr="00EF5447" w:rsidRDefault="00AE2F5E" w:rsidP="00215D8F">
            <w:pPr>
              <w:pStyle w:val="TAC"/>
              <w:rPr>
                <w:rFonts w:eastAsia="Malgun Gothic"/>
                <w:lang w:eastAsia="ko-KR"/>
              </w:rPr>
            </w:pPr>
            <w:r w:rsidRPr="00EF5447">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3D0ADDAF" w14:textId="77777777" w:rsidR="00AE2F5E" w:rsidRPr="00EF5447" w:rsidRDefault="00AE2F5E" w:rsidP="00215D8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4E75ECF" w14:textId="77777777" w:rsidR="00AE2F5E" w:rsidRPr="00EF5447" w:rsidRDefault="00AE2F5E" w:rsidP="00215D8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AE2F5E" w:rsidRPr="00EF5447" w14:paraId="763EB82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99A9A" w14:textId="77777777" w:rsidR="00AE2F5E" w:rsidRPr="00EF5447" w:rsidRDefault="00AE2F5E" w:rsidP="00215D8F">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BCCE029"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DC_20A_n1A</w:t>
            </w:r>
          </w:p>
          <w:p w14:paraId="1DC0530C"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DC_20A_n78A</w:t>
            </w:r>
          </w:p>
        </w:tc>
      </w:tr>
      <w:tr w:rsidR="00AE2F5E" w:rsidRPr="00EF5447" w14:paraId="1DC35D8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B338A" w14:textId="77777777" w:rsidR="00AE2F5E" w:rsidRPr="00EF5447" w:rsidRDefault="00AE2F5E" w:rsidP="00215D8F">
            <w:pPr>
              <w:pStyle w:val="TAC"/>
              <w:rPr>
                <w:rFonts w:eastAsia="Malgun Gothic"/>
                <w:lang w:eastAsia="ko-KR"/>
              </w:rPr>
            </w:pPr>
            <w:r w:rsidRPr="00EF5447">
              <w:rPr>
                <w:rFonts w:eastAsia="Malgun Gothic"/>
                <w:lang w:eastAsia="ko-KR"/>
              </w:rPr>
              <w:lastRenderedPageBreak/>
              <w:t>DC_20A_n3A-n78A</w:t>
            </w:r>
          </w:p>
        </w:tc>
        <w:tc>
          <w:tcPr>
            <w:tcW w:w="5862" w:type="dxa"/>
            <w:tcBorders>
              <w:top w:val="single" w:sz="4" w:space="0" w:color="auto"/>
              <w:left w:val="single" w:sz="4" w:space="0" w:color="auto"/>
              <w:bottom w:val="single" w:sz="4" w:space="0" w:color="auto"/>
              <w:right w:val="single" w:sz="4" w:space="0" w:color="auto"/>
            </w:tcBorders>
            <w:hideMark/>
          </w:tcPr>
          <w:p w14:paraId="176515B8"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DC_20A_n3A</w:t>
            </w:r>
          </w:p>
          <w:p w14:paraId="1BFEEC7E"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DC_20A_n78A</w:t>
            </w:r>
          </w:p>
        </w:tc>
      </w:tr>
      <w:tr w:rsidR="00AE2F5E" w:rsidRPr="00EF5447" w14:paraId="09873C6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E840B6" w14:textId="77777777" w:rsidR="00AE2F5E" w:rsidRPr="00EF5447" w:rsidRDefault="00AE2F5E" w:rsidP="00215D8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6B076E31"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DC_20A_n7A</w:t>
            </w:r>
          </w:p>
          <w:p w14:paraId="171B332E"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DC_20A_n28A</w:t>
            </w:r>
          </w:p>
        </w:tc>
      </w:tr>
      <w:tr w:rsidR="00AE2F5E" w:rsidRPr="00EF5447" w14:paraId="1100869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2553AD" w14:textId="77777777" w:rsidR="00AE2F5E" w:rsidRPr="00EF5447" w:rsidRDefault="00AE2F5E" w:rsidP="00215D8F">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707CAEB" w14:textId="77777777" w:rsidR="00AE2F5E" w:rsidRPr="00EF5447" w:rsidRDefault="00AE2F5E" w:rsidP="00215D8F">
            <w:pPr>
              <w:pStyle w:val="TAC"/>
              <w:rPr>
                <w:lang w:eastAsia="fi-FI"/>
              </w:rPr>
            </w:pPr>
            <w:r w:rsidRPr="00EF5447">
              <w:rPr>
                <w:rFonts w:eastAsia="Malgun Gothic"/>
                <w:noProof/>
                <w:lang w:eastAsia="ko-KR"/>
              </w:rPr>
              <w:t>DC_20A_n8A</w:t>
            </w:r>
          </w:p>
        </w:tc>
      </w:tr>
      <w:tr w:rsidR="00AE2F5E" w:rsidRPr="00EF5447" w14:paraId="7686FC5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392ECB" w14:textId="77777777" w:rsidR="00AE2F5E" w:rsidRPr="00EF5447" w:rsidRDefault="00AE2F5E" w:rsidP="00215D8F">
            <w:pPr>
              <w:pStyle w:val="TAC"/>
              <w:rPr>
                <w:rFonts w:eastAsia="Malgun Gothic"/>
                <w:lang w:eastAsia="ko-KR"/>
              </w:rPr>
            </w:pPr>
            <w:r w:rsidRPr="00EF5447">
              <w:rPr>
                <w:lang w:eastAsia="ja-JP"/>
              </w:rPr>
              <w:t>DC_20A-28A_n3A</w:t>
            </w:r>
          </w:p>
        </w:tc>
        <w:tc>
          <w:tcPr>
            <w:tcW w:w="5862" w:type="dxa"/>
            <w:tcBorders>
              <w:top w:val="single" w:sz="4" w:space="0" w:color="auto"/>
              <w:left w:val="single" w:sz="4" w:space="0" w:color="auto"/>
              <w:bottom w:val="single" w:sz="4" w:space="0" w:color="auto"/>
              <w:right w:val="single" w:sz="4" w:space="0" w:color="auto"/>
            </w:tcBorders>
          </w:tcPr>
          <w:p w14:paraId="18C501F5" w14:textId="77777777" w:rsidR="00AE2F5E" w:rsidRPr="00EF5447" w:rsidRDefault="00AE2F5E" w:rsidP="00215D8F">
            <w:pPr>
              <w:pStyle w:val="TAC"/>
              <w:rPr>
                <w:lang w:eastAsia="fi-FI"/>
              </w:rPr>
            </w:pPr>
            <w:r w:rsidRPr="00EF5447">
              <w:rPr>
                <w:lang w:eastAsia="fi-FI"/>
              </w:rPr>
              <w:t>DC_20A_</w:t>
            </w:r>
            <w:r w:rsidRPr="00EF5447">
              <w:rPr>
                <w:lang w:eastAsia="ja-JP"/>
              </w:rPr>
              <w:t>n3A</w:t>
            </w:r>
          </w:p>
          <w:p w14:paraId="58E8D02C" w14:textId="77777777" w:rsidR="00AE2F5E" w:rsidRPr="00EF5447" w:rsidRDefault="00AE2F5E" w:rsidP="00215D8F">
            <w:pPr>
              <w:pStyle w:val="TAC"/>
              <w:rPr>
                <w:rFonts w:eastAsia="Malgun Gothic"/>
                <w:noProof/>
                <w:lang w:eastAsia="ko-KR"/>
              </w:rPr>
            </w:pPr>
            <w:r w:rsidRPr="00EF5447">
              <w:rPr>
                <w:lang w:eastAsia="fi-FI"/>
              </w:rPr>
              <w:t>DC_28A_</w:t>
            </w:r>
            <w:r w:rsidRPr="00EF5447">
              <w:rPr>
                <w:lang w:eastAsia="ja-JP"/>
              </w:rPr>
              <w:t>n3A</w:t>
            </w:r>
          </w:p>
        </w:tc>
      </w:tr>
      <w:tr w:rsidR="00AE2F5E" w:rsidRPr="00EF5447" w14:paraId="14661DC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8BF6C4" w14:textId="77777777" w:rsidR="00AE2F5E" w:rsidRPr="00EF5447" w:rsidRDefault="00AE2F5E" w:rsidP="00215D8F">
            <w:pPr>
              <w:pStyle w:val="TAC"/>
            </w:pPr>
            <w:r w:rsidRPr="00EF5447">
              <w:rPr>
                <w:rFonts w:eastAsia="Malgun Gothic"/>
                <w:lang w:eastAsia="ko-KR"/>
              </w:rPr>
              <w:t>DC_20A_n28A-n75A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1B86909A" w14:textId="77777777" w:rsidR="00AE2F5E" w:rsidRPr="00EF5447" w:rsidRDefault="00AE2F5E" w:rsidP="00215D8F">
            <w:pPr>
              <w:pStyle w:val="TAC"/>
              <w:rPr>
                <w:lang w:eastAsia="fi-FI"/>
              </w:rPr>
            </w:pPr>
            <w:r w:rsidRPr="00EF5447">
              <w:rPr>
                <w:rFonts w:eastAsia="Malgun Gothic"/>
                <w:noProof/>
                <w:lang w:eastAsia="ko-KR"/>
              </w:rPr>
              <w:t>DC_20A_n28A</w:t>
            </w:r>
          </w:p>
        </w:tc>
      </w:tr>
      <w:tr w:rsidR="00AE2F5E" w:rsidRPr="00EF5447" w14:paraId="5201644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1B0EA" w14:textId="77777777" w:rsidR="00AE2F5E" w:rsidRPr="00EF5447" w:rsidRDefault="00AE2F5E" w:rsidP="00215D8F">
            <w:pPr>
              <w:pStyle w:val="TAC"/>
            </w:pPr>
            <w:r w:rsidRPr="00EF5447">
              <w:rPr>
                <w:rFonts w:eastAsia="Malgun Gothic"/>
                <w:lang w:eastAsia="ko-KR"/>
              </w:rPr>
              <w:t>DC_20A_n28A-n78A</w:t>
            </w:r>
            <w:r w:rsidRPr="00EF5447">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6C3CD560"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DC_20A_n28A</w:t>
            </w:r>
          </w:p>
          <w:p w14:paraId="74D2B1F1" w14:textId="77777777" w:rsidR="00AE2F5E" w:rsidRPr="00EF5447" w:rsidRDefault="00AE2F5E" w:rsidP="00215D8F">
            <w:pPr>
              <w:pStyle w:val="TAC"/>
              <w:rPr>
                <w:lang w:eastAsia="fi-FI"/>
              </w:rPr>
            </w:pPr>
            <w:r w:rsidRPr="00EF5447">
              <w:rPr>
                <w:rFonts w:eastAsia="Malgun Gothic"/>
                <w:noProof/>
                <w:lang w:eastAsia="ko-KR"/>
              </w:rPr>
              <w:t>DC_20A_n78A</w:t>
            </w:r>
          </w:p>
        </w:tc>
      </w:tr>
      <w:tr w:rsidR="00AE2F5E" w:rsidRPr="00EF5447" w14:paraId="675191D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720AFC" w14:textId="77777777" w:rsidR="00AE2F5E" w:rsidRPr="00EF5447" w:rsidRDefault="00AE2F5E" w:rsidP="00215D8F">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241C28AF" w14:textId="77777777" w:rsidR="00AE2F5E" w:rsidRPr="00EF5447" w:rsidRDefault="00AE2F5E" w:rsidP="00215D8F">
            <w:pPr>
              <w:pStyle w:val="TAC"/>
              <w:rPr>
                <w:rFonts w:eastAsia="Malgun Gothic"/>
                <w:noProof/>
                <w:lang w:eastAsia="ko-KR"/>
              </w:rPr>
            </w:pPr>
            <w:r w:rsidRPr="00EF5447">
              <w:rPr>
                <w:lang w:eastAsia="ja-JP"/>
              </w:rPr>
              <w:t>DC_20A_n1A</w:t>
            </w:r>
          </w:p>
        </w:tc>
      </w:tr>
      <w:tr w:rsidR="00AE2F5E" w:rsidRPr="00EF5447" w14:paraId="0665FAB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5413BC" w14:textId="77777777" w:rsidR="00AE2F5E" w:rsidRPr="00EF5447" w:rsidRDefault="00AE2F5E" w:rsidP="00215D8F">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1785E319" w14:textId="77777777" w:rsidR="00AE2F5E" w:rsidRPr="00EF5447" w:rsidRDefault="00AE2F5E" w:rsidP="00215D8F">
            <w:pPr>
              <w:pStyle w:val="TAC"/>
              <w:rPr>
                <w:rFonts w:eastAsia="Malgun Gothic"/>
                <w:noProof/>
                <w:lang w:eastAsia="ko-KR"/>
              </w:rPr>
            </w:pPr>
            <w:r w:rsidRPr="00EF5447">
              <w:rPr>
                <w:lang w:eastAsia="ja-JP"/>
              </w:rPr>
              <w:t>DC_20A_n3A</w:t>
            </w:r>
          </w:p>
        </w:tc>
      </w:tr>
      <w:tr w:rsidR="00AE2F5E" w:rsidRPr="00EF5447" w14:paraId="3CC341D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502702" w14:textId="77777777" w:rsidR="00AE2F5E" w:rsidRPr="00EF5447" w:rsidRDefault="00AE2F5E" w:rsidP="00215D8F">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4AF53A1D" w14:textId="77777777" w:rsidR="00AE2F5E" w:rsidRPr="00EF5447" w:rsidRDefault="00AE2F5E" w:rsidP="00215D8F">
            <w:pPr>
              <w:pStyle w:val="TAC"/>
              <w:rPr>
                <w:rFonts w:eastAsia="Malgun Gothic"/>
                <w:noProof/>
                <w:lang w:eastAsia="ko-KR"/>
              </w:rPr>
            </w:pPr>
            <w:r w:rsidRPr="00EF5447">
              <w:t>DC_20A_n28A</w:t>
            </w:r>
          </w:p>
        </w:tc>
      </w:tr>
      <w:tr w:rsidR="00AE2F5E" w:rsidRPr="00EF5447" w14:paraId="26E526A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12CF2" w14:textId="77777777" w:rsidR="00AE2F5E" w:rsidRPr="00EF5447" w:rsidRDefault="00AE2F5E" w:rsidP="00215D8F">
            <w:pPr>
              <w:pStyle w:val="TAC"/>
              <w:rPr>
                <w:lang w:eastAsia="ja-JP"/>
              </w:rPr>
            </w:pPr>
            <w:r w:rsidRPr="00EF5447">
              <w:rPr>
                <w:lang w:eastAsia="ja-JP"/>
              </w:rPr>
              <w:t>DC_20A-32A_n78A</w:t>
            </w:r>
          </w:p>
          <w:p w14:paraId="72E60BF7" w14:textId="77777777" w:rsidR="00AE2F5E" w:rsidRPr="00EF5447" w:rsidRDefault="00AE2F5E" w:rsidP="00215D8F">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7E65EA94" w14:textId="77777777" w:rsidR="00AE2F5E" w:rsidRPr="00EF5447" w:rsidRDefault="00AE2F5E" w:rsidP="00215D8F">
            <w:pPr>
              <w:pStyle w:val="TAC"/>
              <w:rPr>
                <w:rFonts w:eastAsia="Malgun Gothic"/>
                <w:noProof/>
                <w:lang w:eastAsia="ko-KR"/>
              </w:rPr>
            </w:pPr>
            <w:r w:rsidRPr="00EF5447">
              <w:rPr>
                <w:lang w:eastAsia="fi-FI"/>
              </w:rPr>
              <w:t>DC_20A_</w:t>
            </w:r>
            <w:r w:rsidRPr="00EF5447">
              <w:rPr>
                <w:lang w:eastAsia="ja-JP"/>
              </w:rPr>
              <w:t>n78A</w:t>
            </w:r>
          </w:p>
        </w:tc>
      </w:tr>
      <w:tr w:rsidR="00AE2F5E" w:rsidRPr="00EF5447" w14:paraId="24D87C3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99EE1" w14:textId="77777777" w:rsidR="00AE2F5E" w:rsidRPr="00EF5447" w:rsidRDefault="00AE2F5E" w:rsidP="00215D8F">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4C20E405" w14:textId="77777777" w:rsidR="00AE2F5E" w:rsidRPr="00EF5447" w:rsidRDefault="00AE2F5E" w:rsidP="00215D8F">
            <w:pPr>
              <w:pStyle w:val="TAC"/>
              <w:rPr>
                <w:rFonts w:eastAsia="Malgun Gothic"/>
                <w:noProof/>
                <w:lang w:eastAsia="ko-KR"/>
              </w:rPr>
            </w:pPr>
            <w:r w:rsidRPr="00EF5447">
              <w:rPr>
                <w:lang w:eastAsia="fi-FI"/>
              </w:rPr>
              <w:t>DC_20A_</w:t>
            </w:r>
            <w:r w:rsidRPr="00EF5447">
              <w:rPr>
                <w:lang w:eastAsia="ja-JP"/>
              </w:rPr>
              <w:t>n38A</w:t>
            </w:r>
          </w:p>
        </w:tc>
      </w:tr>
      <w:tr w:rsidR="00AE2F5E" w:rsidRPr="00EF5447" w14:paraId="1807A27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13E9E" w14:textId="77777777" w:rsidR="00AE2F5E" w:rsidRPr="00EF5447" w:rsidRDefault="00AE2F5E" w:rsidP="00215D8F">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366BEC92" w14:textId="77777777" w:rsidR="00AE2F5E" w:rsidRPr="00EF5447" w:rsidRDefault="00AE2F5E" w:rsidP="00215D8F">
            <w:pPr>
              <w:pStyle w:val="TAC"/>
              <w:rPr>
                <w:szCs w:val="18"/>
                <w:lang w:eastAsia="ja-JP"/>
              </w:rPr>
            </w:pPr>
            <w:r w:rsidRPr="00EF5447">
              <w:rPr>
                <w:szCs w:val="18"/>
                <w:lang w:eastAsia="ja-JP"/>
              </w:rPr>
              <w:t>DC_20A_n78A</w:t>
            </w:r>
          </w:p>
          <w:p w14:paraId="655F6737" w14:textId="77777777" w:rsidR="00AE2F5E" w:rsidRPr="00EF5447" w:rsidRDefault="00AE2F5E" w:rsidP="00215D8F">
            <w:pPr>
              <w:pStyle w:val="TAC"/>
              <w:rPr>
                <w:rFonts w:eastAsia="Malgun Gothic"/>
                <w:noProof/>
                <w:lang w:eastAsia="ko-KR"/>
              </w:rPr>
            </w:pPr>
            <w:r w:rsidRPr="00EF5447">
              <w:rPr>
                <w:szCs w:val="18"/>
                <w:lang w:eastAsia="ja-JP"/>
              </w:rPr>
              <w:t>DC_38A_n78A</w:t>
            </w:r>
          </w:p>
        </w:tc>
      </w:tr>
      <w:tr w:rsidR="00AE2F5E" w:rsidRPr="00EF5447" w14:paraId="247E7FB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EF8D62" w14:textId="77777777" w:rsidR="00AE2F5E" w:rsidRPr="00EF5447" w:rsidRDefault="00AE2F5E" w:rsidP="00215D8F">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C0FDB9E"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DC_20A_n41A</w:t>
            </w:r>
          </w:p>
          <w:p w14:paraId="47690F58" w14:textId="77777777" w:rsidR="00AE2F5E" w:rsidRPr="00EF5447" w:rsidRDefault="00AE2F5E" w:rsidP="00215D8F">
            <w:pPr>
              <w:pStyle w:val="TAC"/>
              <w:rPr>
                <w:szCs w:val="18"/>
                <w:lang w:eastAsia="ja-JP"/>
              </w:rPr>
            </w:pPr>
            <w:r w:rsidRPr="00EF5447">
              <w:rPr>
                <w:rFonts w:eastAsia="Malgun Gothic"/>
                <w:noProof/>
                <w:lang w:eastAsia="ko-KR"/>
              </w:rPr>
              <w:t>DC_20A_n78A</w:t>
            </w:r>
          </w:p>
        </w:tc>
      </w:tr>
      <w:tr w:rsidR="00AE2F5E" w:rsidRPr="00EF5447" w14:paraId="7563B62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6FDD4" w14:textId="77777777" w:rsidR="00AE2F5E" w:rsidRPr="00EF5447" w:rsidRDefault="00AE2F5E" w:rsidP="00215D8F">
            <w:pPr>
              <w:pStyle w:val="TAC"/>
              <w:rPr>
                <w:lang w:eastAsia="ja-JP"/>
              </w:rPr>
            </w:pPr>
            <w:r w:rsidRPr="00EF5447">
              <w:rPr>
                <w:lang w:eastAsia="ja-JP"/>
              </w:rPr>
              <w:t>DC_20A-(n)41AA</w:t>
            </w:r>
          </w:p>
          <w:p w14:paraId="55748023" w14:textId="77777777" w:rsidR="00AE2F5E" w:rsidRPr="00EF5447" w:rsidRDefault="00AE2F5E" w:rsidP="00215D8F">
            <w:pPr>
              <w:pStyle w:val="TAC"/>
              <w:rPr>
                <w:lang w:eastAsia="ja-JP"/>
              </w:rPr>
            </w:pPr>
            <w:r w:rsidRPr="00EF5447">
              <w:rPr>
                <w:lang w:eastAsia="ja-JP"/>
              </w:rPr>
              <w:t>DC_20A-(n)41CA</w:t>
            </w:r>
          </w:p>
          <w:p w14:paraId="71649B8C" w14:textId="77777777" w:rsidR="00AE2F5E" w:rsidRPr="00EF5447" w:rsidRDefault="00AE2F5E" w:rsidP="00215D8F">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3BB04C16" w14:textId="77777777" w:rsidR="00AE2F5E" w:rsidRPr="00EF5447" w:rsidRDefault="00AE2F5E" w:rsidP="00215D8F">
            <w:pPr>
              <w:pStyle w:val="TAC"/>
              <w:rPr>
                <w:szCs w:val="18"/>
                <w:lang w:eastAsia="ja-JP"/>
              </w:rPr>
            </w:pPr>
            <w:r w:rsidRPr="00EF5447">
              <w:rPr>
                <w:lang w:eastAsia="fi-FI"/>
              </w:rPr>
              <w:t>DC_20A_</w:t>
            </w:r>
            <w:r w:rsidRPr="00EF5447">
              <w:rPr>
                <w:lang w:eastAsia="ja-JP"/>
              </w:rPr>
              <w:t>n41A</w:t>
            </w:r>
          </w:p>
        </w:tc>
      </w:tr>
      <w:tr w:rsidR="00AE2F5E" w:rsidRPr="00EF5447" w14:paraId="4CA24CD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F6E3B" w14:textId="77777777" w:rsidR="00AE2F5E" w:rsidRPr="00EF5447" w:rsidRDefault="00AE2F5E" w:rsidP="00215D8F">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447752" w14:textId="77777777" w:rsidR="00AE2F5E" w:rsidRPr="00EF5447" w:rsidRDefault="00AE2F5E" w:rsidP="00215D8F">
            <w:pPr>
              <w:pStyle w:val="TAC"/>
              <w:rPr>
                <w:lang w:eastAsia="fi-FI"/>
              </w:rPr>
            </w:pPr>
            <w:r w:rsidRPr="00EF5447">
              <w:rPr>
                <w:rFonts w:eastAsia="Malgun Gothic"/>
                <w:noProof/>
                <w:lang w:eastAsia="ko-KR"/>
              </w:rPr>
              <w:t>DC_20A_n78A</w:t>
            </w:r>
          </w:p>
        </w:tc>
      </w:tr>
      <w:tr w:rsidR="00AE2F5E" w:rsidRPr="00EF5447" w14:paraId="2C539CB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BD6D0" w14:textId="77777777" w:rsidR="00AE2F5E" w:rsidRPr="00EF5447" w:rsidRDefault="00AE2F5E" w:rsidP="00215D8F">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1CAE33" w14:textId="77777777" w:rsidR="00AE2F5E" w:rsidRPr="00EF5447" w:rsidRDefault="00AE2F5E" w:rsidP="00215D8F">
            <w:pPr>
              <w:pStyle w:val="TAC"/>
              <w:rPr>
                <w:lang w:eastAsia="fi-FI"/>
              </w:rPr>
            </w:pPr>
            <w:r w:rsidRPr="00EF5447">
              <w:rPr>
                <w:rFonts w:eastAsia="Malgun Gothic"/>
                <w:noProof/>
                <w:lang w:eastAsia="ko-KR"/>
              </w:rPr>
              <w:t>DC_20A_n78A</w:t>
            </w:r>
          </w:p>
        </w:tc>
      </w:tr>
      <w:tr w:rsidR="00AE2F5E" w:rsidRPr="00EF5447" w14:paraId="5A7288D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EF4B1" w14:textId="77777777" w:rsidR="00AE2F5E" w:rsidRPr="00EF5447" w:rsidRDefault="00AE2F5E" w:rsidP="00215D8F">
            <w:pPr>
              <w:pStyle w:val="TAC"/>
              <w:rPr>
                <w:rFonts w:eastAsia="Malgun Gothic"/>
                <w:lang w:eastAsia="ko-KR"/>
              </w:rPr>
            </w:pPr>
            <w:r w:rsidRPr="00EF5447">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8EDDB3B" w14:textId="77777777" w:rsidR="00AE2F5E" w:rsidRPr="00EF5447" w:rsidRDefault="00AE2F5E" w:rsidP="00215D8F">
            <w:pPr>
              <w:pStyle w:val="TAC"/>
            </w:pPr>
            <w:r w:rsidRPr="00EF5447">
              <w:t>DC_20A_n78A</w:t>
            </w:r>
          </w:p>
          <w:p w14:paraId="1800315D" w14:textId="77777777" w:rsidR="00AE2F5E" w:rsidRPr="00EF5447" w:rsidRDefault="00AE2F5E" w:rsidP="00215D8F">
            <w:pPr>
              <w:pStyle w:val="TAC"/>
              <w:rPr>
                <w:rFonts w:eastAsia="Malgun Gothic"/>
                <w:noProof/>
                <w:lang w:eastAsia="ko-KR"/>
              </w:rPr>
            </w:pPr>
            <w:r w:rsidRPr="00EF5447">
              <w:t>DC_20A_n80A</w:t>
            </w:r>
          </w:p>
        </w:tc>
      </w:tr>
      <w:tr w:rsidR="00AE2F5E" w:rsidRPr="00EF5447" w14:paraId="72E3BB4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86197" w14:textId="77777777" w:rsidR="00AE2F5E" w:rsidRPr="00EF5447" w:rsidRDefault="00AE2F5E" w:rsidP="00215D8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1C4D49E" w14:textId="77777777" w:rsidR="00AE2F5E" w:rsidRPr="00EF5447" w:rsidRDefault="00AE2F5E" w:rsidP="00215D8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71D877D" w14:textId="77777777" w:rsidR="00AE2F5E" w:rsidRPr="00EF5447" w:rsidRDefault="00AE2F5E" w:rsidP="00215D8F">
            <w:pPr>
              <w:pStyle w:val="TAC"/>
              <w:rPr>
                <w:lang w:eastAsia="zh-CN"/>
              </w:rPr>
            </w:pPr>
            <w:r w:rsidRPr="00EF5447">
              <w:rPr>
                <w:lang w:eastAsia="zh-CN"/>
              </w:rPr>
              <w:t>DC_20A_n82A_ULSUP-TDM_n78A</w:t>
            </w:r>
          </w:p>
        </w:tc>
      </w:tr>
      <w:tr w:rsidR="00AE2F5E" w:rsidRPr="00EF5447" w14:paraId="70BA010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53A3D" w14:textId="77777777" w:rsidR="00AE2F5E" w:rsidRPr="00EF5447" w:rsidRDefault="00AE2F5E" w:rsidP="00215D8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E7F1BA" w14:textId="77777777" w:rsidR="00AE2F5E" w:rsidRPr="00EF5447" w:rsidRDefault="00AE2F5E" w:rsidP="00215D8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53155EC" w14:textId="77777777" w:rsidR="00AE2F5E" w:rsidRPr="00EF5447" w:rsidRDefault="00AE2F5E" w:rsidP="00215D8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AE2F5E" w:rsidRPr="00EF5447" w14:paraId="1D2C987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C6F9AF" w14:textId="77777777" w:rsidR="00AE2F5E" w:rsidRPr="00EF5447" w:rsidRDefault="00AE2F5E" w:rsidP="00215D8F">
            <w:pPr>
              <w:pStyle w:val="TAC"/>
              <w:rPr>
                <w:rFonts w:cs="Arial"/>
                <w:bCs/>
              </w:rPr>
            </w:pPr>
            <w:r w:rsidRPr="00EF5447">
              <w:rPr>
                <w:rFonts w:cs="Arial"/>
                <w:bCs/>
              </w:rPr>
              <w:t>DC_20A_n78A-n92A</w:t>
            </w:r>
          </w:p>
          <w:p w14:paraId="2E657DA0" w14:textId="77777777" w:rsidR="00AE2F5E" w:rsidRPr="00EF5447" w:rsidRDefault="00AE2F5E" w:rsidP="00215D8F">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06912ECE" w14:textId="77777777" w:rsidR="00AE2F5E" w:rsidRPr="00EF5447" w:rsidRDefault="00AE2F5E" w:rsidP="00215D8F">
            <w:pPr>
              <w:pStyle w:val="TAC"/>
              <w:rPr>
                <w:rFonts w:cs="Arial"/>
                <w:bCs/>
              </w:rPr>
            </w:pPr>
            <w:r w:rsidRPr="00EF5447">
              <w:rPr>
                <w:rFonts w:cs="Arial"/>
                <w:bCs/>
              </w:rPr>
              <w:t>DC_20A_n78A</w:t>
            </w:r>
          </w:p>
          <w:p w14:paraId="0ABD59D9" w14:textId="77777777" w:rsidR="00AE2F5E" w:rsidRPr="00EF5447" w:rsidRDefault="00AE2F5E" w:rsidP="00215D8F">
            <w:pPr>
              <w:pStyle w:val="TAC"/>
              <w:rPr>
                <w:lang w:eastAsia="ja-JP"/>
              </w:rPr>
            </w:pPr>
            <w:r w:rsidRPr="00EF5447">
              <w:rPr>
                <w:rFonts w:cs="Arial"/>
                <w:bCs/>
              </w:rPr>
              <w:t>DC_20A_n92A_ULSUP-TDM_n78A</w:t>
            </w:r>
          </w:p>
        </w:tc>
      </w:tr>
      <w:tr w:rsidR="00AE2F5E" w:rsidRPr="00EF5447" w14:paraId="738BCF2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E22E1A" w14:textId="77777777" w:rsidR="00AE2F5E" w:rsidRPr="00EF5447" w:rsidRDefault="00AE2F5E" w:rsidP="00215D8F">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4A0F749C" w14:textId="77777777" w:rsidR="00AE2F5E" w:rsidRPr="00EF5447" w:rsidRDefault="00AE2F5E" w:rsidP="00215D8F">
            <w:pPr>
              <w:pStyle w:val="TAC"/>
              <w:rPr>
                <w:lang w:eastAsia="ja-JP"/>
              </w:rPr>
            </w:pPr>
            <w:r w:rsidRPr="00EF5447">
              <w:rPr>
                <w:lang w:eastAsia="ja-JP"/>
              </w:rPr>
              <w:t>DC_21A_n1A</w:t>
            </w:r>
          </w:p>
          <w:p w14:paraId="4DF9645B" w14:textId="77777777" w:rsidR="00AE2F5E" w:rsidRPr="00EF5447" w:rsidRDefault="00AE2F5E" w:rsidP="00215D8F">
            <w:pPr>
              <w:pStyle w:val="TAC"/>
              <w:rPr>
                <w:bCs/>
              </w:rPr>
            </w:pPr>
            <w:r w:rsidRPr="00EF5447">
              <w:rPr>
                <w:lang w:eastAsia="ja-JP"/>
              </w:rPr>
              <w:t>DC_21A_n77A</w:t>
            </w:r>
          </w:p>
        </w:tc>
      </w:tr>
      <w:tr w:rsidR="00AE2F5E" w:rsidRPr="00EF5447" w14:paraId="2C1974E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97BC33" w14:textId="77777777" w:rsidR="00AE2F5E" w:rsidRPr="00EF5447" w:rsidRDefault="00AE2F5E" w:rsidP="00215D8F">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91BDC0D" w14:textId="77777777" w:rsidR="00AE2F5E" w:rsidRPr="00EF5447" w:rsidRDefault="00AE2F5E" w:rsidP="00215D8F">
            <w:pPr>
              <w:pStyle w:val="TAC"/>
              <w:rPr>
                <w:lang w:eastAsia="ja-JP"/>
              </w:rPr>
            </w:pPr>
            <w:r w:rsidRPr="00EF5447">
              <w:rPr>
                <w:lang w:eastAsia="ja-JP"/>
              </w:rPr>
              <w:t>DC_21A_n1A</w:t>
            </w:r>
          </w:p>
          <w:p w14:paraId="7CD5AB4C" w14:textId="77777777" w:rsidR="00AE2F5E" w:rsidRPr="00EF5447" w:rsidRDefault="00AE2F5E" w:rsidP="00215D8F">
            <w:pPr>
              <w:pStyle w:val="TAC"/>
              <w:rPr>
                <w:bCs/>
              </w:rPr>
            </w:pPr>
            <w:r w:rsidRPr="00EF5447">
              <w:rPr>
                <w:lang w:eastAsia="ja-JP"/>
              </w:rPr>
              <w:t>DC_21A_n78A</w:t>
            </w:r>
          </w:p>
        </w:tc>
      </w:tr>
      <w:tr w:rsidR="00AE2F5E" w:rsidRPr="00EF5447" w14:paraId="5939A01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A58F5D" w14:textId="77777777" w:rsidR="00AE2F5E" w:rsidRPr="00EF5447" w:rsidRDefault="00AE2F5E" w:rsidP="00215D8F">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5579C265" w14:textId="77777777" w:rsidR="00AE2F5E" w:rsidRPr="00EF5447" w:rsidRDefault="00AE2F5E" w:rsidP="00215D8F">
            <w:pPr>
              <w:pStyle w:val="TAC"/>
              <w:rPr>
                <w:lang w:eastAsia="ja-JP"/>
              </w:rPr>
            </w:pPr>
            <w:r w:rsidRPr="00EF5447">
              <w:rPr>
                <w:lang w:eastAsia="ja-JP"/>
              </w:rPr>
              <w:t>DC_21A_n1A</w:t>
            </w:r>
          </w:p>
          <w:p w14:paraId="3B236DD7" w14:textId="77777777" w:rsidR="00AE2F5E" w:rsidRPr="00EF5447" w:rsidRDefault="00AE2F5E" w:rsidP="00215D8F">
            <w:pPr>
              <w:pStyle w:val="TAC"/>
              <w:rPr>
                <w:bCs/>
              </w:rPr>
            </w:pPr>
            <w:r w:rsidRPr="00EF5447">
              <w:rPr>
                <w:lang w:eastAsia="ja-JP"/>
              </w:rPr>
              <w:t>DC_21A_n79A</w:t>
            </w:r>
          </w:p>
        </w:tc>
      </w:tr>
      <w:tr w:rsidR="00AE2F5E" w:rsidRPr="00EF5447" w14:paraId="71D9099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F0A57" w14:textId="77777777" w:rsidR="00AE2F5E" w:rsidRPr="00EF5447" w:rsidRDefault="00AE2F5E" w:rsidP="00215D8F">
            <w:pPr>
              <w:pStyle w:val="TAC"/>
            </w:pPr>
            <w:r w:rsidRPr="00EF5447">
              <w:t>DC_21A-28A_n77A</w:t>
            </w:r>
          </w:p>
          <w:p w14:paraId="45FC74BC" w14:textId="77777777" w:rsidR="00AE2F5E" w:rsidRPr="00EF5447" w:rsidRDefault="00AE2F5E" w:rsidP="00215D8F">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011734EE" w14:textId="77777777" w:rsidR="00AE2F5E" w:rsidRPr="00EF5447" w:rsidRDefault="00AE2F5E" w:rsidP="00215D8F">
            <w:pPr>
              <w:pStyle w:val="TAC"/>
              <w:rPr>
                <w:lang w:eastAsia="ja-JP"/>
              </w:rPr>
            </w:pPr>
            <w:r w:rsidRPr="00EF5447">
              <w:rPr>
                <w:lang w:eastAsia="ja-JP"/>
              </w:rPr>
              <w:t>DC_21A_n77A</w:t>
            </w:r>
          </w:p>
          <w:p w14:paraId="72563FC3" w14:textId="77777777" w:rsidR="00AE2F5E" w:rsidRPr="00EF5447" w:rsidRDefault="00AE2F5E" w:rsidP="00215D8F">
            <w:pPr>
              <w:pStyle w:val="TAC"/>
              <w:rPr>
                <w:lang w:eastAsia="fi-FI"/>
              </w:rPr>
            </w:pPr>
            <w:r w:rsidRPr="00EF5447">
              <w:rPr>
                <w:lang w:eastAsia="ja-JP"/>
              </w:rPr>
              <w:t>DC_28A_n77A</w:t>
            </w:r>
          </w:p>
        </w:tc>
      </w:tr>
      <w:tr w:rsidR="00AE2F5E" w:rsidRPr="00EF5447" w14:paraId="02D76A9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28F19" w14:textId="77777777" w:rsidR="00AE2F5E" w:rsidRPr="00EF5447" w:rsidRDefault="00AE2F5E" w:rsidP="00215D8F">
            <w:pPr>
              <w:pStyle w:val="TAC"/>
            </w:pPr>
            <w:r w:rsidRPr="00EF5447">
              <w:t>DC_21A-28A_n78A</w:t>
            </w:r>
          </w:p>
          <w:p w14:paraId="30487B70" w14:textId="77777777" w:rsidR="00AE2F5E" w:rsidRPr="00EF5447" w:rsidRDefault="00AE2F5E" w:rsidP="00215D8F">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67B44ADB" w14:textId="77777777" w:rsidR="00AE2F5E" w:rsidRPr="00EF5447" w:rsidRDefault="00AE2F5E" w:rsidP="00215D8F">
            <w:pPr>
              <w:pStyle w:val="TAC"/>
              <w:rPr>
                <w:lang w:eastAsia="ja-JP"/>
              </w:rPr>
            </w:pPr>
            <w:r w:rsidRPr="00EF5447">
              <w:rPr>
                <w:lang w:eastAsia="ja-JP"/>
              </w:rPr>
              <w:t>DC_21A_n78A</w:t>
            </w:r>
          </w:p>
          <w:p w14:paraId="0AA8A53A" w14:textId="77777777" w:rsidR="00AE2F5E" w:rsidRPr="00EF5447" w:rsidRDefault="00AE2F5E" w:rsidP="00215D8F">
            <w:pPr>
              <w:pStyle w:val="TAC"/>
              <w:rPr>
                <w:lang w:eastAsia="fi-FI"/>
              </w:rPr>
            </w:pPr>
            <w:r w:rsidRPr="00EF5447">
              <w:rPr>
                <w:lang w:eastAsia="ja-JP"/>
              </w:rPr>
              <w:t>DC_28A_n78A</w:t>
            </w:r>
          </w:p>
        </w:tc>
      </w:tr>
      <w:tr w:rsidR="00AE2F5E" w:rsidRPr="00EF5447" w14:paraId="096164C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16931" w14:textId="77777777" w:rsidR="00AE2F5E" w:rsidRPr="00EF5447" w:rsidRDefault="00AE2F5E" w:rsidP="00215D8F">
            <w:pPr>
              <w:pStyle w:val="TAC"/>
            </w:pPr>
            <w:r w:rsidRPr="00EF5447">
              <w:t>DC_21A-28A_n79A</w:t>
            </w:r>
          </w:p>
          <w:p w14:paraId="25CD4F14" w14:textId="77777777" w:rsidR="00AE2F5E" w:rsidRPr="00EF5447" w:rsidRDefault="00AE2F5E" w:rsidP="00215D8F">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505F6750" w14:textId="77777777" w:rsidR="00AE2F5E" w:rsidRPr="00EF5447" w:rsidRDefault="00AE2F5E" w:rsidP="00215D8F">
            <w:pPr>
              <w:pStyle w:val="TAC"/>
              <w:rPr>
                <w:lang w:eastAsia="ja-JP"/>
              </w:rPr>
            </w:pPr>
            <w:r w:rsidRPr="00EF5447">
              <w:rPr>
                <w:lang w:eastAsia="ja-JP"/>
              </w:rPr>
              <w:t>DC_21A_n79A</w:t>
            </w:r>
          </w:p>
          <w:p w14:paraId="770B58FA" w14:textId="77777777" w:rsidR="00AE2F5E" w:rsidRPr="00EF5447" w:rsidRDefault="00AE2F5E" w:rsidP="00215D8F">
            <w:pPr>
              <w:pStyle w:val="TAC"/>
              <w:rPr>
                <w:lang w:eastAsia="fi-FI"/>
              </w:rPr>
            </w:pPr>
            <w:r w:rsidRPr="00EF5447">
              <w:rPr>
                <w:lang w:eastAsia="ja-JP"/>
              </w:rPr>
              <w:t>DC_28A_n79A</w:t>
            </w:r>
          </w:p>
        </w:tc>
      </w:tr>
      <w:tr w:rsidR="00AE2F5E" w:rsidRPr="00EF5447" w14:paraId="4140D9E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633CB7" w14:textId="77777777" w:rsidR="00AE2F5E" w:rsidRPr="00EF5447" w:rsidRDefault="00AE2F5E" w:rsidP="00215D8F">
            <w:pPr>
              <w:pStyle w:val="TAC"/>
              <w:rPr>
                <w:vertAlign w:val="superscript"/>
                <w:lang w:eastAsia="ja-JP"/>
              </w:rPr>
            </w:pPr>
            <w:r w:rsidRPr="00EF5447">
              <w:rPr>
                <w:lang w:eastAsia="ja-JP"/>
              </w:rPr>
              <w:t>DC_21A-42A_n1A</w:t>
            </w:r>
            <w:r w:rsidRPr="00EF5447">
              <w:rPr>
                <w:vertAlign w:val="superscript"/>
                <w:lang w:eastAsia="ja-JP"/>
              </w:rPr>
              <w:t>10,12</w:t>
            </w:r>
          </w:p>
          <w:p w14:paraId="121D3B4F" w14:textId="77777777" w:rsidR="00AE2F5E" w:rsidRPr="00EF5447" w:rsidRDefault="00AE2F5E" w:rsidP="00215D8F">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0678FEE0" w14:textId="77777777" w:rsidR="00AE2F5E" w:rsidRPr="00EF5447" w:rsidRDefault="00AE2F5E" w:rsidP="00215D8F">
            <w:pPr>
              <w:pStyle w:val="TAC"/>
            </w:pPr>
            <w:r w:rsidRPr="00EF5447">
              <w:t>DC_21A_n1A</w:t>
            </w:r>
          </w:p>
          <w:p w14:paraId="6AD67B30" w14:textId="77777777" w:rsidR="00AE2F5E" w:rsidRPr="00EF5447" w:rsidRDefault="00AE2F5E" w:rsidP="00215D8F">
            <w:pPr>
              <w:pStyle w:val="TAC"/>
              <w:rPr>
                <w:noProof/>
                <w:lang w:eastAsia="zh-CN"/>
              </w:rPr>
            </w:pPr>
            <w:r w:rsidRPr="00EF5447">
              <w:t>DC_42A_n1A</w:t>
            </w:r>
          </w:p>
        </w:tc>
      </w:tr>
      <w:tr w:rsidR="00AE2F5E" w:rsidRPr="00EF5447" w14:paraId="0109477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410F6" w14:textId="77777777" w:rsidR="00AE2F5E" w:rsidRPr="00EF5447" w:rsidRDefault="00AE2F5E" w:rsidP="00215D8F">
            <w:pPr>
              <w:pStyle w:val="TAC"/>
              <w:rPr>
                <w:noProof/>
                <w:lang w:eastAsia="zh-CN"/>
              </w:rPr>
            </w:pPr>
            <w:r w:rsidRPr="00EF5447">
              <w:rPr>
                <w:noProof/>
                <w:lang w:eastAsia="zh-CN"/>
              </w:rPr>
              <w:t>DC_21A-42A_n77A</w:t>
            </w:r>
          </w:p>
          <w:p w14:paraId="013BA75B" w14:textId="77777777" w:rsidR="00AE2F5E" w:rsidRPr="00EF5447" w:rsidRDefault="00AE2F5E" w:rsidP="00215D8F">
            <w:pPr>
              <w:pStyle w:val="TAC"/>
              <w:rPr>
                <w:noProof/>
                <w:lang w:eastAsia="zh-CN"/>
              </w:rPr>
            </w:pPr>
            <w:r w:rsidRPr="00EF5447">
              <w:rPr>
                <w:noProof/>
                <w:lang w:eastAsia="zh-CN"/>
              </w:rPr>
              <w:t>DC_21A-42A_n77C</w:t>
            </w:r>
          </w:p>
          <w:p w14:paraId="688FF671" w14:textId="77777777" w:rsidR="00AE2F5E" w:rsidRPr="00EF5447" w:rsidRDefault="00AE2F5E" w:rsidP="00215D8F">
            <w:pPr>
              <w:pStyle w:val="TAC"/>
              <w:rPr>
                <w:lang w:eastAsia="ja-JP"/>
              </w:rPr>
            </w:pPr>
            <w:r w:rsidRPr="00EF5447">
              <w:rPr>
                <w:lang w:eastAsia="ja-JP"/>
              </w:rPr>
              <w:t>DC_21A-42C_n77A</w:t>
            </w:r>
          </w:p>
          <w:p w14:paraId="75EE4994" w14:textId="77777777" w:rsidR="00AE2F5E" w:rsidRPr="00EF5447" w:rsidRDefault="00AE2F5E" w:rsidP="00215D8F">
            <w:pPr>
              <w:pStyle w:val="TAC"/>
              <w:rPr>
                <w:lang w:eastAsia="ja-JP"/>
              </w:rPr>
            </w:pPr>
            <w:r w:rsidRPr="00EF5447">
              <w:rPr>
                <w:lang w:eastAsia="ja-JP"/>
              </w:rPr>
              <w:t>DC_21A-42C_n77C</w:t>
            </w:r>
          </w:p>
          <w:p w14:paraId="5189BA16" w14:textId="77777777" w:rsidR="00AE2F5E" w:rsidRPr="00EF5447" w:rsidRDefault="00AE2F5E" w:rsidP="00215D8F">
            <w:pPr>
              <w:pStyle w:val="TAC"/>
              <w:rPr>
                <w:lang w:eastAsia="ja-JP"/>
              </w:rPr>
            </w:pPr>
            <w:r w:rsidRPr="00EF5447">
              <w:t>DC_21A-42D_n77A</w:t>
            </w:r>
          </w:p>
          <w:p w14:paraId="2BB4B9A2" w14:textId="77777777" w:rsidR="00AE2F5E" w:rsidRPr="00EF5447" w:rsidRDefault="00AE2F5E" w:rsidP="00215D8F">
            <w:pPr>
              <w:pStyle w:val="TAC"/>
            </w:pPr>
            <w:r w:rsidRPr="00EF5447">
              <w:t>DC_21A-42D_n77C</w:t>
            </w:r>
          </w:p>
          <w:p w14:paraId="4F4234F2" w14:textId="77777777" w:rsidR="00AE2F5E" w:rsidRPr="00EF5447" w:rsidRDefault="00AE2F5E" w:rsidP="00215D8F">
            <w:pPr>
              <w:pStyle w:val="TAC"/>
              <w:rPr>
                <w:lang w:eastAsia="ja-JP"/>
              </w:rPr>
            </w:pPr>
            <w:r w:rsidRPr="00EF5447">
              <w:t>DC_21A-42</w:t>
            </w:r>
            <w:r w:rsidRPr="00EF5447">
              <w:rPr>
                <w:lang w:eastAsia="ja-JP"/>
              </w:rPr>
              <w:t>E</w:t>
            </w:r>
            <w:r w:rsidRPr="00EF5447">
              <w:t>_n77A</w:t>
            </w:r>
          </w:p>
          <w:p w14:paraId="39F6117D" w14:textId="77777777" w:rsidR="00AE2F5E" w:rsidRPr="00EF5447" w:rsidRDefault="00AE2F5E" w:rsidP="00215D8F">
            <w:pPr>
              <w:pStyle w:val="TAC"/>
              <w:rPr>
                <w:noProof/>
                <w:lang w:eastAsia="zh-CN"/>
              </w:rPr>
            </w:pPr>
            <w:r w:rsidRPr="00EF5447">
              <w:t>DC_21A-42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3009BFA1" w14:textId="77777777" w:rsidR="00AE2F5E" w:rsidRPr="00EF5447" w:rsidRDefault="00AE2F5E" w:rsidP="00215D8F">
            <w:pPr>
              <w:pStyle w:val="TAC"/>
              <w:rPr>
                <w:noProof/>
                <w:lang w:eastAsia="zh-CN"/>
              </w:rPr>
            </w:pPr>
            <w:r w:rsidRPr="00EF5447">
              <w:rPr>
                <w:noProof/>
                <w:lang w:eastAsia="zh-CN"/>
              </w:rPr>
              <w:t>DC_21A_n77A</w:t>
            </w:r>
          </w:p>
        </w:tc>
      </w:tr>
      <w:tr w:rsidR="00AE2F5E" w:rsidRPr="00EF5447" w14:paraId="48BE21B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6D6F3" w14:textId="77777777" w:rsidR="00AE2F5E" w:rsidRPr="00EF5447" w:rsidRDefault="00AE2F5E" w:rsidP="00215D8F">
            <w:pPr>
              <w:pStyle w:val="TAC"/>
              <w:rPr>
                <w:noProof/>
                <w:lang w:eastAsia="zh-CN"/>
              </w:rPr>
            </w:pPr>
            <w:r w:rsidRPr="00EF5447">
              <w:rPr>
                <w:noProof/>
                <w:lang w:eastAsia="zh-CN"/>
              </w:rPr>
              <w:t>DC_21A-42A_n78A</w:t>
            </w:r>
          </w:p>
          <w:p w14:paraId="0D710FC2" w14:textId="77777777" w:rsidR="00AE2F5E" w:rsidRPr="00EF5447" w:rsidRDefault="00AE2F5E" w:rsidP="00215D8F">
            <w:pPr>
              <w:pStyle w:val="TAC"/>
            </w:pPr>
            <w:r w:rsidRPr="00EF5447">
              <w:t>DC_21A-42A_n78C</w:t>
            </w:r>
          </w:p>
          <w:p w14:paraId="45763E7F" w14:textId="77777777" w:rsidR="00AE2F5E" w:rsidRPr="00EF5447" w:rsidRDefault="00AE2F5E" w:rsidP="00215D8F">
            <w:pPr>
              <w:pStyle w:val="TAC"/>
              <w:rPr>
                <w:lang w:eastAsia="fr-FR"/>
              </w:rPr>
            </w:pPr>
            <w:r w:rsidRPr="00EF5447">
              <w:t>DC_21A-42C_n78A</w:t>
            </w:r>
          </w:p>
          <w:p w14:paraId="644870BE" w14:textId="77777777" w:rsidR="00AE2F5E" w:rsidRPr="00EF5447" w:rsidRDefault="00AE2F5E" w:rsidP="00215D8F">
            <w:pPr>
              <w:pStyle w:val="TAC"/>
              <w:rPr>
                <w:lang w:eastAsia="ja-JP"/>
              </w:rPr>
            </w:pPr>
            <w:r w:rsidRPr="00EF5447">
              <w:rPr>
                <w:lang w:eastAsia="ja-JP"/>
              </w:rPr>
              <w:t>DC_21A-42C_n78C</w:t>
            </w:r>
          </w:p>
          <w:p w14:paraId="4A1A045C" w14:textId="77777777" w:rsidR="00AE2F5E" w:rsidRPr="00EF5447" w:rsidRDefault="00AE2F5E" w:rsidP="00215D8F">
            <w:pPr>
              <w:pStyle w:val="TAC"/>
              <w:rPr>
                <w:lang w:eastAsia="ja-JP"/>
              </w:rPr>
            </w:pPr>
            <w:r w:rsidRPr="00EF5447">
              <w:t>DC_21A-42D_n7</w:t>
            </w:r>
            <w:r w:rsidRPr="00EF5447">
              <w:rPr>
                <w:lang w:eastAsia="ja-JP"/>
              </w:rPr>
              <w:t>8</w:t>
            </w:r>
            <w:r w:rsidRPr="00EF5447">
              <w:t>A</w:t>
            </w:r>
          </w:p>
          <w:p w14:paraId="6326275E" w14:textId="77777777" w:rsidR="00AE2F5E" w:rsidRPr="00EF5447" w:rsidRDefault="00AE2F5E" w:rsidP="00215D8F">
            <w:pPr>
              <w:pStyle w:val="TAC"/>
            </w:pPr>
            <w:r w:rsidRPr="00EF5447">
              <w:t>DC_21A-42D_n7</w:t>
            </w:r>
            <w:r w:rsidRPr="00EF5447">
              <w:rPr>
                <w:lang w:eastAsia="ja-JP"/>
              </w:rPr>
              <w:t>8</w:t>
            </w:r>
            <w:r w:rsidRPr="00EF5447">
              <w:t>C</w:t>
            </w:r>
          </w:p>
          <w:p w14:paraId="49C13B35" w14:textId="77777777" w:rsidR="00AE2F5E" w:rsidRPr="00EF5447" w:rsidRDefault="00AE2F5E" w:rsidP="00215D8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50935FA" w14:textId="77777777" w:rsidR="00AE2F5E" w:rsidRPr="00EF5447" w:rsidRDefault="00AE2F5E" w:rsidP="00215D8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1D686382" w14:textId="77777777" w:rsidR="00AE2F5E" w:rsidRPr="00EF5447" w:rsidRDefault="00AE2F5E" w:rsidP="00215D8F">
            <w:pPr>
              <w:pStyle w:val="TAC"/>
              <w:rPr>
                <w:noProof/>
                <w:lang w:eastAsia="zh-CN"/>
              </w:rPr>
            </w:pPr>
            <w:r w:rsidRPr="00EF5447">
              <w:rPr>
                <w:noProof/>
                <w:lang w:eastAsia="zh-CN"/>
              </w:rPr>
              <w:t>DC_21A_n78A</w:t>
            </w:r>
          </w:p>
        </w:tc>
      </w:tr>
      <w:tr w:rsidR="00AE2F5E" w:rsidRPr="00EF5447" w14:paraId="21A9306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0E2EB" w14:textId="77777777" w:rsidR="00AE2F5E" w:rsidRPr="00EF5447" w:rsidRDefault="00AE2F5E" w:rsidP="00215D8F">
            <w:pPr>
              <w:pStyle w:val="TAC"/>
              <w:rPr>
                <w:noProof/>
                <w:lang w:eastAsia="zh-CN"/>
              </w:rPr>
            </w:pPr>
            <w:r w:rsidRPr="00EF5447">
              <w:rPr>
                <w:noProof/>
                <w:lang w:eastAsia="zh-CN"/>
              </w:rPr>
              <w:lastRenderedPageBreak/>
              <w:t>DC_21A-42A_n79A</w:t>
            </w:r>
          </w:p>
          <w:p w14:paraId="25AE1F00" w14:textId="77777777" w:rsidR="00AE2F5E" w:rsidRPr="00EF5447" w:rsidRDefault="00AE2F5E" w:rsidP="00215D8F">
            <w:pPr>
              <w:pStyle w:val="TAC"/>
              <w:rPr>
                <w:noProof/>
                <w:lang w:eastAsia="zh-CN"/>
              </w:rPr>
            </w:pPr>
            <w:r w:rsidRPr="00EF5447">
              <w:rPr>
                <w:noProof/>
                <w:lang w:eastAsia="zh-CN"/>
              </w:rPr>
              <w:t>DC_21A-42A_n79C</w:t>
            </w:r>
          </w:p>
          <w:p w14:paraId="23E7FD5F" w14:textId="77777777" w:rsidR="00AE2F5E" w:rsidRPr="00EF5447" w:rsidRDefault="00AE2F5E" w:rsidP="00215D8F">
            <w:pPr>
              <w:pStyle w:val="TAC"/>
              <w:rPr>
                <w:lang w:eastAsia="ja-JP"/>
              </w:rPr>
            </w:pPr>
            <w:r w:rsidRPr="00EF5447">
              <w:rPr>
                <w:lang w:eastAsia="ja-JP"/>
              </w:rPr>
              <w:t>DC_21A-42C_n79A</w:t>
            </w:r>
          </w:p>
          <w:p w14:paraId="15EFEC19" w14:textId="77777777" w:rsidR="00AE2F5E" w:rsidRPr="00EF5447" w:rsidRDefault="00AE2F5E" w:rsidP="00215D8F">
            <w:pPr>
              <w:pStyle w:val="TAC"/>
              <w:rPr>
                <w:lang w:eastAsia="ja-JP"/>
              </w:rPr>
            </w:pPr>
            <w:r w:rsidRPr="00EF5447">
              <w:rPr>
                <w:lang w:eastAsia="ja-JP"/>
              </w:rPr>
              <w:t>DC_21A-42C_n79C</w:t>
            </w:r>
          </w:p>
          <w:p w14:paraId="3041329B" w14:textId="77777777" w:rsidR="00AE2F5E" w:rsidRPr="00EF5447" w:rsidRDefault="00AE2F5E" w:rsidP="00215D8F">
            <w:pPr>
              <w:pStyle w:val="TAC"/>
              <w:rPr>
                <w:lang w:eastAsia="ja-JP"/>
              </w:rPr>
            </w:pPr>
            <w:r w:rsidRPr="00EF5447">
              <w:t>DC_21A-42D_n7</w:t>
            </w:r>
            <w:r w:rsidRPr="00EF5447">
              <w:rPr>
                <w:lang w:eastAsia="ja-JP"/>
              </w:rPr>
              <w:t>9</w:t>
            </w:r>
            <w:r w:rsidRPr="00EF5447">
              <w:t>A</w:t>
            </w:r>
          </w:p>
          <w:p w14:paraId="503F2EA3" w14:textId="77777777" w:rsidR="00AE2F5E" w:rsidRPr="00EF5447" w:rsidRDefault="00AE2F5E" w:rsidP="00215D8F">
            <w:pPr>
              <w:pStyle w:val="TAC"/>
            </w:pPr>
            <w:r w:rsidRPr="00EF5447">
              <w:t>DC_21A-42D_n7</w:t>
            </w:r>
            <w:r w:rsidRPr="00EF5447">
              <w:rPr>
                <w:lang w:eastAsia="ja-JP"/>
              </w:rPr>
              <w:t>9</w:t>
            </w:r>
            <w:r w:rsidRPr="00EF5447">
              <w:t>C</w:t>
            </w:r>
          </w:p>
          <w:p w14:paraId="22ED0440" w14:textId="77777777" w:rsidR="00AE2F5E" w:rsidRPr="00EF5447" w:rsidRDefault="00AE2F5E" w:rsidP="00215D8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9C8C757" w14:textId="77777777" w:rsidR="00AE2F5E" w:rsidRPr="00EF5447" w:rsidRDefault="00AE2F5E" w:rsidP="00215D8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694485F" w14:textId="77777777" w:rsidR="00AE2F5E" w:rsidRPr="00EF5447" w:rsidRDefault="00AE2F5E" w:rsidP="00215D8F">
            <w:pPr>
              <w:pStyle w:val="TAC"/>
              <w:rPr>
                <w:noProof/>
                <w:lang w:eastAsia="zh-CN"/>
              </w:rPr>
            </w:pPr>
            <w:r w:rsidRPr="00EF5447">
              <w:rPr>
                <w:noProof/>
                <w:lang w:eastAsia="zh-CN"/>
              </w:rPr>
              <w:t>DC_21A_n79A</w:t>
            </w:r>
          </w:p>
        </w:tc>
      </w:tr>
      <w:tr w:rsidR="00AE2F5E" w:rsidRPr="00EF5447" w14:paraId="6DED7DB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B32C6B" w14:textId="77777777" w:rsidR="00AE2F5E" w:rsidRPr="00EF5447" w:rsidRDefault="00AE2F5E" w:rsidP="00215D8F">
            <w:pPr>
              <w:pStyle w:val="TAC"/>
              <w:rPr>
                <w:noProof/>
                <w:lang w:eastAsia="zh-CN"/>
              </w:rPr>
            </w:pPr>
            <w:r w:rsidRPr="00B677E8">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5EBC03DF" w14:textId="77777777" w:rsidR="00AE2F5E" w:rsidRPr="00EF5447" w:rsidRDefault="00AE2F5E" w:rsidP="00215D8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AE2F5E" w:rsidRPr="00EF5447" w14:paraId="47DA183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FCD169" w14:textId="77777777" w:rsidR="00AE2F5E" w:rsidRPr="00EF5447" w:rsidRDefault="00AE2F5E" w:rsidP="00215D8F">
            <w:pPr>
              <w:pStyle w:val="TAC"/>
              <w:rPr>
                <w:noProof/>
                <w:lang w:eastAsia="zh-CN"/>
              </w:rPr>
            </w:pPr>
            <w:r w:rsidRPr="00EF5447">
              <w:rPr>
                <w:rFonts w:cs="Arial"/>
                <w:lang w:eastAsia="ja-JP"/>
              </w:rPr>
              <w:t>DC_28A-66A_n66A</w:t>
            </w:r>
          </w:p>
        </w:tc>
        <w:tc>
          <w:tcPr>
            <w:tcW w:w="5862" w:type="dxa"/>
            <w:tcBorders>
              <w:top w:val="single" w:sz="4" w:space="0" w:color="auto"/>
              <w:left w:val="single" w:sz="4" w:space="0" w:color="auto"/>
              <w:bottom w:val="single" w:sz="4" w:space="0" w:color="auto"/>
              <w:right w:val="single" w:sz="4" w:space="0" w:color="auto"/>
            </w:tcBorders>
          </w:tcPr>
          <w:p w14:paraId="5FFA93C4" w14:textId="77777777" w:rsidR="00AE2F5E" w:rsidRPr="00EF5447" w:rsidRDefault="00AE2F5E" w:rsidP="00215D8F">
            <w:pPr>
              <w:pStyle w:val="TAC"/>
              <w:rPr>
                <w:b/>
                <w:lang w:eastAsia="ja-JP"/>
              </w:rPr>
            </w:pPr>
            <w:r w:rsidRPr="00EF5447">
              <w:rPr>
                <w:lang w:eastAsia="fi-FI"/>
              </w:rPr>
              <w:t>DC_28A_</w:t>
            </w:r>
            <w:r w:rsidRPr="00EF5447">
              <w:rPr>
                <w:lang w:eastAsia="ja-JP"/>
              </w:rPr>
              <w:t>n66A</w:t>
            </w:r>
          </w:p>
          <w:p w14:paraId="2B03B240" w14:textId="77777777" w:rsidR="00AE2F5E" w:rsidRPr="00EF5447" w:rsidRDefault="00AE2F5E" w:rsidP="00215D8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AE2F5E" w:rsidRPr="00EF5447" w14:paraId="24CAB57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E0D7F2" w14:textId="77777777" w:rsidR="00AE2F5E" w:rsidRPr="00EF5447" w:rsidRDefault="00AE2F5E" w:rsidP="00215D8F">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0C91517"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DC_21A_n77A</w:t>
            </w:r>
          </w:p>
          <w:p w14:paraId="0D3AD359" w14:textId="77777777" w:rsidR="00AE2F5E" w:rsidRPr="00EF5447" w:rsidRDefault="00AE2F5E" w:rsidP="00215D8F">
            <w:pPr>
              <w:pStyle w:val="TAC"/>
              <w:rPr>
                <w:lang w:eastAsia="fi-FI"/>
              </w:rPr>
            </w:pPr>
            <w:r w:rsidRPr="00EF5447">
              <w:rPr>
                <w:rFonts w:eastAsia="Malgun Gothic"/>
                <w:noProof/>
                <w:lang w:eastAsia="ko-KR"/>
              </w:rPr>
              <w:t>DC_21A_n79A</w:t>
            </w:r>
          </w:p>
        </w:tc>
      </w:tr>
      <w:tr w:rsidR="00AE2F5E" w:rsidRPr="00EF5447" w14:paraId="3B46199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FFEDB" w14:textId="77777777" w:rsidR="00AE2F5E" w:rsidRPr="00EF5447" w:rsidRDefault="00AE2F5E" w:rsidP="00215D8F">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0800D7A0" w14:textId="77777777" w:rsidR="00AE2F5E" w:rsidRPr="00EF5447" w:rsidRDefault="00AE2F5E" w:rsidP="00215D8F">
            <w:pPr>
              <w:pStyle w:val="TAC"/>
              <w:rPr>
                <w:rFonts w:eastAsia="Malgun Gothic"/>
                <w:noProof/>
                <w:lang w:eastAsia="ko-KR"/>
              </w:rPr>
            </w:pPr>
            <w:r w:rsidRPr="00EF5447">
              <w:rPr>
                <w:rFonts w:eastAsia="Malgun Gothic"/>
                <w:noProof/>
                <w:lang w:eastAsia="ko-KR"/>
              </w:rPr>
              <w:t>DC_21A_n78A</w:t>
            </w:r>
          </w:p>
          <w:p w14:paraId="235CD437" w14:textId="77777777" w:rsidR="00AE2F5E" w:rsidRPr="00EF5447" w:rsidRDefault="00AE2F5E" w:rsidP="00215D8F">
            <w:pPr>
              <w:pStyle w:val="TAC"/>
              <w:rPr>
                <w:lang w:eastAsia="fi-FI"/>
              </w:rPr>
            </w:pPr>
            <w:r w:rsidRPr="00EF5447">
              <w:rPr>
                <w:rFonts w:eastAsia="Malgun Gothic"/>
                <w:noProof/>
                <w:lang w:eastAsia="ko-KR"/>
              </w:rPr>
              <w:t>DC_21A_n79A</w:t>
            </w:r>
          </w:p>
        </w:tc>
      </w:tr>
      <w:tr w:rsidR="00AE2F5E" w:rsidRPr="00EF5447" w14:paraId="4BE90DD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FDCD8" w14:textId="77777777" w:rsidR="00AE2F5E" w:rsidRPr="00EF5447" w:rsidRDefault="00AE2F5E" w:rsidP="00215D8F">
            <w:pPr>
              <w:pStyle w:val="TAC"/>
            </w:pPr>
            <w:r w:rsidRPr="00EF5447">
              <w:t>DC_25A-41A_n41A</w:t>
            </w:r>
          </w:p>
          <w:p w14:paraId="11D8060A" w14:textId="77777777" w:rsidR="00AE2F5E" w:rsidRPr="00EF5447" w:rsidRDefault="00AE2F5E" w:rsidP="00215D8F">
            <w:pPr>
              <w:pStyle w:val="TAC"/>
              <w:rPr>
                <w:lang w:eastAsia="fr-FR"/>
              </w:rPr>
            </w:pPr>
            <w:r w:rsidRPr="00EF5447">
              <w:t>DC_25A-41C_n41A</w:t>
            </w:r>
          </w:p>
          <w:p w14:paraId="276C709F" w14:textId="77777777" w:rsidR="00AE2F5E" w:rsidRPr="00EF5447" w:rsidRDefault="00AE2F5E" w:rsidP="00215D8F">
            <w:pPr>
              <w:pStyle w:val="TAC"/>
            </w:pPr>
            <w:r w:rsidRPr="00EF5447">
              <w:t>DC_25A-41D_n41A</w:t>
            </w:r>
          </w:p>
          <w:p w14:paraId="06294614" w14:textId="77777777" w:rsidR="00AE2F5E" w:rsidRPr="00EF5447" w:rsidRDefault="00AE2F5E" w:rsidP="00215D8F">
            <w:pPr>
              <w:pStyle w:val="TAC"/>
            </w:pPr>
            <w:r w:rsidRPr="00EF5447">
              <w:t>DC_25A-25A-41A_n41A</w:t>
            </w:r>
          </w:p>
          <w:p w14:paraId="78721739" w14:textId="77777777" w:rsidR="00AE2F5E" w:rsidRPr="00EF5447" w:rsidRDefault="00AE2F5E" w:rsidP="00215D8F">
            <w:pPr>
              <w:pStyle w:val="TAC"/>
            </w:pPr>
            <w:r w:rsidRPr="00EF5447">
              <w:t>DC_25A-25A-41C_n41A</w:t>
            </w:r>
          </w:p>
          <w:p w14:paraId="4BF1DB1F" w14:textId="77777777" w:rsidR="00AE2F5E" w:rsidRPr="00EF5447" w:rsidRDefault="00AE2F5E" w:rsidP="00215D8F">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18700004" w14:textId="77777777" w:rsidR="00AE2F5E" w:rsidRPr="00EF5447" w:rsidRDefault="00AE2F5E" w:rsidP="00215D8F">
            <w:pPr>
              <w:pStyle w:val="TAC"/>
            </w:pPr>
            <w:r w:rsidRPr="00EF5447">
              <w:t>DC_25A_n41A</w:t>
            </w:r>
          </w:p>
          <w:p w14:paraId="1BBD656F" w14:textId="77777777" w:rsidR="00AE2F5E" w:rsidRPr="00EF5447" w:rsidRDefault="00AE2F5E" w:rsidP="00215D8F">
            <w:pPr>
              <w:pStyle w:val="TAC"/>
              <w:rPr>
                <w:rFonts w:eastAsia="Malgun Gothic"/>
                <w:noProof/>
                <w:lang w:eastAsia="ko-KR"/>
              </w:rPr>
            </w:pPr>
            <w:r w:rsidRPr="00EF5447">
              <w:t>DC_41A_n41A</w:t>
            </w:r>
          </w:p>
        </w:tc>
      </w:tr>
      <w:tr w:rsidR="00AE2F5E" w:rsidRPr="00EF5447" w14:paraId="06F85E0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4EBFD" w14:textId="77777777" w:rsidR="00AE2F5E" w:rsidRPr="00EF5447" w:rsidRDefault="00AE2F5E" w:rsidP="00215D8F">
            <w:pPr>
              <w:pStyle w:val="TAC"/>
            </w:pPr>
            <w:r w:rsidRPr="00EF5447">
              <w:t>DC_25A-(n)41AA</w:t>
            </w:r>
          </w:p>
          <w:p w14:paraId="0B9E1E8F" w14:textId="77777777" w:rsidR="00AE2F5E" w:rsidRPr="00EF5447" w:rsidRDefault="00AE2F5E" w:rsidP="00215D8F">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4C06F8AA" w14:textId="77777777" w:rsidR="00AE2F5E" w:rsidRPr="00EF5447" w:rsidRDefault="00AE2F5E" w:rsidP="00215D8F">
            <w:pPr>
              <w:pStyle w:val="TAC"/>
            </w:pPr>
            <w:r w:rsidRPr="00EF5447">
              <w:t>DC_25A_n41A</w:t>
            </w:r>
          </w:p>
          <w:p w14:paraId="427E6BBF" w14:textId="77777777" w:rsidR="00AE2F5E" w:rsidRPr="00EF5447" w:rsidRDefault="00AE2F5E" w:rsidP="00215D8F">
            <w:pPr>
              <w:pStyle w:val="TAC"/>
              <w:rPr>
                <w:rFonts w:eastAsia="Malgun Gothic"/>
                <w:noProof/>
                <w:lang w:eastAsia="ko-KR"/>
              </w:rPr>
            </w:pPr>
            <w:r w:rsidRPr="00EF5447">
              <w:t>DC_(n)41AA</w:t>
            </w:r>
          </w:p>
        </w:tc>
      </w:tr>
      <w:tr w:rsidR="00AE2F5E" w:rsidRPr="00EF5447" w14:paraId="5A3356F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AD0CA" w14:textId="77777777" w:rsidR="00AE2F5E" w:rsidRPr="00EF5447" w:rsidRDefault="00AE2F5E" w:rsidP="00215D8F">
            <w:pPr>
              <w:pStyle w:val="TAC"/>
            </w:pPr>
            <w:r w:rsidRPr="00EF5447">
              <w:t>DC_25A-(n)41CA</w:t>
            </w:r>
          </w:p>
          <w:p w14:paraId="48687DFE" w14:textId="77777777" w:rsidR="00AE2F5E" w:rsidRPr="00EF5447" w:rsidRDefault="00AE2F5E" w:rsidP="00215D8F">
            <w:pPr>
              <w:pStyle w:val="TAC"/>
              <w:rPr>
                <w:lang w:eastAsia="fr-FR"/>
              </w:rPr>
            </w:pPr>
            <w:r w:rsidRPr="00EF5447">
              <w:t>DC_25A-(n)41DA</w:t>
            </w:r>
          </w:p>
          <w:p w14:paraId="6BB66458" w14:textId="77777777" w:rsidR="00AE2F5E" w:rsidRPr="00EF5447" w:rsidRDefault="00AE2F5E" w:rsidP="00215D8F">
            <w:pPr>
              <w:pStyle w:val="TAC"/>
            </w:pPr>
            <w:r w:rsidRPr="00EF5447">
              <w:t>DC_25A-25A-(n)41CA</w:t>
            </w:r>
          </w:p>
          <w:p w14:paraId="4F347EED" w14:textId="77777777" w:rsidR="00AE2F5E" w:rsidRPr="00EF5447" w:rsidRDefault="00AE2F5E" w:rsidP="00215D8F">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2BF626C9" w14:textId="77777777" w:rsidR="00AE2F5E" w:rsidRPr="00EF5447" w:rsidRDefault="00AE2F5E" w:rsidP="00215D8F">
            <w:pPr>
              <w:pStyle w:val="TAC"/>
            </w:pPr>
            <w:r w:rsidRPr="00EF5447">
              <w:t>DC_25A_n41A</w:t>
            </w:r>
          </w:p>
          <w:p w14:paraId="1D3ABAF3" w14:textId="77777777" w:rsidR="00AE2F5E" w:rsidRPr="00EF5447" w:rsidRDefault="00AE2F5E" w:rsidP="00215D8F">
            <w:pPr>
              <w:pStyle w:val="TAC"/>
              <w:rPr>
                <w:lang w:eastAsia="fr-FR"/>
              </w:rPr>
            </w:pPr>
            <w:r w:rsidRPr="00EF5447">
              <w:t>DC_(n)41AA</w:t>
            </w:r>
          </w:p>
          <w:p w14:paraId="7122AC27" w14:textId="77777777" w:rsidR="00AE2F5E" w:rsidRPr="00EF5447" w:rsidRDefault="00AE2F5E" w:rsidP="00215D8F">
            <w:pPr>
              <w:pStyle w:val="TAC"/>
              <w:rPr>
                <w:rFonts w:eastAsia="Malgun Gothic"/>
                <w:noProof/>
                <w:lang w:eastAsia="ko-KR"/>
              </w:rPr>
            </w:pPr>
            <w:r w:rsidRPr="00EF5447">
              <w:t>DC_41A_n41A</w:t>
            </w:r>
          </w:p>
        </w:tc>
      </w:tr>
      <w:tr w:rsidR="00AE2F5E" w:rsidRPr="00EF5447" w14:paraId="58355D1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D2DCE" w14:textId="77777777" w:rsidR="00AE2F5E" w:rsidRPr="00EF5447" w:rsidRDefault="00AE2F5E" w:rsidP="00215D8F">
            <w:pPr>
              <w:pStyle w:val="TAC"/>
            </w:pPr>
            <w:r w:rsidRPr="00EF5447">
              <w:t>DC_28A-</w:t>
            </w:r>
            <w:r w:rsidRPr="00EF5447">
              <w:rPr>
                <w:rFonts w:eastAsia="Malgun Gothic"/>
              </w:rPr>
              <w:t>41A_</w:t>
            </w:r>
            <w:r w:rsidRPr="00EF5447">
              <w:t>n</w:t>
            </w:r>
            <w:r w:rsidRPr="00EF5447">
              <w:rPr>
                <w:rFonts w:eastAsia="Malgun Gothic"/>
              </w:rPr>
              <w:t>77</w:t>
            </w:r>
            <w:r w:rsidRPr="00EF5447">
              <w:t>A</w:t>
            </w:r>
          </w:p>
          <w:p w14:paraId="6EF32860" w14:textId="77777777" w:rsidR="00AE2F5E" w:rsidRPr="00EF5447" w:rsidRDefault="00AE2F5E" w:rsidP="00215D8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0160E47D" w14:textId="77777777" w:rsidR="00AE2F5E" w:rsidRPr="00EF5447" w:rsidRDefault="00AE2F5E" w:rsidP="00215D8F">
            <w:pPr>
              <w:pStyle w:val="TAC"/>
            </w:pPr>
            <w:r w:rsidRPr="00EF5447">
              <w:t>DC_28A_n77A</w:t>
            </w:r>
          </w:p>
          <w:p w14:paraId="7D2A3B64" w14:textId="77777777" w:rsidR="00AE2F5E" w:rsidRPr="00EF5447" w:rsidRDefault="00AE2F5E" w:rsidP="00215D8F">
            <w:pPr>
              <w:pStyle w:val="TAC"/>
              <w:rPr>
                <w:rFonts w:eastAsia="Malgun Gothic"/>
                <w:noProof/>
                <w:lang w:eastAsia="ko-KR"/>
              </w:rPr>
            </w:pPr>
            <w:r w:rsidRPr="00EF5447">
              <w:t>DC_41A_n77A</w:t>
            </w:r>
          </w:p>
        </w:tc>
      </w:tr>
      <w:tr w:rsidR="00AE2F5E" w:rsidRPr="00EF5447" w14:paraId="47E17FC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05694" w14:textId="77777777" w:rsidR="00AE2F5E" w:rsidRPr="00EF5447" w:rsidRDefault="00AE2F5E" w:rsidP="00215D8F">
            <w:pPr>
              <w:pStyle w:val="TAC"/>
            </w:pPr>
            <w:r w:rsidRPr="00EF5447">
              <w:t>DC_28A-</w:t>
            </w:r>
            <w:r w:rsidRPr="00EF5447">
              <w:rPr>
                <w:rFonts w:eastAsia="Malgun Gothic"/>
              </w:rPr>
              <w:t>41A_</w:t>
            </w:r>
            <w:r w:rsidRPr="00EF5447">
              <w:t>n</w:t>
            </w:r>
            <w:r w:rsidRPr="00EF5447">
              <w:rPr>
                <w:rFonts w:eastAsia="Malgun Gothic"/>
              </w:rPr>
              <w:t>78</w:t>
            </w:r>
            <w:r w:rsidRPr="00EF5447">
              <w:t>A</w:t>
            </w:r>
          </w:p>
          <w:p w14:paraId="494639D7" w14:textId="77777777" w:rsidR="00AE2F5E" w:rsidRPr="00EF5447" w:rsidRDefault="00AE2F5E" w:rsidP="00215D8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2625D149" w14:textId="77777777" w:rsidR="00AE2F5E" w:rsidRPr="00EF5447" w:rsidRDefault="00AE2F5E" w:rsidP="00215D8F">
            <w:pPr>
              <w:pStyle w:val="TAC"/>
            </w:pPr>
            <w:r w:rsidRPr="00EF5447">
              <w:t>DC_28A_n78A</w:t>
            </w:r>
          </w:p>
          <w:p w14:paraId="13DAB1BE" w14:textId="77777777" w:rsidR="00AE2F5E" w:rsidRPr="00EF5447" w:rsidRDefault="00AE2F5E" w:rsidP="00215D8F">
            <w:pPr>
              <w:pStyle w:val="TAC"/>
              <w:rPr>
                <w:rFonts w:eastAsia="Malgun Gothic"/>
                <w:noProof/>
                <w:lang w:eastAsia="ko-KR"/>
              </w:rPr>
            </w:pPr>
            <w:r w:rsidRPr="00EF5447">
              <w:t>DC_41A_n78A</w:t>
            </w:r>
          </w:p>
        </w:tc>
      </w:tr>
      <w:tr w:rsidR="00AE2F5E" w:rsidRPr="00EF5447" w14:paraId="54E164A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06A4F" w14:textId="77777777" w:rsidR="00AE2F5E" w:rsidRPr="00EF5447" w:rsidRDefault="00AE2F5E" w:rsidP="00215D8F">
            <w:pPr>
              <w:pStyle w:val="TAC"/>
            </w:pPr>
            <w:r w:rsidRPr="00EF5447">
              <w:t>DC_28A-</w:t>
            </w:r>
            <w:r w:rsidRPr="00EF5447">
              <w:rPr>
                <w:rFonts w:eastAsia="Malgun Gothic"/>
              </w:rPr>
              <w:t>41A_</w:t>
            </w:r>
            <w:r w:rsidRPr="00EF5447">
              <w:t>n</w:t>
            </w:r>
            <w:r w:rsidRPr="00EF5447">
              <w:rPr>
                <w:rFonts w:eastAsia="Malgun Gothic"/>
              </w:rPr>
              <w:t>79</w:t>
            </w:r>
            <w:r w:rsidRPr="00EF5447">
              <w:t>A</w:t>
            </w:r>
          </w:p>
          <w:p w14:paraId="122B3131" w14:textId="77777777" w:rsidR="00AE2F5E" w:rsidRPr="00EF5447" w:rsidRDefault="00AE2F5E" w:rsidP="00215D8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1E0AEC23" w14:textId="77777777" w:rsidR="00AE2F5E" w:rsidRPr="00EF5447" w:rsidRDefault="00AE2F5E" w:rsidP="00215D8F">
            <w:pPr>
              <w:pStyle w:val="TAC"/>
            </w:pPr>
            <w:r w:rsidRPr="00EF5447">
              <w:t>DC_28A_n79A</w:t>
            </w:r>
          </w:p>
          <w:p w14:paraId="2411AB32" w14:textId="77777777" w:rsidR="00AE2F5E" w:rsidRPr="00EF5447" w:rsidRDefault="00AE2F5E" w:rsidP="00215D8F">
            <w:pPr>
              <w:pStyle w:val="TAC"/>
              <w:rPr>
                <w:rFonts w:eastAsia="Malgun Gothic"/>
                <w:noProof/>
                <w:lang w:eastAsia="ko-KR"/>
              </w:rPr>
            </w:pPr>
            <w:r w:rsidRPr="00EF5447">
              <w:t>DC_41A_n79A</w:t>
            </w:r>
          </w:p>
        </w:tc>
      </w:tr>
      <w:tr w:rsidR="00AE2F5E" w:rsidRPr="00EF5447" w14:paraId="43F9C01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DEF2B8" w14:textId="77777777" w:rsidR="00AE2F5E" w:rsidRPr="00EF5447" w:rsidRDefault="00AE2F5E" w:rsidP="00215D8F">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35126273" w14:textId="77777777" w:rsidR="00AE2F5E" w:rsidRPr="00EF5447" w:rsidRDefault="00AE2F5E" w:rsidP="00215D8F">
            <w:pPr>
              <w:pStyle w:val="TAC"/>
              <w:rPr>
                <w:lang w:eastAsia="ja-JP"/>
              </w:rPr>
            </w:pPr>
            <w:r w:rsidRPr="00EF5447">
              <w:rPr>
                <w:lang w:eastAsia="ja-JP"/>
              </w:rPr>
              <w:t>DC_28A_n1A</w:t>
            </w:r>
          </w:p>
          <w:p w14:paraId="1D5794F2" w14:textId="77777777" w:rsidR="00AE2F5E" w:rsidRPr="00EF5447" w:rsidRDefault="00AE2F5E" w:rsidP="00215D8F">
            <w:pPr>
              <w:pStyle w:val="TAC"/>
            </w:pPr>
            <w:r w:rsidRPr="00EF5447">
              <w:rPr>
                <w:lang w:eastAsia="ja-JP"/>
              </w:rPr>
              <w:t>DC_28A_n40A</w:t>
            </w:r>
          </w:p>
        </w:tc>
      </w:tr>
      <w:tr w:rsidR="00AE2F5E" w:rsidRPr="00EF5447" w14:paraId="39B087A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4BD4DA" w14:textId="77777777" w:rsidR="00AE2F5E" w:rsidRPr="00EF5447" w:rsidRDefault="00AE2F5E" w:rsidP="00215D8F">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7B31917F" w14:textId="77777777" w:rsidR="00AE2F5E" w:rsidRPr="00EF5447" w:rsidRDefault="00AE2F5E" w:rsidP="00215D8F">
            <w:pPr>
              <w:pStyle w:val="TAC"/>
              <w:rPr>
                <w:lang w:eastAsia="ja-JP"/>
              </w:rPr>
            </w:pPr>
            <w:r w:rsidRPr="00EF5447">
              <w:rPr>
                <w:lang w:eastAsia="ja-JP"/>
              </w:rPr>
              <w:t>DC_28A_n1A</w:t>
            </w:r>
          </w:p>
          <w:p w14:paraId="37A7C154" w14:textId="77777777" w:rsidR="00AE2F5E" w:rsidRPr="00EF5447" w:rsidRDefault="00AE2F5E" w:rsidP="00215D8F">
            <w:pPr>
              <w:pStyle w:val="TAC"/>
            </w:pPr>
            <w:r w:rsidRPr="00EF5447">
              <w:rPr>
                <w:lang w:eastAsia="ja-JP"/>
              </w:rPr>
              <w:t>DC_28A_n78A</w:t>
            </w:r>
          </w:p>
        </w:tc>
      </w:tr>
      <w:tr w:rsidR="00AE2F5E" w:rsidRPr="00EF5447" w14:paraId="2B7762F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51378F" w14:textId="77777777" w:rsidR="00AE2F5E" w:rsidRPr="00EF5447" w:rsidRDefault="00AE2F5E" w:rsidP="00215D8F">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7ACD48A1" w14:textId="77777777" w:rsidR="00AE2F5E" w:rsidRPr="00EF5447" w:rsidRDefault="00AE2F5E" w:rsidP="00215D8F">
            <w:pPr>
              <w:pStyle w:val="TAC"/>
              <w:rPr>
                <w:rFonts w:cs="Arial"/>
                <w:bCs/>
              </w:rPr>
            </w:pPr>
            <w:r w:rsidRPr="00EF5447">
              <w:rPr>
                <w:rFonts w:cs="Arial"/>
                <w:bCs/>
              </w:rPr>
              <w:t>DC_28A_n3A</w:t>
            </w:r>
          </w:p>
          <w:p w14:paraId="306846F8" w14:textId="77777777" w:rsidR="00AE2F5E" w:rsidRPr="00EF5447" w:rsidRDefault="00AE2F5E" w:rsidP="00215D8F">
            <w:pPr>
              <w:pStyle w:val="TAC"/>
            </w:pPr>
            <w:r w:rsidRPr="00EF5447">
              <w:rPr>
                <w:rFonts w:cs="Arial"/>
                <w:bCs/>
              </w:rPr>
              <w:t>DC_28A_n77A</w:t>
            </w:r>
          </w:p>
        </w:tc>
      </w:tr>
      <w:tr w:rsidR="00AE2F5E" w:rsidRPr="00EF5447" w14:paraId="1B673A0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BC95D" w14:textId="77777777" w:rsidR="00AE2F5E" w:rsidRPr="00EF5447" w:rsidRDefault="00AE2F5E" w:rsidP="00215D8F">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2B08BA65" w14:textId="77777777" w:rsidR="00AE2F5E" w:rsidRPr="00EF5447" w:rsidRDefault="00AE2F5E" w:rsidP="00215D8F">
            <w:pPr>
              <w:pStyle w:val="TAC"/>
              <w:rPr>
                <w:lang w:eastAsia="fr-FR"/>
              </w:rPr>
            </w:pPr>
            <w:r w:rsidRPr="00EF5447">
              <w:t>DC_28A_n3A</w:t>
            </w:r>
          </w:p>
          <w:p w14:paraId="08E384B8" w14:textId="77777777" w:rsidR="00AE2F5E" w:rsidRPr="00EF5447" w:rsidRDefault="00AE2F5E" w:rsidP="00215D8F">
            <w:pPr>
              <w:pStyle w:val="TAC"/>
            </w:pPr>
            <w:r w:rsidRPr="00EF5447">
              <w:t>DC_28A_n78A</w:t>
            </w:r>
          </w:p>
        </w:tc>
      </w:tr>
      <w:tr w:rsidR="00AE2F5E" w:rsidRPr="00EF5447" w14:paraId="10CE8C2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9ADFA" w14:textId="77777777" w:rsidR="00AE2F5E" w:rsidRPr="00EF5447" w:rsidRDefault="00AE2F5E" w:rsidP="00215D8F">
            <w:pPr>
              <w:pStyle w:val="TAC"/>
              <w:rPr>
                <w:lang w:eastAsia="ja-JP"/>
              </w:rPr>
            </w:pPr>
            <w:r w:rsidRPr="00EF5447">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740439B1" w14:textId="77777777" w:rsidR="00AE2F5E" w:rsidRPr="00EF5447" w:rsidRDefault="00AE2F5E" w:rsidP="00215D8F">
            <w:pPr>
              <w:pStyle w:val="TAC"/>
              <w:rPr>
                <w:lang w:eastAsia="zh-CN"/>
              </w:rPr>
            </w:pPr>
            <w:r w:rsidRPr="00EF5447">
              <w:rPr>
                <w:lang w:eastAsia="zh-CN"/>
              </w:rPr>
              <w:t>DC_28A_n5A</w:t>
            </w:r>
          </w:p>
          <w:p w14:paraId="61262E64" w14:textId="77777777" w:rsidR="00AE2F5E" w:rsidRPr="00EF5447" w:rsidRDefault="00AE2F5E" w:rsidP="00215D8F">
            <w:pPr>
              <w:pStyle w:val="TAC"/>
              <w:rPr>
                <w:lang w:eastAsia="ja-JP"/>
              </w:rPr>
            </w:pPr>
            <w:r w:rsidRPr="00EF5447">
              <w:rPr>
                <w:lang w:eastAsia="zh-CN"/>
              </w:rPr>
              <w:t>DC_28A_n78A</w:t>
            </w:r>
          </w:p>
        </w:tc>
      </w:tr>
      <w:tr w:rsidR="00AE2F5E" w:rsidRPr="00EF5447" w14:paraId="163A0AC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41F4B" w14:textId="77777777" w:rsidR="00AE2F5E" w:rsidRPr="00EF5447" w:rsidRDefault="00AE2F5E" w:rsidP="00215D8F">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709159A2" w14:textId="77777777" w:rsidR="00AE2F5E" w:rsidRPr="00EF5447" w:rsidRDefault="00AE2F5E" w:rsidP="00215D8F">
            <w:pPr>
              <w:pStyle w:val="TAC"/>
              <w:rPr>
                <w:szCs w:val="16"/>
                <w:lang w:eastAsia="zh-CN"/>
              </w:rPr>
            </w:pPr>
            <w:r w:rsidRPr="00EF5447">
              <w:rPr>
                <w:szCs w:val="16"/>
                <w:lang w:eastAsia="zh-CN"/>
              </w:rPr>
              <w:t>DC_28A_n7A</w:t>
            </w:r>
          </w:p>
          <w:p w14:paraId="13289071" w14:textId="77777777" w:rsidR="00AE2F5E" w:rsidRPr="00EF5447" w:rsidRDefault="00AE2F5E" w:rsidP="00215D8F">
            <w:pPr>
              <w:pStyle w:val="TAC"/>
              <w:rPr>
                <w:lang w:eastAsia="zh-CN"/>
              </w:rPr>
            </w:pPr>
            <w:r w:rsidRPr="00EF5447">
              <w:rPr>
                <w:szCs w:val="16"/>
                <w:lang w:eastAsia="zh-CN"/>
              </w:rPr>
              <w:t>DC_28A_n78A</w:t>
            </w:r>
          </w:p>
        </w:tc>
      </w:tr>
      <w:tr w:rsidR="00AE2F5E" w:rsidRPr="00EF5447" w14:paraId="3F4B4DB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D4CD0" w14:textId="77777777" w:rsidR="00AE2F5E" w:rsidRPr="00EF5447" w:rsidRDefault="00AE2F5E" w:rsidP="00215D8F">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3838A872" w14:textId="77777777" w:rsidR="00AE2F5E" w:rsidRPr="00EF5447" w:rsidRDefault="00AE2F5E" w:rsidP="00215D8F">
            <w:pPr>
              <w:pStyle w:val="TAC"/>
              <w:rPr>
                <w:szCs w:val="16"/>
                <w:lang w:eastAsia="zh-CN"/>
              </w:rPr>
            </w:pPr>
            <w:r w:rsidRPr="00EF5447">
              <w:rPr>
                <w:szCs w:val="16"/>
                <w:lang w:eastAsia="zh-CN"/>
              </w:rPr>
              <w:t>DC_28A_n7A</w:t>
            </w:r>
          </w:p>
          <w:p w14:paraId="70A2F1EE" w14:textId="77777777" w:rsidR="00AE2F5E" w:rsidRPr="00EF5447" w:rsidRDefault="00AE2F5E" w:rsidP="00215D8F">
            <w:pPr>
              <w:pStyle w:val="TAC"/>
              <w:rPr>
                <w:szCs w:val="16"/>
                <w:lang w:eastAsia="zh-CN"/>
              </w:rPr>
            </w:pPr>
            <w:r w:rsidRPr="00EF5447">
              <w:rPr>
                <w:szCs w:val="16"/>
                <w:lang w:eastAsia="zh-CN"/>
              </w:rPr>
              <w:t>DC_28A_n7B</w:t>
            </w:r>
          </w:p>
          <w:p w14:paraId="36283378" w14:textId="77777777" w:rsidR="00AE2F5E" w:rsidRPr="00EF5447" w:rsidRDefault="00AE2F5E" w:rsidP="00215D8F">
            <w:pPr>
              <w:pStyle w:val="TAC"/>
              <w:rPr>
                <w:lang w:eastAsia="zh-CN"/>
              </w:rPr>
            </w:pPr>
            <w:r w:rsidRPr="00EF5447">
              <w:rPr>
                <w:szCs w:val="16"/>
                <w:lang w:eastAsia="zh-CN"/>
              </w:rPr>
              <w:t>DC_28A_n78A</w:t>
            </w:r>
          </w:p>
        </w:tc>
      </w:tr>
      <w:tr w:rsidR="00AE2F5E" w:rsidRPr="00EF5447" w14:paraId="394689F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27958" w14:textId="77777777" w:rsidR="00AE2F5E" w:rsidRPr="00EF5447" w:rsidRDefault="00AE2F5E" w:rsidP="00215D8F">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5F260074" w14:textId="77777777" w:rsidR="00AE2F5E" w:rsidRPr="00EF5447" w:rsidRDefault="00AE2F5E" w:rsidP="00215D8F">
            <w:pPr>
              <w:pStyle w:val="TAC"/>
              <w:rPr>
                <w:lang w:eastAsia="ko-KR"/>
              </w:rPr>
            </w:pPr>
            <w:r w:rsidRPr="00EF5447">
              <w:rPr>
                <w:lang w:eastAsia="ko-KR"/>
              </w:rPr>
              <w:t>DC_28A_n8A</w:t>
            </w:r>
          </w:p>
          <w:p w14:paraId="4FEC5A06" w14:textId="77777777" w:rsidR="00AE2F5E" w:rsidRPr="00EF5447" w:rsidRDefault="00AE2F5E" w:rsidP="00215D8F">
            <w:pPr>
              <w:pStyle w:val="TAC"/>
              <w:rPr>
                <w:rFonts w:eastAsia="Malgun Gothic"/>
                <w:noProof/>
                <w:lang w:eastAsia="ko-KR"/>
              </w:rPr>
            </w:pPr>
            <w:r w:rsidRPr="00EF5447">
              <w:rPr>
                <w:lang w:eastAsia="ko-KR"/>
              </w:rPr>
              <w:t>DC_28A_n78A</w:t>
            </w:r>
          </w:p>
        </w:tc>
      </w:tr>
      <w:tr w:rsidR="00AE2F5E" w:rsidRPr="00EF5447" w14:paraId="3EE49DD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28D21A" w14:textId="77777777" w:rsidR="00AE2F5E" w:rsidRPr="00EF5447" w:rsidRDefault="00AE2F5E" w:rsidP="00215D8F">
            <w:pPr>
              <w:pStyle w:val="TAC"/>
              <w:rPr>
                <w:lang w:eastAsia="ko-KR"/>
              </w:rPr>
            </w:pPr>
            <w:r w:rsidRPr="00EF5447">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531120D0" w14:textId="77777777" w:rsidR="00AE2F5E" w:rsidRPr="00EF5447" w:rsidRDefault="00AE2F5E" w:rsidP="00215D8F">
            <w:pPr>
              <w:pStyle w:val="TAC"/>
              <w:rPr>
                <w:lang w:eastAsia="ko-KR"/>
              </w:rPr>
            </w:pPr>
            <w:r w:rsidRPr="00EF5447">
              <w:rPr>
                <w:lang w:eastAsia="ko-KR"/>
              </w:rPr>
              <w:t>DC_28A_n40A</w:t>
            </w:r>
          </w:p>
          <w:p w14:paraId="53249E95" w14:textId="77777777" w:rsidR="00AE2F5E" w:rsidRPr="00EF5447" w:rsidRDefault="00AE2F5E" w:rsidP="00215D8F">
            <w:pPr>
              <w:pStyle w:val="TAC"/>
              <w:rPr>
                <w:lang w:eastAsia="ko-KR"/>
              </w:rPr>
            </w:pPr>
            <w:r w:rsidRPr="00EF5447">
              <w:rPr>
                <w:lang w:eastAsia="ko-KR"/>
              </w:rPr>
              <w:t>DC_28A_n78A</w:t>
            </w:r>
          </w:p>
        </w:tc>
      </w:tr>
      <w:tr w:rsidR="00AE2F5E" w:rsidRPr="00EF5447" w14:paraId="1668F0E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88D1B1" w14:textId="77777777" w:rsidR="00AE2F5E" w:rsidRPr="00EF5447" w:rsidRDefault="00AE2F5E" w:rsidP="00215D8F">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12E16C2A" w14:textId="77777777" w:rsidR="00AE2F5E" w:rsidRPr="00EF5447" w:rsidRDefault="00AE2F5E" w:rsidP="00215D8F">
            <w:pPr>
              <w:pStyle w:val="TAC"/>
              <w:rPr>
                <w:lang w:eastAsia="ko-KR"/>
              </w:rPr>
            </w:pPr>
            <w:r w:rsidRPr="00EF5447">
              <w:rPr>
                <w:lang w:eastAsia="ko-KR"/>
              </w:rPr>
              <w:t>DC_28A_n41A</w:t>
            </w:r>
          </w:p>
          <w:p w14:paraId="6CFF3A35" w14:textId="77777777" w:rsidR="00AE2F5E" w:rsidRPr="00EF5447" w:rsidRDefault="00AE2F5E" w:rsidP="00215D8F">
            <w:pPr>
              <w:pStyle w:val="TAC"/>
              <w:rPr>
                <w:lang w:eastAsia="ko-KR"/>
              </w:rPr>
            </w:pPr>
            <w:r w:rsidRPr="00EF5447">
              <w:rPr>
                <w:lang w:eastAsia="ko-KR"/>
              </w:rPr>
              <w:t>DC_28A_n83A_ULSUP-TDM_n41</w:t>
            </w:r>
          </w:p>
        </w:tc>
      </w:tr>
      <w:tr w:rsidR="00AE2F5E" w:rsidRPr="00EF5447" w14:paraId="2D36FAC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D9153" w14:textId="77777777" w:rsidR="00AE2F5E" w:rsidRPr="00EF5447" w:rsidRDefault="00AE2F5E" w:rsidP="00215D8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EECEFB8" w14:textId="77777777" w:rsidR="00AE2F5E" w:rsidRPr="00EF5447" w:rsidRDefault="00AE2F5E" w:rsidP="00215D8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2B56C7D" w14:textId="77777777" w:rsidR="00AE2F5E" w:rsidRPr="00EF5447" w:rsidRDefault="00AE2F5E" w:rsidP="00215D8F">
            <w:pPr>
              <w:pStyle w:val="TAC"/>
              <w:rPr>
                <w:noProof/>
                <w:lang w:eastAsia="zh-CN"/>
              </w:rPr>
            </w:pPr>
            <w:r w:rsidRPr="00EF5447">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hideMark/>
          </w:tcPr>
          <w:p w14:paraId="650FE0FB" w14:textId="77777777" w:rsidR="00AE2F5E" w:rsidRPr="00EF5447" w:rsidRDefault="00AE2F5E" w:rsidP="00215D8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AE2F5E" w:rsidRPr="00EF5447" w14:paraId="11A817E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EF52A" w14:textId="77777777" w:rsidR="00AE2F5E" w:rsidRPr="00EF5447" w:rsidRDefault="00AE2F5E" w:rsidP="00215D8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57501C6E" w14:textId="77777777" w:rsidR="00AE2F5E" w:rsidRPr="00EF5447" w:rsidRDefault="00AE2F5E" w:rsidP="00215D8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75F8F70" w14:textId="77777777" w:rsidR="00AE2F5E" w:rsidRPr="00EF5447" w:rsidRDefault="00AE2F5E" w:rsidP="00215D8F">
            <w:pPr>
              <w:pStyle w:val="TAC"/>
              <w:rPr>
                <w:noProof/>
                <w:lang w:eastAsia="zh-CN"/>
              </w:rPr>
            </w:pPr>
            <w:r w:rsidRPr="00EF5447">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hideMark/>
          </w:tcPr>
          <w:p w14:paraId="680E8F9B" w14:textId="77777777" w:rsidR="00AE2F5E" w:rsidRPr="00EF5447" w:rsidRDefault="00AE2F5E" w:rsidP="00215D8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AE2F5E" w:rsidRPr="00EF5447" w14:paraId="64BF701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AF181" w14:textId="77777777" w:rsidR="00AE2F5E" w:rsidRPr="00EF5447" w:rsidRDefault="00AE2F5E" w:rsidP="00215D8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0FFDF38" w14:textId="77777777" w:rsidR="00AE2F5E" w:rsidRPr="00EF5447" w:rsidRDefault="00AE2F5E" w:rsidP="00215D8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3233CD7" w14:textId="77777777" w:rsidR="00AE2F5E" w:rsidRPr="00EF5447" w:rsidRDefault="00AE2F5E" w:rsidP="00215D8F">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79E1C13E" w14:textId="77777777" w:rsidR="00AE2F5E" w:rsidRPr="00EF5447" w:rsidRDefault="00AE2F5E" w:rsidP="00215D8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AE2F5E" w:rsidRPr="00EF5447" w14:paraId="02763B2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3D24C3" w14:textId="77777777" w:rsidR="00AE2F5E" w:rsidRPr="00EF5447" w:rsidRDefault="00AE2F5E" w:rsidP="00215D8F">
            <w:pPr>
              <w:pStyle w:val="TAC"/>
              <w:rPr>
                <w:lang w:eastAsia="ja-JP"/>
              </w:rPr>
            </w:pPr>
            <w:r w:rsidRPr="00EF5447">
              <w:lastRenderedPageBreak/>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7B81BF8" w14:textId="77777777" w:rsidR="00AE2F5E" w:rsidRPr="00EF5447" w:rsidRDefault="00AE2F5E" w:rsidP="00215D8F">
            <w:pPr>
              <w:pStyle w:val="TAC"/>
            </w:pPr>
            <w:r w:rsidRPr="00EF5447">
              <w:t>DC_28A_n78A</w:t>
            </w:r>
          </w:p>
          <w:p w14:paraId="3D15A560" w14:textId="77777777" w:rsidR="00AE2F5E" w:rsidRPr="00EF5447" w:rsidRDefault="00AE2F5E" w:rsidP="00215D8F">
            <w:pPr>
              <w:pStyle w:val="TAC"/>
              <w:rPr>
                <w:lang w:eastAsia="zh-CN"/>
              </w:rPr>
            </w:pPr>
            <w:r w:rsidRPr="00EF5447">
              <w:rPr>
                <w:lang w:eastAsia="zh-CN"/>
              </w:rPr>
              <w:t>DC_28A_n83A_ULSUP-TDM_n78A</w:t>
            </w:r>
          </w:p>
        </w:tc>
      </w:tr>
      <w:tr w:rsidR="00AE2F5E" w:rsidRPr="00EF5447" w14:paraId="4664437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C72002" w14:textId="77777777" w:rsidR="00AE2F5E" w:rsidRPr="00EF5447" w:rsidRDefault="00AE2F5E" w:rsidP="00215D8F">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4E2396FD" w14:textId="77777777" w:rsidR="00AE2F5E" w:rsidRPr="00EF5447" w:rsidRDefault="00AE2F5E" w:rsidP="00215D8F">
            <w:pPr>
              <w:pStyle w:val="TAC"/>
            </w:pPr>
            <w:r w:rsidRPr="00EF5447">
              <w:rPr>
                <w:lang w:eastAsia="ja-JP"/>
              </w:rPr>
              <w:t>DC_66A_n2A</w:t>
            </w:r>
          </w:p>
        </w:tc>
      </w:tr>
      <w:tr w:rsidR="00AE2F5E" w:rsidRPr="00EF5447" w14:paraId="0CD7C74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7CF570" w14:textId="77777777" w:rsidR="00AE2F5E" w:rsidRPr="00EF5447" w:rsidRDefault="00AE2F5E" w:rsidP="00215D8F">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7E08EEC" w14:textId="77777777" w:rsidR="00AE2F5E" w:rsidRPr="00EF5447" w:rsidRDefault="00AE2F5E" w:rsidP="00215D8F">
            <w:pPr>
              <w:pStyle w:val="TAC"/>
            </w:pPr>
            <w:r w:rsidRPr="00EF5447">
              <w:rPr>
                <w:lang w:eastAsia="ja-JP"/>
              </w:rPr>
              <w:t>DC_66A_n2A</w:t>
            </w:r>
          </w:p>
        </w:tc>
      </w:tr>
      <w:tr w:rsidR="00AE2F5E" w:rsidRPr="00EF5447" w14:paraId="07529DB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4DCF0" w14:textId="77777777" w:rsidR="00AE2F5E" w:rsidRPr="00EF5447" w:rsidRDefault="00AE2F5E" w:rsidP="00215D8F">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4E9CBD7A" w14:textId="77777777" w:rsidR="00AE2F5E" w:rsidRPr="00EF5447" w:rsidRDefault="00AE2F5E" w:rsidP="00215D8F">
            <w:pPr>
              <w:pStyle w:val="TAC"/>
              <w:rPr>
                <w:lang w:eastAsia="fi-FI"/>
              </w:rPr>
            </w:pPr>
            <w:r w:rsidRPr="00EF5447">
              <w:rPr>
                <w:lang w:eastAsia="fi-FI"/>
              </w:rPr>
              <w:t>DC_30A_n2A</w:t>
            </w:r>
          </w:p>
          <w:p w14:paraId="6E1DC670" w14:textId="77777777" w:rsidR="00AE2F5E" w:rsidRPr="00EF5447" w:rsidRDefault="00AE2F5E" w:rsidP="00215D8F">
            <w:pPr>
              <w:pStyle w:val="TAC"/>
            </w:pPr>
            <w:r w:rsidRPr="00EF5447">
              <w:rPr>
                <w:lang w:eastAsia="fi-FI"/>
              </w:rPr>
              <w:t>DC_66A_n2A</w:t>
            </w:r>
          </w:p>
        </w:tc>
      </w:tr>
      <w:tr w:rsidR="00AE2F5E" w:rsidRPr="00EF5447" w14:paraId="6122FF0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794608" w14:textId="77777777" w:rsidR="00AE2F5E" w:rsidRPr="00EF5447" w:rsidRDefault="00AE2F5E" w:rsidP="00215D8F">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52805E7F" w14:textId="77777777" w:rsidR="00AE2F5E" w:rsidRPr="00EF5447" w:rsidRDefault="00AE2F5E" w:rsidP="00215D8F">
            <w:pPr>
              <w:pStyle w:val="TAC"/>
              <w:rPr>
                <w:lang w:eastAsia="fi-FI"/>
              </w:rPr>
            </w:pPr>
            <w:r w:rsidRPr="00EF5447">
              <w:rPr>
                <w:lang w:eastAsia="fi-FI"/>
              </w:rPr>
              <w:t>DC_30A_n2A</w:t>
            </w:r>
          </w:p>
          <w:p w14:paraId="21B613D1" w14:textId="77777777" w:rsidR="00AE2F5E" w:rsidRPr="00EF5447" w:rsidRDefault="00AE2F5E" w:rsidP="00215D8F">
            <w:pPr>
              <w:pStyle w:val="TAC"/>
              <w:rPr>
                <w:lang w:eastAsia="fi-FI"/>
              </w:rPr>
            </w:pPr>
            <w:r w:rsidRPr="00EF5447">
              <w:rPr>
                <w:lang w:eastAsia="fi-FI"/>
              </w:rPr>
              <w:t>DC_66A_n2A</w:t>
            </w:r>
          </w:p>
        </w:tc>
      </w:tr>
      <w:tr w:rsidR="00AE2F5E" w:rsidRPr="00EF5447" w14:paraId="55C63AA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9FBCE4" w14:textId="77777777" w:rsidR="00AE2F5E" w:rsidRPr="00EF5447" w:rsidRDefault="00AE2F5E" w:rsidP="00215D8F">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091E3386" w14:textId="77777777" w:rsidR="00AE2F5E" w:rsidRPr="00EF5447" w:rsidRDefault="00AE2F5E" w:rsidP="00215D8F">
            <w:pPr>
              <w:pStyle w:val="TAC"/>
              <w:rPr>
                <w:lang w:eastAsia="fi-FI"/>
              </w:rPr>
            </w:pPr>
            <w:r w:rsidRPr="00EF5447">
              <w:rPr>
                <w:lang w:eastAsia="fi-FI"/>
              </w:rPr>
              <w:t>DC_30A_n5A</w:t>
            </w:r>
          </w:p>
          <w:p w14:paraId="66AB5419" w14:textId="77777777" w:rsidR="00AE2F5E" w:rsidRPr="00EF5447" w:rsidRDefault="00AE2F5E" w:rsidP="00215D8F">
            <w:pPr>
              <w:pStyle w:val="TAC"/>
            </w:pPr>
            <w:r w:rsidRPr="00EF5447">
              <w:rPr>
                <w:lang w:eastAsia="fi-FI"/>
              </w:rPr>
              <w:t>DC_66A_n5A</w:t>
            </w:r>
          </w:p>
        </w:tc>
      </w:tr>
      <w:tr w:rsidR="00AE2F5E" w:rsidRPr="00EF5447" w14:paraId="1DFFCD5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58811" w14:textId="77777777" w:rsidR="00AE2F5E" w:rsidRPr="00EF5447" w:rsidRDefault="00AE2F5E" w:rsidP="00215D8F">
            <w:pPr>
              <w:pStyle w:val="TAC"/>
              <w:rPr>
                <w:lang w:eastAsia="fr-FR"/>
              </w:rPr>
            </w:pPr>
            <w:r w:rsidRPr="00EF5447">
              <w:rPr>
                <w:lang w:eastAsia="fi-FI"/>
              </w:rPr>
              <w:t>DC_30A-66A-66A_n5A</w:t>
            </w:r>
          </w:p>
          <w:p w14:paraId="2501B4C4" w14:textId="77777777" w:rsidR="00AE2F5E" w:rsidRPr="00EF5447" w:rsidRDefault="00AE2F5E" w:rsidP="00215D8F">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4D808CB5" w14:textId="77777777" w:rsidR="00AE2F5E" w:rsidRPr="00EF5447" w:rsidRDefault="00AE2F5E" w:rsidP="00215D8F">
            <w:pPr>
              <w:pStyle w:val="TAC"/>
              <w:rPr>
                <w:lang w:eastAsia="fi-FI"/>
              </w:rPr>
            </w:pPr>
            <w:r w:rsidRPr="00EF5447">
              <w:rPr>
                <w:lang w:eastAsia="fi-FI"/>
              </w:rPr>
              <w:t>DC_30A_n5A</w:t>
            </w:r>
          </w:p>
          <w:p w14:paraId="57A2DCDC" w14:textId="77777777" w:rsidR="00AE2F5E" w:rsidRPr="00EF5447" w:rsidRDefault="00AE2F5E" w:rsidP="00215D8F">
            <w:pPr>
              <w:pStyle w:val="TAC"/>
              <w:rPr>
                <w:lang w:eastAsia="fi-FI"/>
              </w:rPr>
            </w:pPr>
            <w:r w:rsidRPr="00EF5447">
              <w:rPr>
                <w:lang w:eastAsia="fi-FI"/>
              </w:rPr>
              <w:t>DC_66A_n5A</w:t>
            </w:r>
          </w:p>
        </w:tc>
      </w:tr>
      <w:tr w:rsidR="00AE2F5E" w:rsidRPr="00EF5447" w14:paraId="48098C8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5989C" w14:textId="77777777" w:rsidR="00AE2F5E" w:rsidRPr="00EF5447" w:rsidRDefault="00AE2F5E" w:rsidP="00215D8F">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2F6C8B3D" w14:textId="77777777" w:rsidR="00AE2F5E" w:rsidRPr="00EF5447" w:rsidRDefault="00AE2F5E" w:rsidP="00215D8F">
            <w:pPr>
              <w:pStyle w:val="TAC"/>
              <w:rPr>
                <w:lang w:eastAsia="fi-FI"/>
              </w:rPr>
            </w:pPr>
            <w:r w:rsidRPr="00EF5447">
              <w:rPr>
                <w:lang w:eastAsia="fi-FI"/>
              </w:rPr>
              <w:t>DC_39A_n40A</w:t>
            </w:r>
          </w:p>
          <w:p w14:paraId="722672A8" w14:textId="77777777" w:rsidR="00AE2F5E" w:rsidRPr="00EF5447" w:rsidRDefault="00AE2F5E" w:rsidP="00215D8F">
            <w:pPr>
              <w:pStyle w:val="TAC"/>
              <w:rPr>
                <w:lang w:eastAsia="fi-FI"/>
              </w:rPr>
            </w:pPr>
            <w:r w:rsidRPr="00EF5447">
              <w:rPr>
                <w:lang w:eastAsia="fi-FI"/>
              </w:rPr>
              <w:t>DC_39A_n41A</w:t>
            </w:r>
          </w:p>
        </w:tc>
      </w:tr>
      <w:tr w:rsidR="00AE2F5E" w:rsidRPr="00EF5447" w14:paraId="3DA99CE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609CF7" w14:textId="77777777" w:rsidR="00AE2F5E" w:rsidRPr="00EF5447" w:rsidRDefault="00AE2F5E" w:rsidP="00215D8F">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6272709E" w14:textId="77777777" w:rsidR="00AE2F5E" w:rsidRPr="00EF5447" w:rsidRDefault="00AE2F5E" w:rsidP="00215D8F">
            <w:pPr>
              <w:pStyle w:val="TAC"/>
              <w:rPr>
                <w:lang w:eastAsia="fi-FI"/>
              </w:rPr>
            </w:pPr>
            <w:r w:rsidRPr="00EF5447">
              <w:rPr>
                <w:lang w:eastAsia="fi-FI"/>
              </w:rPr>
              <w:t>DC_39A_n40A</w:t>
            </w:r>
          </w:p>
          <w:p w14:paraId="5B5742C6" w14:textId="77777777" w:rsidR="00AE2F5E" w:rsidRPr="00EF5447" w:rsidRDefault="00AE2F5E" w:rsidP="00215D8F">
            <w:pPr>
              <w:pStyle w:val="TAC"/>
              <w:rPr>
                <w:lang w:eastAsia="fi-FI"/>
              </w:rPr>
            </w:pPr>
            <w:r w:rsidRPr="00EF5447">
              <w:rPr>
                <w:lang w:eastAsia="fi-FI"/>
              </w:rPr>
              <w:t>DC_39A_n79A</w:t>
            </w:r>
          </w:p>
        </w:tc>
      </w:tr>
      <w:tr w:rsidR="00AE2F5E" w:rsidRPr="00EF5447" w14:paraId="0FA5241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F5A7EF" w14:textId="77777777" w:rsidR="00AE2F5E" w:rsidRPr="00EF5447" w:rsidRDefault="00AE2F5E" w:rsidP="00215D8F">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21383705" w14:textId="77777777" w:rsidR="00AE2F5E" w:rsidRPr="00EF5447" w:rsidRDefault="00AE2F5E" w:rsidP="00215D8F">
            <w:pPr>
              <w:pStyle w:val="TAC"/>
              <w:rPr>
                <w:lang w:eastAsia="fi-FI"/>
              </w:rPr>
            </w:pPr>
            <w:r w:rsidRPr="00EF5447">
              <w:rPr>
                <w:lang w:eastAsia="fi-FI"/>
              </w:rPr>
              <w:t>DC_39A_n41A</w:t>
            </w:r>
          </w:p>
          <w:p w14:paraId="04A38154" w14:textId="77777777" w:rsidR="00AE2F5E" w:rsidRPr="00EF5447" w:rsidRDefault="00AE2F5E" w:rsidP="00215D8F">
            <w:pPr>
              <w:pStyle w:val="TAC"/>
              <w:rPr>
                <w:lang w:eastAsia="fi-FI"/>
              </w:rPr>
            </w:pPr>
            <w:r w:rsidRPr="00EF5447">
              <w:rPr>
                <w:lang w:eastAsia="fi-FI"/>
              </w:rPr>
              <w:t>DC_39A_n79A</w:t>
            </w:r>
          </w:p>
        </w:tc>
      </w:tr>
      <w:tr w:rsidR="00AE2F5E" w:rsidRPr="00EF5447" w14:paraId="051886A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6594FD" w14:textId="77777777" w:rsidR="00AE2F5E" w:rsidRPr="00EF5447" w:rsidRDefault="00AE2F5E" w:rsidP="00215D8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4D118E91" w14:textId="77777777" w:rsidR="00AE2F5E" w:rsidRPr="00EF5447" w:rsidRDefault="00AE2F5E" w:rsidP="00215D8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359736A7" w14:textId="77777777" w:rsidR="00AE2F5E" w:rsidRPr="00EF5447" w:rsidRDefault="00AE2F5E" w:rsidP="00215D8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AE2F5E" w:rsidRPr="00EF5447" w14:paraId="37F5980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F364CE" w14:textId="77777777" w:rsidR="00AE2F5E" w:rsidRPr="00EF5447" w:rsidRDefault="00AE2F5E" w:rsidP="00215D8F">
            <w:pPr>
              <w:pStyle w:val="TAC"/>
              <w:rPr>
                <w:szCs w:val="18"/>
              </w:rPr>
            </w:pPr>
            <w:r w:rsidRPr="00EF5447">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4C6EF107" w14:textId="77777777" w:rsidR="00AE2F5E" w:rsidRPr="00EF5447" w:rsidRDefault="00AE2F5E" w:rsidP="00215D8F">
            <w:pPr>
              <w:pStyle w:val="TAC"/>
            </w:pPr>
            <w:r w:rsidRPr="00EF5447">
              <w:t>DC_41A_n</w:t>
            </w:r>
            <w:r w:rsidRPr="00EF5447">
              <w:rPr>
                <w:lang w:eastAsia="zh-CN"/>
              </w:rPr>
              <w:t>3</w:t>
            </w:r>
            <w:r w:rsidRPr="00EF5447">
              <w:t>A</w:t>
            </w:r>
          </w:p>
          <w:p w14:paraId="57216A3D" w14:textId="77777777" w:rsidR="00AE2F5E" w:rsidRPr="00EF5447" w:rsidRDefault="00AE2F5E" w:rsidP="00215D8F">
            <w:pPr>
              <w:pStyle w:val="TAC"/>
              <w:rPr>
                <w:szCs w:val="18"/>
              </w:rPr>
            </w:pPr>
            <w:r w:rsidRPr="00EF5447">
              <w:t>DC_41A_n41A</w:t>
            </w:r>
          </w:p>
        </w:tc>
      </w:tr>
      <w:tr w:rsidR="00AE2F5E" w:rsidRPr="00EF5447" w14:paraId="65EFDC2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D70828" w14:textId="77777777" w:rsidR="00AE2F5E" w:rsidRPr="00EF5447" w:rsidRDefault="00AE2F5E" w:rsidP="00215D8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B60D3C7" w14:textId="77777777" w:rsidR="00AE2F5E" w:rsidRPr="00EF5447" w:rsidRDefault="00AE2F5E" w:rsidP="00215D8F">
            <w:pPr>
              <w:pStyle w:val="TAC"/>
              <w:rPr>
                <w:szCs w:val="16"/>
              </w:rPr>
            </w:pPr>
            <w:r w:rsidRPr="00EF5447">
              <w:rPr>
                <w:szCs w:val="16"/>
              </w:rPr>
              <w:t>DC_41A_n</w:t>
            </w:r>
            <w:r w:rsidRPr="00EF5447">
              <w:rPr>
                <w:szCs w:val="16"/>
                <w:lang w:eastAsia="zh-CN"/>
              </w:rPr>
              <w:t>3</w:t>
            </w:r>
            <w:r w:rsidRPr="00EF5447">
              <w:rPr>
                <w:szCs w:val="16"/>
              </w:rPr>
              <w:t>A</w:t>
            </w:r>
          </w:p>
          <w:p w14:paraId="5CA94CB0" w14:textId="77777777" w:rsidR="00AE2F5E" w:rsidRPr="00EF5447" w:rsidRDefault="00AE2F5E" w:rsidP="00215D8F">
            <w:pPr>
              <w:pStyle w:val="TAC"/>
              <w:rPr>
                <w:szCs w:val="18"/>
              </w:rPr>
            </w:pPr>
            <w:r w:rsidRPr="00EF5447">
              <w:rPr>
                <w:szCs w:val="16"/>
              </w:rPr>
              <w:t>DC_41A_n7</w:t>
            </w:r>
            <w:r w:rsidRPr="00EF5447">
              <w:rPr>
                <w:szCs w:val="16"/>
                <w:lang w:eastAsia="zh-CN"/>
              </w:rPr>
              <w:t>7</w:t>
            </w:r>
            <w:r w:rsidRPr="00EF5447">
              <w:rPr>
                <w:szCs w:val="16"/>
              </w:rPr>
              <w:t>A</w:t>
            </w:r>
          </w:p>
        </w:tc>
      </w:tr>
      <w:tr w:rsidR="00AE2F5E" w:rsidRPr="00EF5447" w14:paraId="6E7DCFB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DD59F9" w14:textId="77777777" w:rsidR="00AE2F5E" w:rsidRPr="00EF5447" w:rsidRDefault="00AE2F5E" w:rsidP="00215D8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FD179D3" w14:textId="77777777" w:rsidR="00AE2F5E" w:rsidRPr="00EF5447" w:rsidRDefault="00AE2F5E" w:rsidP="00215D8F">
            <w:pPr>
              <w:pStyle w:val="TAC"/>
              <w:rPr>
                <w:szCs w:val="16"/>
              </w:rPr>
            </w:pPr>
            <w:r w:rsidRPr="00EF5447">
              <w:rPr>
                <w:szCs w:val="16"/>
              </w:rPr>
              <w:t>DC_41A_n</w:t>
            </w:r>
            <w:r w:rsidRPr="00EF5447">
              <w:rPr>
                <w:szCs w:val="16"/>
                <w:lang w:eastAsia="zh-CN"/>
              </w:rPr>
              <w:t>3</w:t>
            </w:r>
            <w:r w:rsidRPr="00EF5447">
              <w:rPr>
                <w:szCs w:val="16"/>
              </w:rPr>
              <w:t>A</w:t>
            </w:r>
          </w:p>
          <w:p w14:paraId="523B81B9" w14:textId="77777777" w:rsidR="00AE2F5E" w:rsidRPr="00EF5447" w:rsidRDefault="00AE2F5E" w:rsidP="00215D8F">
            <w:pPr>
              <w:pStyle w:val="TAC"/>
              <w:rPr>
                <w:szCs w:val="16"/>
                <w:lang w:eastAsia="zh-CN"/>
              </w:rPr>
            </w:pPr>
            <w:r w:rsidRPr="00EF5447">
              <w:rPr>
                <w:szCs w:val="16"/>
              </w:rPr>
              <w:t>DC_41A_n7</w:t>
            </w:r>
            <w:r w:rsidRPr="00EF5447">
              <w:rPr>
                <w:szCs w:val="16"/>
                <w:lang w:eastAsia="zh-CN"/>
              </w:rPr>
              <w:t>7</w:t>
            </w:r>
            <w:r w:rsidRPr="00EF5447">
              <w:rPr>
                <w:szCs w:val="16"/>
              </w:rPr>
              <w:t>A</w:t>
            </w:r>
          </w:p>
          <w:p w14:paraId="4FEC699A" w14:textId="77777777" w:rsidR="00AE2F5E" w:rsidRPr="00EF5447" w:rsidRDefault="00AE2F5E" w:rsidP="00215D8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B9C1927" w14:textId="77777777" w:rsidR="00AE2F5E" w:rsidRPr="00EF5447" w:rsidRDefault="00AE2F5E" w:rsidP="00215D8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E2F5E" w:rsidRPr="00EF5447" w14:paraId="5EC6DFD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95DA65" w14:textId="77777777" w:rsidR="00AE2F5E" w:rsidRPr="00EF5447" w:rsidRDefault="00AE2F5E" w:rsidP="00215D8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6EE842E9" w14:textId="77777777" w:rsidR="00AE2F5E" w:rsidRPr="00EF5447" w:rsidRDefault="00AE2F5E" w:rsidP="00215D8F">
            <w:pPr>
              <w:pStyle w:val="TAC"/>
              <w:rPr>
                <w:szCs w:val="16"/>
              </w:rPr>
            </w:pPr>
            <w:r w:rsidRPr="00EF5447">
              <w:rPr>
                <w:szCs w:val="16"/>
              </w:rPr>
              <w:t>DC_41A_n</w:t>
            </w:r>
            <w:r w:rsidRPr="00EF5447">
              <w:rPr>
                <w:szCs w:val="16"/>
                <w:lang w:eastAsia="zh-CN"/>
              </w:rPr>
              <w:t>3</w:t>
            </w:r>
            <w:r w:rsidRPr="00EF5447">
              <w:rPr>
                <w:szCs w:val="16"/>
              </w:rPr>
              <w:t>A</w:t>
            </w:r>
          </w:p>
          <w:p w14:paraId="5F5BC5FA" w14:textId="77777777" w:rsidR="00AE2F5E" w:rsidRPr="00EF5447" w:rsidRDefault="00AE2F5E" w:rsidP="00215D8F">
            <w:pPr>
              <w:pStyle w:val="TAC"/>
              <w:rPr>
                <w:szCs w:val="18"/>
              </w:rPr>
            </w:pPr>
            <w:r w:rsidRPr="00EF5447">
              <w:rPr>
                <w:szCs w:val="16"/>
              </w:rPr>
              <w:t>DC_41A_n7</w:t>
            </w:r>
            <w:r w:rsidRPr="00EF5447">
              <w:rPr>
                <w:szCs w:val="16"/>
                <w:lang w:eastAsia="zh-CN"/>
              </w:rPr>
              <w:t>8</w:t>
            </w:r>
            <w:r w:rsidRPr="00EF5447">
              <w:rPr>
                <w:szCs w:val="16"/>
              </w:rPr>
              <w:t>A</w:t>
            </w:r>
          </w:p>
        </w:tc>
      </w:tr>
      <w:tr w:rsidR="00AE2F5E" w:rsidRPr="00EF5447" w14:paraId="63735E0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86E52C" w14:textId="77777777" w:rsidR="00AE2F5E" w:rsidRPr="00EF5447" w:rsidRDefault="00AE2F5E" w:rsidP="00215D8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8129230" w14:textId="77777777" w:rsidR="00AE2F5E" w:rsidRPr="00EF5447" w:rsidRDefault="00AE2F5E" w:rsidP="00215D8F">
            <w:pPr>
              <w:pStyle w:val="TAC"/>
              <w:rPr>
                <w:szCs w:val="16"/>
              </w:rPr>
            </w:pPr>
            <w:r w:rsidRPr="00EF5447">
              <w:rPr>
                <w:szCs w:val="16"/>
              </w:rPr>
              <w:t>DC_41A_n</w:t>
            </w:r>
            <w:r w:rsidRPr="00EF5447">
              <w:rPr>
                <w:szCs w:val="16"/>
                <w:lang w:eastAsia="zh-CN"/>
              </w:rPr>
              <w:t>3</w:t>
            </w:r>
            <w:r w:rsidRPr="00EF5447">
              <w:rPr>
                <w:szCs w:val="16"/>
              </w:rPr>
              <w:t>A</w:t>
            </w:r>
          </w:p>
          <w:p w14:paraId="2B7F2709" w14:textId="77777777" w:rsidR="00AE2F5E" w:rsidRPr="00EF5447" w:rsidRDefault="00AE2F5E" w:rsidP="00215D8F">
            <w:pPr>
              <w:pStyle w:val="TAC"/>
              <w:rPr>
                <w:szCs w:val="16"/>
                <w:lang w:eastAsia="zh-CN"/>
              </w:rPr>
            </w:pPr>
            <w:r w:rsidRPr="00EF5447">
              <w:rPr>
                <w:szCs w:val="16"/>
              </w:rPr>
              <w:t>DC_41A_n7</w:t>
            </w:r>
            <w:r w:rsidRPr="00EF5447">
              <w:rPr>
                <w:szCs w:val="16"/>
                <w:lang w:eastAsia="zh-CN"/>
              </w:rPr>
              <w:t>8</w:t>
            </w:r>
            <w:r w:rsidRPr="00EF5447">
              <w:rPr>
                <w:szCs w:val="16"/>
              </w:rPr>
              <w:t>A</w:t>
            </w:r>
          </w:p>
          <w:p w14:paraId="480957D0" w14:textId="77777777" w:rsidR="00AE2F5E" w:rsidRPr="00EF5447" w:rsidRDefault="00AE2F5E" w:rsidP="00215D8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97AB4B5" w14:textId="77777777" w:rsidR="00AE2F5E" w:rsidRPr="00EF5447" w:rsidRDefault="00AE2F5E" w:rsidP="00215D8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E2F5E" w:rsidRPr="00EF5447" w14:paraId="409EB0C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EBA11D" w14:textId="77777777" w:rsidR="00AE2F5E" w:rsidRPr="00EF5447" w:rsidRDefault="00AE2F5E" w:rsidP="00215D8F">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7990BC8F" w14:textId="77777777" w:rsidR="00AE2F5E" w:rsidRPr="00EF5447" w:rsidRDefault="00AE2F5E" w:rsidP="00215D8F">
            <w:pPr>
              <w:pStyle w:val="TAC"/>
            </w:pPr>
            <w:r w:rsidRPr="00EF5447">
              <w:t>DC_41A_n</w:t>
            </w:r>
            <w:r w:rsidRPr="00EF5447">
              <w:rPr>
                <w:lang w:eastAsia="zh-CN"/>
              </w:rPr>
              <w:t>28</w:t>
            </w:r>
            <w:r w:rsidRPr="00EF5447">
              <w:t>A</w:t>
            </w:r>
          </w:p>
        </w:tc>
      </w:tr>
      <w:tr w:rsidR="00AE2F5E" w:rsidRPr="00EF5447" w14:paraId="093F70D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F0EC28" w14:textId="77777777" w:rsidR="00AE2F5E" w:rsidRPr="00EF5447" w:rsidRDefault="00AE2F5E" w:rsidP="00215D8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FA08BE8" w14:textId="77777777" w:rsidR="00AE2F5E" w:rsidRPr="00EF5447" w:rsidRDefault="00AE2F5E" w:rsidP="00215D8F">
            <w:pPr>
              <w:pStyle w:val="TAC"/>
              <w:rPr>
                <w:szCs w:val="16"/>
              </w:rPr>
            </w:pPr>
            <w:r w:rsidRPr="00EF5447">
              <w:rPr>
                <w:szCs w:val="16"/>
              </w:rPr>
              <w:t>DC_41A_n28A</w:t>
            </w:r>
          </w:p>
          <w:p w14:paraId="1D2400CD" w14:textId="77777777" w:rsidR="00AE2F5E" w:rsidRPr="00EF5447" w:rsidRDefault="00AE2F5E" w:rsidP="00215D8F">
            <w:pPr>
              <w:pStyle w:val="TAC"/>
              <w:rPr>
                <w:szCs w:val="18"/>
              </w:rPr>
            </w:pPr>
            <w:r w:rsidRPr="00EF5447">
              <w:rPr>
                <w:szCs w:val="16"/>
              </w:rPr>
              <w:t>DC_41A_n7</w:t>
            </w:r>
            <w:r w:rsidRPr="00EF5447">
              <w:rPr>
                <w:szCs w:val="16"/>
                <w:lang w:eastAsia="zh-CN"/>
              </w:rPr>
              <w:t>7</w:t>
            </w:r>
            <w:r w:rsidRPr="00EF5447">
              <w:rPr>
                <w:szCs w:val="16"/>
              </w:rPr>
              <w:t>A</w:t>
            </w:r>
          </w:p>
        </w:tc>
      </w:tr>
      <w:tr w:rsidR="00AE2F5E" w:rsidRPr="00EF5447" w14:paraId="143DCD0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D7F28B" w14:textId="77777777" w:rsidR="00AE2F5E" w:rsidRPr="00EF5447" w:rsidRDefault="00AE2F5E" w:rsidP="00215D8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34809890" w14:textId="77777777" w:rsidR="00AE2F5E" w:rsidRPr="00EF5447" w:rsidRDefault="00AE2F5E" w:rsidP="00215D8F">
            <w:pPr>
              <w:pStyle w:val="TAC"/>
              <w:rPr>
                <w:szCs w:val="16"/>
              </w:rPr>
            </w:pPr>
            <w:r w:rsidRPr="00EF5447">
              <w:rPr>
                <w:szCs w:val="16"/>
              </w:rPr>
              <w:t>DC_41A_n28A</w:t>
            </w:r>
          </w:p>
          <w:p w14:paraId="44698C87" w14:textId="77777777" w:rsidR="00AE2F5E" w:rsidRPr="00EF5447" w:rsidRDefault="00AE2F5E" w:rsidP="00215D8F">
            <w:pPr>
              <w:pStyle w:val="TAC"/>
              <w:rPr>
                <w:szCs w:val="16"/>
                <w:lang w:eastAsia="zh-CN"/>
              </w:rPr>
            </w:pPr>
            <w:r w:rsidRPr="00EF5447">
              <w:rPr>
                <w:szCs w:val="16"/>
              </w:rPr>
              <w:t>DC_41A_n7</w:t>
            </w:r>
            <w:r w:rsidRPr="00EF5447">
              <w:rPr>
                <w:szCs w:val="16"/>
                <w:lang w:eastAsia="zh-CN"/>
              </w:rPr>
              <w:t>7</w:t>
            </w:r>
            <w:r w:rsidRPr="00EF5447">
              <w:rPr>
                <w:szCs w:val="16"/>
              </w:rPr>
              <w:t>A</w:t>
            </w:r>
          </w:p>
          <w:p w14:paraId="2040E412" w14:textId="77777777" w:rsidR="00AE2F5E" w:rsidRPr="00EF5447" w:rsidRDefault="00AE2F5E" w:rsidP="00215D8F">
            <w:pPr>
              <w:pStyle w:val="TAC"/>
              <w:rPr>
                <w:szCs w:val="16"/>
              </w:rPr>
            </w:pPr>
            <w:r w:rsidRPr="00EF5447">
              <w:rPr>
                <w:szCs w:val="16"/>
              </w:rPr>
              <w:t>DC_41</w:t>
            </w:r>
            <w:r w:rsidRPr="00EF5447">
              <w:rPr>
                <w:szCs w:val="16"/>
                <w:lang w:eastAsia="zh-CN"/>
              </w:rPr>
              <w:t>C</w:t>
            </w:r>
            <w:r w:rsidRPr="00EF5447">
              <w:rPr>
                <w:szCs w:val="16"/>
              </w:rPr>
              <w:t>_n28A</w:t>
            </w:r>
          </w:p>
          <w:p w14:paraId="747A55E3" w14:textId="77777777" w:rsidR="00AE2F5E" w:rsidRPr="00EF5447" w:rsidRDefault="00AE2F5E" w:rsidP="00215D8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E2F5E" w:rsidRPr="00EF5447" w14:paraId="2308745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EEED7E" w14:textId="77777777" w:rsidR="00AE2F5E" w:rsidRPr="00EF5447" w:rsidRDefault="00AE2F5E" w:rsidP="00215D8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619C8D9" w14:textId="77777777" w:rsidR="00AE2F5E" w:rsidRPr="00EF5447" w:rsidRDefault="00AE2F5E" w:rsidP="00215D8F">
            <w:pPr>
              <w:pStyle w:val="TAC"/>
              <w:rPr>
                <w:szCs w:val="16"/>
              </w:rPr>
            </w:pPr>
            <w:r w:rsidRPr="00EF5447">
              <w:rPr>
                <w:szCs w:val="16"/>
              </w:rPr>
              <w:t>DC_41A_n28A</w:t>
            </w:r>
          </w:p>
          <w:p w14:paraId="063B1104" w14:textId="77777777" w:rsidR="00AE2F5E" w:rsidRPr="00EF5447" w:rsidRDefault="00AE2F5E" w:rsidP="00215D8F">
            <w:pPr>
              <w:pStyle w:val="TAC"/>
              <w:rPr>
                <w:szCs w:val="18"/>
              </w:rPr>
            </w:pPr>
            <w:r w:rsidRPr="00EF5447">
              <w:rPr>
                <w:szCs w:val="16"/>
              </w:rPr>
              <w:t>DC_41A_n7</w:t>
            </w:r>
            <w:r w:rsidRPr="00EF5447">
              <w:rPr>
                <w:szCs w:val="16"/>
                <w:lang w:eastAsia="zh-CN"/>
              </w:rPr>
              <w:t>8</w:t>
            </w:r>
            <w:r w:rsidRPr="00EF5447">
              <w:rPr>
                <w:szCs w:val="16"/>
              </w:rPr>
              <w:t>A</w:t>
            </w:r>
          </w:p>
        </w:tc>
      </w:tr>
      <w:tr w:rsidR="00AE2F5E" w:rsidRPr="00EF5447" w14:paraId="6C4A04E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62DAD6" w14:textId="77777777" w:rsidR="00AE2F5E" w:rsidRPr="00EF5447" w:rsidRDefault="00AE2F5E" w:rsidP="00215D8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6971F8F0" w14:textId="77777777" w:rsidR="00AE2F5E" w:rsidRPr="00EF5447" w:rsidRDefault="00AE2F5E" w:rsidP="00215D8F">
            <w:pPr>
              <w:pStyle w:val="TAC"/>
              <w:rPr>
                <w:szCs w:val="16"/>
              </w:rPr>
            </w:pPr>
            <w:r w:rsidRPr="00EF5447">
              <w:rPr>
                <w:szCs w:val="16"/>
              </w:rPr>
              <w:t>DC_41A_n28A</w:t>
            </w:r>
          </w:p>
          <w:p w14:paraId="54680E0A" w14:textId="77777777" w:rsidR="00AE2F5E" w:rsidRPr="00EF5447" w:rsidRDefault="00AE2F5E" w:rsidP="00215D8F">
            <w:pPr>
              <w:pStyle w:val="TAC"/>
              <w:rPr>
                <w:szCs w:val="16"/>
                <w:lang w:eastAsia="zh-CN"/>
              </w:rPr>
            </w:pPr>
            <w:r w:rsidRPr="00EF5447">
              <w:rPr>
                <w:szCs w:val="16"/>
              </w:rPr>
              <w:t>DC_41A_n7</w:t>
            </w:r>
            <w:r w:rsidRPr="00EF5447">
              <w:rPr>
                <w:szCs w:val="16"/>
                <w:lang w:eastAsia="zh-CN"/>
              </w:rPr>
              <w:t>8</w:t>
            </w:r>
            <w:r w:rsidRPr="00EF5447">
              <w:rPr>
                <w:szCs w:val="16"/>
              </w:rPr>
              <w:t>A</w:t>
            </w:r>
          </w:p>
          <w:p w14:paraId="36EF8354" w14:textId="77777777" w:rsidR="00AE2F5E" w:rsidRPr="00EF5447" w:rsidRDefault="00AE2F5E" w:rsidP="00215D8F">
            <w:pPr>
              <w:pStyle w:val="TAC"/>
              <w:rPr>
                <w:szCs w:val="16"/>
              </w:rPr>
            </w:pPr>
            <w:r w:rsidRPr="00EF5447">
              <w:rPr>
                <w:szCs w:val="16"/>
              </w:rPr>
              <w:t>DC_41</w:t>
            </w:r>
            <w:r w:rsidRPr="00EF5447">
              <w:rPr>
                <w:szCs w:val="16"/>
                <w:lang w:eastAsia="zh-CN"/>
              </w:rPr>
              <w:t>C</w:t>
            </w:r>
            <w:r w:rsidRPr="00EF5447">
              <w:rPr>
                <w:szCs w:val="16"/>
              </w:rPr>
              <w:t>_n28A</w:t>
            </w:r>
          </w:p>
          <w:p w14:paraId="1D8E045C" w14:textId="77777777" w:rsidR="00AE2F5E" w:rsidRPr="00EF5447" w:rsidRDefault="00AE2F5E" w:rsidP="00215D8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E2F5E" w:rsidRPr="00EF5447" w14:paraId="0147640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AAF6B2" w14:textId="77777777" w:rsidR="00AE2F5E" w:rsidRPr="00EF5447" w:rsidRDefault="00AE2F5E" w:rsidP="00215D8F">
            <w:pPr>
              <w:pStyle w:val="TAC"/>
              <w:rPr>
                <w:lang w:eastAsia="zh-TW"/>
              </w:rPr>
            </w:pPr>
            <w:r w:rsidRPr="00EF5447">
              <w:rPr>
                <w:lang w:eastAsia="zh-TW"/>
              </w:rPr>
              <w:t>DC_(n)41AA-n78A</w:t>
            </w:r>
          </w:p>
          <w:p w14:paraId="2FC6F058" w14:textId="77777777" w:rsidR="00AE2F5E" w:rsidRPr="00EF5447" w:rsidRDefault="00AE2F5E" w:rsidP="00215D8F">
            <w:pPr>
              <w:pStyle w:val="TAC"/>
              <w:rPr>
                <w:lang w:eastAsia="zh-TW"/>
              </w:rPr>
            </w:pPr>
            <w:r w:rsidRPr="00EF5447">
              <w:rPr>
                <w:lang w:eastAsia="zh-TW"/>
              </w:rPr>
              <w:t>DC_(n)41CA-n78A</w:t>
            </w:r>
          </w:p>
          <w:p w14:paraId="7DFF262C" w14:textId="77777777" w:rsidR="00AE2F5E" w:rsidRPr="00EF5447" w:rsidRDefault="00AE2F5E" w:rsidP="00215D8F">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40686DC1" w14:textId="77777777" w:rsidR="00AE2F5E" w:rsidRPr="00EF5447" w:rsidRDefault="00AE2F5E" w:rsidP="00215D8F">
            <w:pPr>
              <w:pStyle w:val="TAC"/>
              <w:rPr>
                <w:szCs w:val="18"/>
              </w:rPr>
            </w:pPr>
            <w:r w:rsidRPr="00EF5447">
              <w:rPr>
                <w:rFonts w:eastAsia="Malgun Gothic"/>
                <w:szCs w:val="16"/>
                <w:lang w:eastAsia="ko-KR"/>
              </w:rPr>
              <w:t>DC_41A_n78A</w:t>
            </w:r>
          </w:p>
        </w:tc>
      </w:tr>
      <w:tr w:rsidR="00AE2F5E" w:rsidRPr="00EF5447" w14:paraId="32220FA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D5FF85" w14:textId="77777777" w:rsidR="00AE2F5E" w:rsidRPr="00EF5447" w:rsidRDefault="00AE2F5E" w:rsidP="00215D8F">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6EB85F04" w14:textId="77777777" w:rsidR="00AE2F5E" w:rsidRPr="00EF5447" w:rsidRDefault="00AE2F5E" w:rsidP="00215D8F">
            <w:pPr>
              <w:pStyle w:val="TAC"/>
              <w:rPr>
                <w:rFonts w:eastAsia="Malgun Gothic"/>
                <w:szCs w:val="16"/>
                <w:lang w:eastAsia="ko-KR"/>
              </w:rPr>
            </w:pPr>
            <w:r w:rsidRPr="00EF5447">
              <w:rPr>
                <w:rFonts w:eastAsia="Malgun Gothic"/>
                <w:szCs w:val="16"/>
                <w:lang w:eastAsia="ko-KR"/>
              </w:rPr>
              <w:t>DC_41A_n77A</w:t>
            </w:r>
          </w:p>
        </w:tc>
      </w:tr>
      <w:tr w:rsidR="00AE2F5E" w:rsidRPr="00EF5447" w14:paraId="309DE4A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BF712D" w14:textId="77777777" w:rsidR="00AE2F5E" w:rsidRPr="00EF5447" w:rsidRDefault="00AE2F5E" w:rsidP="00215D8F">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4E65C0AF" w14:textId="77777777" w:rsidR="00AE2F5E" w:rsidRPr="00EF5447" w:rsidRDefault="00AE2F5E" w:rsidP="00215D8F">
            <w:pPr>
              <w:pStyle w:val="TAC"/>
              <w:rPr>
                <w:rFonts w:eastAsia="Malgun Gothic"/>
                <w:szCs w:val="16"/>
                <w:lang w:eastAsia="ko-KR"/>
              </w:rPr>
            </w:pPr>
            <w:r w:rsidRPr="00EF5447">
              <w:rPr>
                <w:rFonts w:eastAsia="Malgun Gothic"/>
                <w:szCs w:val="16"/>
                <w:lang w:eastAsia="ko-KR"/>
              </w:rPr>
              <w:t>DC_41A_n78A</w:t>
            </w:r>
          </w:p>
        </w:tc>
      </w:tr>
      <w:tr w:rsidR="00AE2F5E" w:rsidRPr="00EF5447" w14:paraId="09B9712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97D70" w14:textId="77777777" w:rsidR="00AE2F5E" w:rsidRPr="00EF5447" w:rsidRDefault="00AE2F5E" w:rsidP="00215D8F">
            <w:pPr>
              <w:pStyle w:val="TAC"/>
            </w:pPr>
            <w:r w:rsidRPr="00EF5447">
              <w:t>DC_41A-42A_n77A</w:t>
            </w:r>
          </w:p>
          <w:p w14:paraId="682DEFF3" w14:textId="77777777" w:rsidR="00AE2F5E" w:rsidRPr="00EF5447" w:rsidRDefault="00AE2F5E" w:rsidP="00215D8F">
            <w:pPr>
              <w:pStyle w:val="TAC"/>
              <w:rPr>
                <w:lang w:eastAsia="fr-FR"/>
              </w:rPr>
            </w:pPr>
            <w:r w:rsidRPr="00EF5447">
              <w:t>DC_41A-42C_n77A</w:t>
            </w:r>
          </w:p>
          <w:p w14:paraId="455B3B4F" w14:textId="77777777" w:rsidR="00AE2F5E" w:rsidRPr="00EF5447" w:rsidRDefault="00AE2F5E" w:rsidP="00215D8F">
            <w:pPr>
              <w:pStyle w:val="TAC"/>
            </w:pPr>
            <w:r w:rsidRPr="00EF5447">
              <w:t>DC_41C-42A_n77A</w:t>
            </w:r>
          </w:p>
          <w:p w14:paraId="57FF0D1B" w14:textId="77777777" w:rsidR="00AE2F5E" w:rsidRPr="00EF5447" w:rsidRDefault="00AE2F5E" w:rsidP="00215D8F">
            <w:pPr>
              <w:pStyle w:val="TAC"/>
              <w:rPr>
                <w:noProof/>
                <w:lang w:eastAsia="zh-CN"/>
              </w:rPr>
            </w:pPr>
            <w:r w:rsidRPr="00EF5447">
              <w:t>DC_41C-42C_n77A</w:t>
            </w:r>
          </w:p>
        </w:tc>
        <w:tc>
          <w:tcPr>
            <w:tcW w:w="5862" w:type="dxa"/>
            <w:tcBorders>
              <w:top w:val="single" w:sz="4" w:space="0" w:color="auto"/>
              <w:left w:val="single" w:sz="4" w:space="0" w:color="auto"/>
              <w:bottom w:val="single" w:sz="4" w:space="0" w:color="auto"/>
              <w:right w:val="single" w:sz="4" w:space="0" w:color="auto"/>
            </w:tcBorders>
            <w:hideMark/>
          </w:tcPr>
          <w:p w14:paraId="6EA6A29E" w14:textId="77777777" w:rsidR="00AE2F5E" w:rsidRPr="00EF5447" w:rsidRDefault="00AE2F5E" w:rsidP="00215D8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AE2F5E" w:rsidRPr="00EF5447" w14:paraId="256AE6E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5977E" w14:textId="77777777" w:rsidR="00AE2F5E" w:rsidRPr="00EF5447" w:rsidRDefault="00AE2F5E" w:rsidP="00215D8F">
            <w:pPr>
              <w:pStyle w:val="TAC"/>
              <w:rPr>
                <w:rFonts w:eastAsiaTheme="minorEastAsia"/>
              </w:rPr>
            </w:pPr>
            <w:r w:rsidRPr="00EF5447">
              <w:t>DC_41A-42A_n77(2A)</w:t>
            </w:r>
          </w:p>
          <w:p w14:paraId="65017F75" w14:textId="77777777" w:rsidR="00AE2F5E" w:rsidRPr="00EF5447" w:rsidRDefault="00AE2F5E" w:rsidP="00215D8F">
            <w:pPr>
              <w:pStyle w:val="TAC"/>
            </w:pPr>
            <w:r w:rsidRPr="00EF5447">
              <w:t>DC_41A-42C_n77(2A)</w:t>
            </w:r>
          </w:p>
        </w:tc>
        <w:tc>
          <w:tcPr>
            <w:tcW w:w="5862" w:type="dxa"/>
            <w:tcBorders>
              <w:top w:val="single" w:sz="4" w:space="0" w:color="auto"/>
              <w:left w:val="single" w:sz="4" w:space="0" w:color="auto"/>
              <w:bottom w:val="single" w:sz="4" w:space="0" w:color="auto"/>
              <w:right w:val="single" w:sz="4" w:space="0" w:color="auto"/>
            </w:tcBorders>
          </w:tcPr>
          <w:p w14:paraId="05839EAC" w14:textId="77777777" w:rsidR="00AE2F5E" w:rsidRPr="00EF5447" w:rsidRDefault="00AE2F5E" w:rsidP="00215D8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AE2F5E" w:rsidRPr="00EF5447" w14:paraId="429295A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A0604" w14:textId="77777777" w:rsidR="00AE2F5E" w:rsidRPr="00EF5447" w:rsidRDefault="00AE2F5E" w:rsidP="00215D8F">
            <w:pPr>
              <w:pStyle w:val="TAC"/>
            </w:pPr>
            <w:r w:rsidRPr="00EF5447">
              <w:t>DC_41A-42A_n7</w:t>
            </w:r>
            <w:r w:rsidRPr="00EF5447">
              <w:rPr>
                <w:lang w:eastAsia="zh-CN"/>
              </w:rPr>
              <w:t>8</w:t>
            </w:r>
            <w:r w:rsidRPr="00EF5447">
              <w:t>A</w:t>
            </w:r>
          </w:p>
          <w:p w14:paraId="14357ADB" w14:textId="77777777" w:rsidR="00AE2F5E" w:rsidRPr="00EF5447" w:rsidRDefault="00AE2F5E" w:rsidP="00215D8F">
            <w:pPr>
              <w:pStyle w:val="TAC"/>
            </w:pPr>
            <w:r w:rsidRPr="00EF5447">
              <w:rPr>
                <w:lang w:eastAsia="ja-JP"/>
              </w:rPr>
              <w:t>DC_41A-42C_n78A</w:t>
            </w:r>
          </w:p>
          <w:p w14:paraId="62B6EE43" w14:textId="77777777" w:rsidR="00AE2F5E" w:rsidRPr="00EF5447" w:rsidRDefault="00AE2F5E" w:rsidP="00215D8F">
            <w:pPr>
              <w:pStyle w:val="TAC"/>
              <w:rPr>
                <w:lang w:eastAsia="ja-JP"/>
              </w:rPr>
            </w:pPr>
            <w:r w:rsidRPr="00EF5447">
              <w:rPr>
                <w:lang w:eastAsia="ja-JP"/>
              </w:rPr>
              <w:t>DC_41C-42A_n78A</w:t>
            </w:r>
          </w:p>
          <w:p w14:paraId="1EDF5DDA" w14:textId="77777777" w:rsidR="00AE2F5E" w:rsidRPr="00EF5447" w:rsidRDefault="00AE2F5E" w:rsidP="00215D8F">
            <w:pPr>
              <w:pStyle w:val="TAC"/>
              <w:rPr>
                <w:noProof/>
                <w:lang w:eastAsia="zh-CN"/>
              </w:rPr>
            </w:pPr>
            <w:r w:rsidRPr="00EF5447">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7A20420B" w14:textId="77777777" w:rsidR="00AE2F5E" w:rsidRPr="00EF5447" w:rsidRDefault="00AE2F5E" w:rsidP="00215D8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AE2F5E" w:rsidRPr="00EF5447" w14:paraId="732BCD4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34896" w14:textId="77777777" w:rsidR="00AE2F5E" w:rsidRPr="00EF5447" w:rsidRDefault="00AE2F5E" w:rsidP="00215D8F">
            <w:pPr>
              <w:pStyle w:val="TAC"/>
              <w:rPr>
                <w:rFonts w:cs="Malgun Gothic"/>
                <w:lang w:eastAsia="ja-JP"/>
              </w:rPr>
            </w:pPr>
            <w:r w:rsidRPr="00EF5447">
              <w:rPr>
                <w:rFonts w:cs="Malgun Gothic"/>
                <w:lang w:eastAsia="ja-JP"/>
              </w:rPr>
              <w:lastRenderedPageBreak/>
              <w:t>DC_41A-42A_n79A</w:t>
            </w:r>
          </w:p>
          <w:p w14:paraId="23846914" w14:textId="77777777" w:rsidR="00AE2F5E" w:rsidRPr="00EF5447" w:rsidRDefault="00AE2F5E" w:rsidP="00215D8F">
            <w:pPr>
              <w:pStyle w:val="TAC"/>
              <w:rPr>
                <w:lang w:eastAsia="ja-JP"/>
              </w:rPr>
            </w:pPr>
            <w:r w:rsidRPr="00EF5447">
              <w:rPr>
                <w:lang w:eastAsia="ja-JP"/>
              </w:rPr>
              <w:t>DC_41A-42C_n79A</w:t>
            </w:r>
          </w:p>
          <w:p w14:paraId="29BFDBCA" w14:textId="77777777" w:rsidR="00AE2F5E" w:rsidRPr="00EF5447" w:rsidRDefault="00AE2F5E" w:rsidP="00215D8F">
            <w:pPr>
              <w:pStyle w:val="TAC"/>
              <w:rPr>
                <w:lang w:eastAsia="ja-JP"/>
              </w:rPr>
            </w:pPr>
            <w:r w:rsidRPr="00EF5447">
              <w:rPr>
                <w:lang w:eastAsia="ja-JP"/>
              </w:rPr>
              <w:t>DC_41C-42A_n79A</w:t>
            </w:r>
          </w:p>
          <w:p w14:paraId="405F9EB6" w14:textId="77777777" w:rsidR="00AE2F5E" w:rsidRPr="00EF5447" w:rsidRDefault="00AE2F5E" w:rsidP="00215D8F">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2F588D27" w14:textId="77777777" w:rsidR="00AE2F5E" w:rsidRPr="00EF5447" w:rsidRDefault="00AE2F5E" w:rsidP="00215D8F">
            <w:pPr>
              <w:pStyle w:val="TAC"/>
              <w:rPr>
                <w:lang w:eastAsia="ja-JP"/>
              </w:rPr>
            </w:pPr>
            <w:r w:rsidRPr="00EF5447">
              <w:rPr>
                <w:lang w:eastAsia="ja-JP"/>
              </w:rPr>
              <w:t>DC_41A_n79A</w:t>
            </w:r>
          </w:p>
        </w:tc>
      </w:tr>
      <w:tr w:rsidR="00AE2F5E" w:rsidRPr="00EF5447" w14:paraId="0AD8459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6E50BD" w14:textId="77777777" w:rsidR="00AE2F5E" w:rsidRPr="00EF5447" w:rsidRDefault="00AE2F5E" w:rsidP="00215D8F">
            <w:pPr>
              <w:pStyle w:val="TAC"/>
              <w:rPr>
                <w:lang w:eastAsia="ko-KR"/>
              </w:rPr>
            </w:pPr>
            <w:r w:rsidRPr="00EF5447">
              <w:rPr>
                <w:lang w:eastAsia="ko-KR"/>
              </w:rPr>
              <w:t>DC_42A_n1A-n77A</w:t>
            </w:r>
          </w:p>
          <w:p w14:paraId="0D1C54EE" w14:textId="77777777" w:rsidR="00AE2F5E" w:rsidRPr="00EF5447" w:rsidRDefault="00AE2F5E" w:rsidP="00215D8F">
            <w:pPr>
              <w:pStyle w:val="TAC"/>
              <w:rPr>
                <w:lang w:eastAsia="ja-JP"/>
              </w:rPr>
            </w:pPr>
            <w:r w:rsidRPr="00EF5447">
              <w:rPr>
                <w:lang w:eastAsia="ko-KR"/>
              </w:rPr>
              <w:t>DC_42C_n1A-n77A</w:t>
            </w:r>
          </w:p>
        </w:tc>
        <w:tc>
          <w:tcPr>
            <w:tcW w:w="5862" w:type="dxa"/>
            <w:tcBorders>
              <w:top w:val="single" w:sz="4" w:space="0" w:color="auto"/>
              <w:left w:val="single" w:sz="4" w:space="0" w:color="auto"/>
              <w:bottom w:val="single" w:sz="4" w:space="0" w:color="auto"/>
              <w:right w:val="single" w:sz="4" w:space="0" w:color="auto"/>
            </w:tcBorders>
          </w:tcPr>
          <w:p w14:paraId="12F2E217" w14:textId="77777777" w:rsidR="00AE2F5E" w:rsidRPr="00EF5447" w:rsidRDefault="00AE2F5E" w:rsidP="00215D8F">
            <w:pPr>
              <w:pStyle w:val="TAC"/>
              <w:rPr>
                <w:lang w:eastAsia="ja-JP"/>
              </w:rPr>
            </w:pPr>
            <w:r w:rsidRPr="00EF5447">
              <w:rPr>
                <w:lang w:eastAsia="ko-KR"/>
              </w:rPr>
              <w:t>N/A</w:t>
            </w:r>
          </w:p>
        </w:tc>
      </w:tr>
      <w:tr w:rsidR="00AE2F5E" w:rsidRPr="00EF5447" w14:paraId="580FE61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F2F618" w14:textId="77777777" w:rsidR="00AE2F5E" w:rsidRPr="00EF5447" w:rsidRDefault="00AE2F5E" w:rsidP="00215D8F">
            <w:pPr>
              <w:pStyle w:val="TAC"/>
              <w:rPr>
                <w:lang w:eastAsia="ko-KR"/>
              </w:rPr>
            </w:pPr>
            <w:r w:rsidRPr="00EF5447">
              <w:rPr>
                <w:lang w:eastAsia="ko-KR"/>
              </w:rPr>
              <w:t>DC_42A_n1A-n78A</w:t>
            </w:r>
          </w:p>
          <w:p w14:paraId="74D7C5B1" w14:textId="77777777" w:rsidR="00AE2F5E" w:rsidRPr="00EF5447" w:rsidRDefault="00AE2F5E" w:rsidP="00215D8F">
            <w:pPr>
              <w:pStyle w:val="TAC"/>
              <w:rPr>
                <w:lang w:eastAsia="ja-JP"/>
              </w:rPr>
            </w:pPr>
            <w:r w:rsidRPr="00EF5447">
              <w:rPr>
                <w:lang w:eastAsia="ko-KR"/>
              </w:rPr>
              <w:t>DC_42C_n1A-n78A</w:t>
            </w:r>
          </w:p>
        </w:tc>
        <w:tc>
          <w:tcPr>
            <w:tcW w:w="5862" w:type="dxa"/>
            <w:tcBorders>
              <w:top w:val="single" w:sz="4" w:space="0" w:color="auto"/>
              <w:left w:val="single" w:sz="4" w:space="0" w:color="auto"/>
              <w:bottom w:val="single" w:sz="4" w:space="0" w:color="auto"/>
              <w:right w:val="single" w:sz="4" w:space="0" w:color="auto"/>
            </w:tcBorders>
          </w:tcPr>
          <w:p w14:paraId="14C80260" w14:textId="77777777" w:rsidR="00AE2F5E" w:rsidRPr="00EF5447" w:rsidRDefault="00AE2F5E" w:rsidP="00215D8F">
            <w:pPr>
              <w:pStyle w:val="TAC"/>
              <w:rPr>
                <w:lang w:eastAsia="ja-JP"/>
              </w:rPr>
            </w:pPr>
            <w:r w:rsidRPr="00EF5447">
              <w:rPr>
                <w:lang w:eastAsia="ko-KR"/>
              </w:rPr>
              <w:t>N/A</w:t>
            </w:r>
          </w:p>
        </w:tc>
      </w:tr>
      <w:tr w:rsidR="00AE2F5E" w:rsidRPr="00EF5447" w14:paraId="0C88770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FA78DC" w14:textId="77777777" w:rsidR="00AE2F5E" w:rsidRPr="00EF5447" w:rsidRDefault="00AE2F5E" w:rsidP="00215D8F">
            <w:pPr>
              <w:pStyle w:val="TAC"/>
              <w:rPr>
                <w:lang w:eastAsia="ko-KR"/>
              </w:rPr>
            </w:pPr>
            <w:r w:rsidRPr="00EF5447">
              <w:rPr>
                <w:lang w:eastAsia="ko-KR"/>
              </w:rPr>
              <w:t>DC_42A_n1A-n79A</w:t>
            </w:r>
          </w:p>
          <w:p w14:paraId="47FB89D4" w14:textId="77777777" w:rsidR="00AE2F5E" w:rsidRPr="00EF5447" w:rsidRDefault="00AE2F5E" w:rsidP="00215D8F">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17E3783D" w14:textId="77777777" w:rsidR="00AE2F5E" w:rsidRPr="00EF5447" w:rsidRDefault="00AE2F5E" w:rsidP="00215D8F">
            <w:pPr>
              <w:pStyle w:val="TAC"/>
              <w:rPr>
                <w:lang w:eastAsia="ja-JP"/>
              </w:rPr>
            </w:pPr>
            <w:r w:rsidRPr="00EF5447">
              <w:rPr>
                <w:lang w:eastAsia="ko-KR"/>
              </w:rPr>
              <w:t>N/A</w:t>
            </w:r>
          </w:p>
        </w:tc>
      </w:tr>
      <w:tr w:rsidR="00AE2F5E" w:rsidRPr="00EF5447" w14:paraId="5EB5514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4C2515" w14:textId="77777777" w:rsidR="00AE2F5E" w:rsidRPr="00EF5447" w:rsidRDefault="00AE2F5E" w:rsidP="00215D8F">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06377E09" w14:textId="77777777" w:rsidR="00AE2F5E" w:rsidRPr="00EF5447" w:rsidRDefault="00AE2F5E" w:rsidP="00215D8F">
            <w:pPr>
              <w:pStyle w:val="TAC"/>
              <w:rPr>
                <w:rFonts w:cs="Arial"/>
                <w:lang w:eastAsia="zh-CN"/>
              </w:rPr>
            </w:pPr>
            <w:r w:rsidRPr="00EF5447">
              <w:rPr>
                <w:rFonts w:cs="Arial"/>
                <w:lang w:eastAsia="zh-CN"/>
              </w:rPr>
              <w:t>DC_42A_n3A</w:t>
            </w:r>
          </w:p>
          <w:p w14:paraId="19EAC5DC" w14:textId="77777777" w:rsidR="00AE2F5E" w:rsidRPr="00EF5447" w:rsidRDefault="00AE2F5E" w:rsidP="00215D8F">
            <w:pPr>
              <w:pStyle w:val="TAC"/>
              <w:rPr>
                <w:lang w:eastAsia="ja-JP"/>
              </w:rPr>
            </w:pPr>
            <w:r w:rsidRPr="00EF5447">
              <w:rPr>
                <w:rFonts w:cs="Arial"/>
                <w:lang w:eastAsia="zh-CN"/>
              </w:rPr>
              <w:t>DC_42A_n28A</w:t>
            </w:r>
          </w:p>
        </w:tc>
      </w:tr>
      <w:tr w:rsidR="00AE2F5E" w:rsidRPr="00EF5447" w14:paraId="7E46B27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FCE2A4" w14:textId="77777777" w:rsidR="00AE2F5E" w:rsidRPr="00EF5447" w:rsidRDefault="00AE2F5E" w:rsidP="00215D8F">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3C8FAE75" w14:textId="77777777" w:rsidR="00AE2F5E" w:rsidRPr="00EF5447" w:rsidRDefault="00AE2F5E" w:rsidP="00215D8F">
            <w:pPr>
              <w:pStyle w:val="TAC"/>
              <w:rPr>
                <w:rFonts w:cs="Arial"/>
                <w:lang w:eastAsia="zh-CN"/>
              </w:rPr>
            </w:pPr>
            <w:r w:rsidRPr="00EF5447">
              <w:rPr>
                <w:rFonts w:cs="Arial"/>
                <w:lang w:eastAsia="zh-CN"/>
              </w:rPr>
              <w:t>DC_42A_n3A</w:t>
            </w:r>
          </w:p>
          <w:p w14:paraId="6F248229" w14:textId="77777777" w:rsidR="00AE2F5E" w:rsidRPr="00EF5447" w:rsidRDefault="00AE2F5E" w:rsidP="00215D8F">
            <w:pPr>
              <w:pStyle w:val="TAC"/>
              <w:rPr>
                <w:rFonts w:cs="Arial"/>
                <w:lang w:eastAsia="zh-CN"/>
              </w:rPr>
            </w:pPr>
            <w:r w:rsidRPr="00EF5447">
              <w:rPr>
                <w:rFonts w:cs="Arial"/>
                <w:lang w:eastAsia="zh-CN"/>
              </w:rPr>
              <w:t>DC_42A_n28A</w:t>
            </w:r>
          </w:p>
          <w:p w14:paraId="66A25FEB" w14:textId="77777777" w:rsidR="00AE2F5E" w:rsidRPr="00EF5447" w:rsidRDefault="00AE2F5E" w:rsidP="00215D8F">
            <w:pPr>
              <w:pStyle w:val="TAC"/>
              <w:rPr>
                <w:lang w:eastAsia="ja-JP"/>
              </w:rPr>
            </w:pPr>
            <w:r w:rsidRPr="00EF5447">
              <w:rPr>
                <w:rFonts w:cs="Arial"/>
                <w:lang w:eastAsia="zh-CN"/>
              </w:rPr>
              <w:t>DC_42C_n28A</w:t>
            </w:r>
          </w:p>
        </w:tc>
      </w:tr>
      <w:tr w:rsidR="00AE2F5E" w:rsidRPr="00EF5447" w14:paraId="21B89D8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39F90A" w14:textId="77777777" w:rsidR="00AE2F5E" w:rsidRPr="00EF5447" w:rsidRDefault="00AE2F5E" w:rsidP="00215D8F">
            <w:pPr>
              <w:pStyle w:val="TAC"/>
              <w:rPr>
                <w:lang w:eastAsia="ko-KR"/>
              </w:rPr>
            </w:pPr>
            <w:r w:rsidRPr="00EF5447">
              <w:rPr>
                <w:lang w:eastAsia="ko-KR"/>
              </w:rPr>
              <w:t>DC_42A_n3A-n77A</w:t>
            </w:r>
          </w:p>
          <w:p w14:paraId="4013E540" w14:textId="77777777" w:rsidR="00AE2F5E" w:rsidRPr="00EF5447" w:rsidRDefault="00AE2F5E" w:rsidP="00215D8F">
            <w:pPr>
              <w:pStyle w:val="TAC"/>
              <w:rPr>
                <w:lang w:eastAsia="ja-JP"/>
              </w:rPr>
            </w:pPr>
            <w:r w:rsidRPr="00EF5447">
              <w:rPr>
                <w:lang w:eastAsia="ko-KR"/>
              </w:rPr>
              <w:t>DC_42A_n3A-n77(2A)</w:t>
            </w:r>
          </w:p>
        </w:tc>
        <w:tc>
          <w:tcPr>
            <w:tcW w:w="5862" w:type="dxa"/>
            <w:tcBorders>
              <w:top w:val="single" w:sz="4" w:space="0" w:color="auto"/>
              <w:left w:val="single" w:sz="4" w:space="0" w:color="auto"/>
              <w:bottom w:val="single" w:sz="4" w:space="0" w:color="auto"/>
              <w:right w:val="single" w:sz="4" w:space="0" w:color="auto"/>
            </w:tcBorders>
          </w:tcPr>
          <w:p w14:paraId="564EA263" w14:textId="77777777" w:rsidR="00AE2F5E" w:rsidRPr="00EF5447" w:rsidRDefault="00AE2F5E" w:rsidP="00215D8F">
            <w:pPr>
              <w:pStyle w:val="TAC"/>
              <w:rPr>
                <w:lang w:eastAsia="ja-JP"/>
              </w:rPr>
            </w:pPr>
            <w:r w:rsidRPr="00EF5447">
              <w:rPr>
                <w:rFonts w:cs="Arial"/>
                <w:lang w:eastAsia="zh-CN"/>
              </w:rPr>
              <w:t>DC_42A_n3A</w:t>
            </w:r>
          </w:p>
        </w:tc>
      </w:tr>
      <w:tr w:rsidR="00AE2F5E" w:rsidRPr="00EF5447" w14:paraId="73798D1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F737F" w14:textId="77777777" w:rsidR="00AE2F5E" w:rsidRPr="00EF5447" w:rsidRDefault="00AE2F5E" w:rsidP="00215D8F">
            <w:pPr>
              <w:pStyle w:val="TAC"/>
              <w:rPr>
                <w:lang w:eastAsia="ko-KR"/>
              </w:rPr>
            </w:pPr>
            <w:r w:rsidRPr="00EF5447">
              <w:rPr>
                <w:lang w:eastAsia="ko-KR"/>
              </w:rPr>
              <w:t>DC_42C_n3A-n77A</w:t>
            </w:r>
          </w:p>
          <w:p w14:paraId="2E7E9EDD" w14:textId="77777777" w:rsidR="00AE2F5E" w:rsidRPr="00EF5447" w:rsidRDefault="00AE2F5E" w:rsidP="00215D8F">
            <w:pPr>
              <w:pStyle w:val="TAC"/>
              <w:rPr>
                <w:lang w:eastAsia="ja-JP"/>
              </w:rPr>
            </w:pPr>
            <w:r w:rsidRPr="00EF5447">
              <w:rPr>
                <w:lang w:eastAsia="ko-KR"/>
              </w:rPr>
              <w:t>DC_42C_n3A-n77(2A)</w:t>
            </w:r>
          </w:p>
        </w:tc>
        <w:tc>
          <w:tcPr>
            <w:tcW w:w="5862" w:type="dxa"/>
            <w:tcBorders>
              <w:top w:val="single" w:sz="4" w:space="0" w:color="auto"/>
              <w:left w:val="single" w:sz="4" w:space="0" w:color="auto"/>
              <w:bottom w:val="single" w:sz="4" w:space="0" w:color="auto"/>
              <w:right w:val="single" w:sz="4" w:space="0" w:color="auto"/>
            </w:tcBorders>
          </w:tcPr>
          <w:p w14:paraId="4AA141F3" w14:textId="77777777" w:rsidR="00AE2F5E" w:rsidRPr="00EF5447" w:rsidRDefault="00AE2F5E" w:rsidP="00215D8F">
            <w:pPr>
              <w:pStyle w:val="TAC"/>
              <w:rPr>
                <w:rFonts w:cs="Arial"/>
                <w:lang w:eastAsia="zh-CN"/>
              </w:rPr>
            </w:pPr>
            <w:r w:rsidRPr="00EF5447">
              <w:rPr>
                <w:rFonts w:cs="Arial"/>
                <w:lang w:eastAsia="zh-CN"/>
              </w:rPr>
              <w:t>DC_42A_n3A</w:t>
            </w:r>
          </w:p>
          <w:p w14:paraId="276BF3ED" w14:textId="77777777" w:rsidR="00AE2F5E" w:rsidRPr="00EF5447" w:rsidRDefault="00AE2F5E" w:rsidP="00215D8F">
            <w:pPr>
              <w:pStyle w:val="TAC"/>
              <w:rPr>
                <w:lang w:eastAsia="ja-JP"/>
              </w:rPr>
            </w:pPr>
            <w:r w:rsidRPr="00EF5447">
              <w:rPr>
                <w:rFonts w:cs="Arial"/>
                <w:lang w:eastAsia="zh-CN"/>
              </w:rPr>
              <w:t>DC_42C_n3A</w:t>
            </w:r>
          </w:p>
        </w:tc>
      </w:tr>
      <w:tr w:rsidR="00AE2F5E" w:rsidRPr="00EF5447" w14:paraId="396D53C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2745FD" w14:textId="77777777" w:rsidR="00AE2F5E" w:rsidRPr="00EF5447" w:rsidRDefault="00AE2F5E" w:rsidP="00215D8F">
            <w:pPr>
              <w:pStyle w:val="TAC"/>
              <w:rPr>
                <w:rFonts w:cs="Malgun Gothic"/>
                <w:lang w:eastAsia="ja-JP"/>
              </w:rPr>
            </w:pPr>
            <w:r w:rsidRPr="00EF5447">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12B4B415" w14:textId="77777777" w:rsidR="00AE2F5E" w:rsidRPr="00EF5447" w:rsidRDefault="00AE2F5E" w:rsidP="00215D8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AE2F5E" w:rsidRPr="00EF5447" w14:paraId="55A0729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34FF4C" w14:textId="77777777" w:rsidR="00AE2F5E" w:rsidRPr="00EF5447" w:rsidRDefault="00AE2F5E" w:rsidP="00215D8F">
            <w:pPr>
              <w:pStyle w:val="TAC"/>
              <w:rPr>
                <w:rFonts w:cs="Malgun Gothic"/>
                <w:lang w:eastAsia="ja-JP"/>
              </w:rPr>
            </w:pPr>
            <w:r w:rsidRPr="00EF5447">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3632CAF2" w14:textId="77777777" w:rsidR="00AE2F5E" w:rsidRPr="00EF5447" w:rsidRDefault="00AE2F5E" w:rsidP="00215D8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AE2F5E" w:rsidRPr="00EF5447" w14:paraId="7DCF315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57F78D" w14:textId="77777777" w:rsidR="00AE2F5E" w:rsidRPr="00EF5447" w:rsidRDefault="00AE2F5E" w:rsidP="00215D8F">
            <w:pPr>
              <w:pStyle w:val="TAC"/>
              <w:rPr>
                <w:rFonts w:cs="Malgun Gothic"/>
                <w:lang w:eastAsia="ja-JP"/>
              </w:rPr>
            </w:pPr>
            <w:r w:rsidRPr="00EF5447">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54C08BA7" w14:textId="77777777" w:rsidR="00AE2F5E" w:rsidRPr="00EF5447" w:rsidRDefault="00AE2F5E" w:rsidP="00215D8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9BA5EAE" w14:textId="77777777" w:rsidR="00AE2F5E" w:rsidRPr="00EF5447" w:rsidRDefault="00AE2F5E" w:rsidP="00215D8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AE2F5E" w:rsidRPr="00EF5447" w14:paraId="2E93B2A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3F73A" w14:textId="77777777" w:rsidR="00AE2F5E" w:rsidRPr="00EF5447" w:rsidRDefault="00AE2F5E" w:rsidP="00215D8F">
            <w:pPr>
              <w:pStyle w:val="TAC"/>
              <w:rPr>
                <w:rFonts w:cs="Malgun Gothic"/>
                <w:lang w:eastAsia="ja-JP"/>
              </w:rPr>
            </w:pPr>
            <w:r w:rsidRPr="00EF5447">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7D5016DA" w14:textId="77777777" w:rsidR="00AE2F5E" w:rsidRPr="00EF5447" w:rsidRDefault="00AE2F5E" w:rsidP="00215D8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4899E89" w14:textId="77777777" w:rsidR="00AE2F5E" w:rsidRPr="00EF5447" w:rsidRDefault="00AE2F5E" w:rsidP="00215D8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AE2F5E" w:rsidRPr="00EF5447" w14:paraId="33166B7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38A18D" w14:textId="77777777" w:rsidR="00AE2F5E" w:rsidRPr="00EF5447" w:rsidRDefault="00AE2F5E" w:rsidP="00215D8F">
            <w:pPr>
              <w:pStyle w:val="TAC"/>
              <w:rPr>
                <w:rFonts w:eastAsia="MS Mincho"/>
                <w:lang w:eastAsia="ja-JP"/>
              </w:rPr>
            </w:pPr>
            <w:r w:rsidRPr="00EF5447">
              <w:rPr>
                <w:lang w:eastAsia="ja-JP"/>
              </w:rPr>
              <w:t>DC_46A-66A_n5A</w:t>
            </w:r>
          </w:p>
          <w:p w14:paraId="5E9AA0F9" w14:textId="77777777" w:rsidR="00AE2F5E" w:rsidRPr="00EF5447" w:rsidRDefault="00AE2F5E" w:rsidP="00215D8F">
            <w:pPr>
              <w:pStyle w:val="TAC"/>
              <w:rPr>
                <w:lang w:eastAsia="ja-JP"/>
              </w:rPr>
            </w:pPr>
            <w:r w:rsidRPr="00EF5447">
              <w:rPr>
                <w:lang w:eastAsia="ja-JP"/>
              </w:rPr>
              <w:t>DC_46C-66A_n5A</w:t>
            </w:r>
          </w:p>
          <w:p w14:paraId="6D1E48F2" w14:textId="77777777" w:rsidR="00AE2F5E" w:rsidRPr="00EF5447" w:rsidRDefault="00AE2F5E" w:rsidP="00215D8F">
            <w:pPr>
              <w:pStyle w:val="TAC"/>
              <w:rPr>
                <w:lang w:eastAsia="ja-JP"/>
              </w:rPr>
            </w:pPr>
            <w:r w:rsidRPr="00EF5447">
              <w:rPr>
                <w:lang w:eastAsia="ja-JP"/>
              </w:rPr>
              <w:t>DC_46D-66A_n5A</w:t>
            </w:r>
          </w:p>
          <w:p w14:paraId="3DE1599C" w14:textId="77777777" w:rsidR="00AE2F5E" w:rsidRPr="00EF5447" w:rsidRDefault="00AE2F5E" w:rsidP="00215D8F">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09378C84" w14:textId="77777777" w:rsidR="00AE2F5E" w:rsidRPr="00EF5447" w:rsidRDefault="00AE2F5E" w:rsidP="00215D8F">
            <w:pPr>
              <w:pStyle w:val="TAC"/>
              <w:rPr>
                <w:lang w:eastAsia="ja-JP"/>
              </w:rPr>
            </w:pPr>
            <w:r w:rsidRPr="00EF5447">
              <w:rPr>
                <w:lang w:eastAsia="ja-JP"/>
              </w:rPr>
              <w:t>DC_66A_n5A</w:t>
            </w:r>
          </w:p>
        </w:tc>
      </w:tr>
      <w:tr w:rsidR="00AE2F5E" w:rsidRPr="00EF5447" w14:paraId="6EAB760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46619" w14:textId="77777777" w:rsidR="00AE2F5E" w:rsidRPr="00EF5447" w:rsidRDefault="00AE2F5E" w:rsidP="00215D8F">
            <w:pPr>
              <w:pStyle w:val="TAC"/>
            </w:pPr>
            <w:r w:rsidRPr="00EF5447">
              <w:t>DC_46A-66A_n25A</w:t>
            </w:r>
          </w:p>
          <w:p w14:paraId="556DD90C" w14:textId="77777777" w:rsidR="00AE2F5E" w:rsidRPr="00EF5447" w:rsidRDefault="00AE2F5E" w:rsidP="00215D8F">
            <w:pPr>
              <w:pStyle w:val="TAC"/>
              <w:rPr>
                <w:lang w:eastAsia="fr-FR"/>
              </w:rPr>
            </w:pPr>
            <w:r w:rsidRPr="00EF5447">
              <w:t>DC_46C-66A_n25A</w:t>
            </w:r>
          </w:p>
          <w:p w14:paraId="722C86E2" w14:textId="77777777" w:rsidR="00AE2F5E" w:rsidRPr="00EF5447" w:rsidRDefault="00AE2F5E" w:rsidP="00215D8F">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313F9107" w14:textId="77777777" w:rsidR="00AE2F5E" w:rsidRPr="00EF5447" w:rsidRDefault="00AE2F5E" w:rsidP="00215D8F">
            <w:pPr>
              <w:pStyle w:val="TAC"/>
              <w:rPr>
                <w:lang w:eastAsia="ja-JP"/>
              </w:rPr>
            </w:pPr>
            <w:r w:rsidRPr="00EF5447">
              <w:t>DC_66A_n25A</w:t>
            </w:r>
          </w:p>
        </w:tc>
      </w:tr>
      <w:tr w:rsidR="00AE2F5E" w:rsidRPr="00EF5447" w14:paraId="0B0D8BD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B1AF8" w14:textId="77777777" w:rsidR="00AE2F5E" w:rsidRPr="00EF5447" w:rsidRDefault="00AE2F5E" w:rsidP="00215D8F">
            <w:pPr>
              <w:pStyle w:val="TAC"/>
              <w:rPr>
                <w:lang w:eastAsia="ja-JP"/>
              </w:rPr>
            </w:pPr>
            <w:r w:rsidRPr="00EF5447">
              <w:rPr>
                <w:lang w:eastAsia="ja-JP"/>
              </w:rPr>
              <w:t>DC_46A-66A_n41A</w:t>
            </w:r>
          </w:p>
          <w:p w14:paraId="6AA679D4" w14:textId="77777777" w:rsidR="00AE2F5E" w:rsidRPr="00EF5447" w:rsidRDefault="00AE2F5E" w:rsidP="00215D8F">
            <w:pPr>
              <w:pStyle w:val="TAC"/>
              <w:rPr>
                <w:lang w:eastAsia="ja-JP"/>
              </w:rPr>
            </w:pPr>
            <w:r w:rsidRPr="00EF5447">
              <w:rPr>
                <w:lang w:eastAsia="ja-JP"/>
              </w:rPr>
              <w:t>DC_46C-66A_n41A</w:t>
            </w:r>
          </w:p>
          <w:p w14:paraId="0F9C9CC6" w14:textId="77777777" w:rsidR="00AE2F5E" w:rsidRPr="00EF5447" w:rsidRDefault="00AE2F5E" w:rsidP="00215D8F">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06371AD8" w14:textId="77777777" w:rsidR="00AE2F5E" w:rsidRPr="00EF5447" w:rsidRDefault="00AE2F5E" w:rsidP="00215D8F">
            <w:pPr>
              <w:pStyle w:val="TAC"/>
              <w:rPr>
                <w:lang w:eastAsia="ja-JP"/>
              </w:rPr>
            </w:pPr>
            <w:r w:rsidRPr="00EF5447">
              <w:rPr>
                <w:lang w:eastAsia="ja-JP"/>
              </w:rPr>
              <w:t>DC_66A_n41A</w:t>
            </w:r>
          </w:p>
        </w:tc>
      </w:tr>
      <w:tr w:rsidR="00AE2F5E" w:rsidRPr="00EF5447" w14:paraId="5832453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97F02" w14:textId="77777777" w:rsidR="00AE2F5E" w:rsidRPr="00EF5447" w:rsidRDefault="00AE2F5E" w:rsidP="00215D8F">
            <w:pPr>
              <w:pStyle w:val="TAC"/>
              <w:rPr>
                <w:lang w:eastAsia="ja-JP"/>
              </w:rPr>
            </w:pPr>
            <w:r w:rsidRPr="00EF5447">
              <w:rPr>
                <w:lang w:eastAsia="ja-JP"/>
              </w:rPr>
              <w:t>DC_46A-66A_n41(2A)</w:t>
            </w:r>
          </w:p>
          <w:p w14:paraId="644A3E66" w14:textId="77777777" w:rsidR="00AE2F5E" w:rsidRPr="00EF5447" w:rsidRDefault="00AE2F5E" w:rsidP="00215D8F">
            <w:pPr>
              <w:pStyle w:val="TAC"/>
              <w:rPr>
                <w:lang w:eastAsia="ja-JP"/>
              </w:rPr>
            </w:pPr>
            <w:r w:rsidRPr="00EF5447">
              <w:rPr>
                <w:lang w:eastAsia="ja-JP"/>
              </w:rPr>
              <w:t>DC_46C-66A_n41(2A)</w:t>
            </w:r>
          </w:p>
          <w:p w14:paraId="0F48C49F" w14:textId="77777777" w:rsidR="00AE2F5E" w:rsidRPr="00EF5447" w:rsidRDefault="00AE2F5E" w:rsidP="00215D8F">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75ABBB02" w14:textId="77777777" w:rsidR="00AE2F5E" w:rsidRPr="00EF5447" w:rsidRDefault="00AE2F5E" w:rsidP="00215D8F">
            <w:pPr>
              <w:pStyle w:val="TAC"/>
              <w:rPr>
                <w:lang w:eastAsia="ja-JP"/>
              </w:rPr>
            </w:pPr>
            <w:r w:rsidRPr="00EF5447">
              <w:rPr>
                <w:lang w:eastAsia="ja-JP"/>
              </w:rPr>
              <w:t>DC_66A_n41A</w:t>
            </w:r>
          </w:p>
        </w:tc>
      </w:tr>
      <w:tr w:rsidR="00AE2F5E" w:rsidRPr="00EF5447" w14:paraId="29D057F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65B2D" w14:textId="77777777" w:rsidR="00AE2F5E" w:rsidRPr="00EF5447" w:rsidRDefault="00AE2F5E" w:rsidP="00215D8F">
            <w:pPr>
              <w:pStyle w:val="TAC"/>
              <w:rPr>
                <w:lang w:eastAsia="ja-JP"/>
              </w:rPr>
            </w:pPr>
            <w:r w:rsidRPr="00EF5447">
              <w:rPr>
                <w:lang w:eastAsia="ja-JP"/>
              </w:rPr>
              <w:t>DC_46A-66A_n71A</w:t>
            </w:r>
          </w:p>
          <w:p w14:paraId="72347B0D" w14:textId="77777777" w:rsidR="00AE2F5E" w:rsidRPr="00EF5447" w:rsidRDefault="00AE2F5E" w:rsidP="00215D8F">
            <w:pPr>
              <w:pStyle w:val="TAC"/>
              <w:rPr>
                <w:lang w:eastAsia="ja-JP"/>
              </w:rPr>
            </w:pPr>
            <w:r w:rsidRPr="00EF5447">
              <w:rPr>
                <w:lang w:eastAsia="ja-JP"/>
              </w:rPr>
              <w:t>DC_46C-66A_n71A</w:t>
            </w:r>
          </w:p>
          <w:p w14:paraId="62619A48" w14:textId="77777777" w:rsidR="00AE2F5E" w:rsidRPr="00EF5447" w:rsidRDefault="00AE2F5E" w:rsidP="00215D8F">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5568A009" w14:textId="77777777" w:rsidR="00AE2F5E" w:rsidRPr="00EF5447" w:rsidRDefault="00AE2F5E" w:rsidP="00215D8F">
            <w:pPr>
              <w:pStyle w:val="TAC"/>
              <w:rPr>
                <w:lang w:eastAsia="ja-JP"/>
              </w:rPr>
            </w:pPr>
            <w:r w:rsidRPr="00EF5447">
              <w:rPr>
                <w:lang w:eastAsia="ja-JP"/>
              </w:rPr>
              <w:t>DC_66A_n71A</w:t>
            </w:r>
          </w:p>
        </w:tc>
      </w:tr>
      <w:tr w:rsidR="00AE2F5E" w:rsidRPr="00EF5447" w14:paraId="552F1B8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C0270" w14:textId="77777777" w:rsidR="00AE2F5E" w:rsidRPr="00EF5447" w:rsidRDefault="00AE2F5E" w:rsidP="00215D8F">
            <w:pPr>
              <w:pStyle w:val="TAC"/>
              <w:rPr>
                <w:lang w:eastAsia="ja-JP"/>
              </w:rPr>
            </w:pPr>
            <w:r w:rsidRPr="00EF5447">
              <w:rPr>
                <w:lang w:eastAsia="fi-FI"/>
              </w:rPr>
              <w:t>DC_48A_(n)5AA</w:t>
            </w:r>
          </w:p>
        </w:tc>
        <w:tc>
          <w:tcPr>
            <w:tcW w:w="5862" w:type="dxa"/>
            <w:tcBorders>
              <w:top w:val="single" w:sz="4" w:space="0" w:color="auto"/>
              <w:left w:val="single" w:sz="4" w:space="0" w:color="auto"/>
              <w:bottom w:val="single" w:sz="4" w:space="0" w:color="auto"/>
              <w:right w:val="single" w:sz="4" w:space="0" w:color="auto"/>
            </w:tcBorders>
            <w:hideMark/>
          </w:tcPr>
          <w:p w14:paraId="05865CC1" w14:textId="77777777" w:rsidR="00AE2F5E" w:rsidRPr="00EF5447" w:rsidRDefault="00AE2F5E" w:rsidP="00215D8F">
            <w:pPr>
              <w:pStyle w:val="TAC"/>
              <w:rPr>
                <w:lang w:eastAsia="fi-FI"/>
              </w:rPr>
            </w:pPr>
            <w:r w:rsidRPr="00EF5447">
              <w:rPr>
                <w:lang w:eastAsia="fi-FI"/>
              </w:rPr>
              <w:t>DC_48A_n5A</w:t>
            </w:r>
          </w:p>
          <w:p w14:paraId="0EA11855" w14:textId="77777777" w:rsidR="00AE2F5E" w:rsidRPr="00EF5447" w:rsidRDefault="00AE2F5E" w:rsidP="00215D8F">
            <w:pPr>
              <w:pStyle w:val="TAC"/>
              <w:rPr>
                <w:lang w:eastAsia="ja-JP"/>
              </w:rPr>
            </w:pPr>
            <w:r w:rsidRPr="00EF5447">
              <w:rPr>
                <w:lang w:eastAsia="fi-FI"/>
              </w:rPr>
              <w:t>DC_(n)5AA</w:t>
            </w:r>
            <w:r w:rsidRPr="00EF5447">
              <w:rPr>
                <w:vertAlign w:val="superscript"/>
                <w:lang w:eastAsia="fi-FI"/>
              </w:rPr>
              <w:t>2</w:t>
            </w:r>
          </w:p>
        </w:tc>
      </w:tr>
      <w:tr w:rsidR="00AE2F5E" w:rsidRPr="00EF5447" w14:paraId="788101E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072D9" w14:textId="77777777" w:rsidR="00AE2F5E" w:rsidRPr="00EF5447" w:rsidRDefault="00AE2F5E" w:rsidP="00215D8F">
            <w:pPr>
              <w:pStyle w:val="TAC"/>
              <w:rPr>
                <w:lang w:eastAsia="ja-JP"/>
              </w:rPr>
            </w:pPr>
            <w:r w:rsidRPr="00EF5447">
              <w:rPr>
                <w:lang w:eastAsia="fi-FI"/>
              </w:rPr>
              <w:t>DC_48A_(n)12AA</w:t>
            </w:r>
          </w:p>
        </w:tc>
        <w:tc>
          <w:tcPr>
            <w:tcW w:w="5862" w:type="dxa"/>
            <w:tcBorders>
              <w:top w:val="single" w:sz="4" w:space="0" w:color="auto"/>
              <w:left w:val="single" w:sz="4" w:space="0" w:color="auto"/>
              <w:bottom w:val="single" w:sz="4" w:space="0" w:color="auto"/>
              <w:right w:val="single" w:sz="4" w:space="0" w:color="auto"/>
            </w:tcBorders>
            <w:hideMark/>
          </w:tcPr>
          <w:p w14:paraId="4282B005" w14:textId="77777777" w:rsidR="00AE2F5E" w:rsidRPr="00EF5447" w:rsidRDefault="00AE2F5E" w:rsidP="00215D8F">
            <w:pPr>
              <w:pStyle w:val="TAC"/>
              <w:rPr>
                <w:lang w:eastAsia="fi-FI"/>
              </w:rPr>
            </w:pPr>
            <w:r w:rsidRPr="00EF5447">
              <w:rPr>
                <w:lang w:eastAsia="fi-FI"/>
              </w:rPr>
              <w:t>DC_48A_n12A</w:t>
            </w:r>
          </w:p>
          <w:p w14:paraId="2AA78AB5" w14:textId="77777777" w:rsidR="00AE2F5E" w:rsidRPr="00EF5447" w:rsidRDefault="00AE2F5E" w:rsidP="00215D8F">
            <w:pPr>
              <w:pStyle w:val="TAC"/>
              <w:rPr>
                <w:lang w:eastAsia="ja-JP"/>
              </w:rPr>
            </w:pPr>
            <w:r w:rsidRPr="00EF5447">
              <w:rPr>
                <w:lang w:eastAsia="fi-FI"/>
              </w:rPr>
              <w:t>DC_(n)12AA</w:t>
            </w:r>
            <w:r w:rsidRPr="00EF5447">
              <w:rPr>
                <w:vertAlign w:val="superscript"/>
                <w:lang w:eastAsia="fi-FI"/>
              </w:rPr>
              <w:t>2</w:t>
            </w:r>
          </w:p>
        </w:tc>
      </w:tr>
      <w:tr w:rsidR="00AE2F5E" w:rsidRPr="00EF5447" w14:paraId="014CEFE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327441" w14:textId="77777777" w:rsidR="00AE2F5E" w:rsidRPr="00EF5447" w:rsidRDefault="00AE2F5E" w:rsidP="00215D8F">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12A28ECC" w14:textId="77777777" w:rsidR="00AE2F5E" w:rsidRPr="00EF5447" w:rsidRDefault="00AE2F5E" w:rsidP="00215D8F">
            <w:pPr>
              <w:pStyle w:val="TAC"/>
              <w:rPr>
                <w:lang w:eastAsia="fi-FI"/>
              </w:rPr>
            </w:pPr>
            <w:r w:rsidRPr="00EF5447">
              <w:rPr>
                <w:lang w:eastAsia="ja-JP"/>
              </w:rPr>
              <w:t>DC_48A_n25A</w:t>
            </w:r>
          </w:p>
        </w:tc>
      </w:tr>
      <w:tr w:rsidR="00AE2F5E" w:rsidRPr="00EF5447" w14:paraId="6AA5A80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BD81D" w14:textId="77777777" w:rsidR="00AE2F5E" w:rsidRPr="00EF5447" w:rsidRDefault="00AE2F5E" w:rsidP="00215D8F">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18BECC05" w14:textId="77777777" w:rsidR="00AE2F5E" w:rsidRPr="00EF5447" w:rsidRDefault="00AE2F5E" w:rsidP="00215D8F">
            <w:pPr>
              <w:pStyle w:val="TAC"/>
              <w:rPr>
                <w:lang w:eastAsia="fi-FI"/>
              </w:rPr>
            </w:pPr>
            <w:r w:rsidRPr="00EF5447">
              <w:rPr>
                <w:lang w:eastAsia="ja-JP"/>
              </w:rPr>
              <w:t>DC_48A_n66A</w:t>
            </w:r>
          </w:p>
        </w:tc>
      </w:tr>
      <w:tr w:rsidR="00AE2F5E" w:rsidRPr="00EF5447" w14:paraId="7C6DF9D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973D" w14:textId="77777777" w:rsidR="00AE2F5E" w:rsidRPr="00EF5447" w:rsidRDefault="00AE2F5E" w:rsidP="00215D8F">
            <w:pPr>
              <w:pStyle w:val="TAC"/>
              <w:rPr>
                <w:lang w:eastAsia="zh-CN"/>
              </w:rPr>
            </w:pPr>
            <w:r w:rsidRPr="00EF5447">
              <w:rPr>
                <w:lang w:eastAsia="zh-CN"/>
              </w:rPr>
              <w:t>DC_48A-66A_n5A</w:t>
            </w:r>
          </w:p>
          <w:p w14:paraId="5355EDAE" w14:textId="77777777" w:rsidR="00AE2F5E" w:rsidRPr="00EF5447" w:rsidRDefault="00AE2F5E" w:rsidP="00215D8F">
            <w:pPr>
              <w:pStyle w:val="TAC"/>
              <w:rPr>
                <w:lang w:eastAsia="zh-CN"/>
              </w:rPr>
            </w:pPr>
            <w:r w:rsidRPr="00EF5447">
              <w:rPr>
                <w:rFonts w:cs="Arial"/>
                <w:color w:val="222222"/>
                <w:shd w:val="clear" w:color="auto" w:fill="FFFFFF"/>
              </w:rPr>
              <w:t>DC_48C-66A_n5A</w:t>
            </w:r>
          </w:p>
          <w:p w14:paraId="228C030E" w14:textId="77777777" w:rsidR="00AE2F5E" w:rsidRPr="00EF5447" w:rsidRDefault="00AE2F5E" w:rsidP="00215D8F">
            <w:pPr>
              <w:pStyle w:val="TAC"/>
              <w:rPr>
                <w:lang w:eastAsia="zh-CN"/>
              </w:rPr>
            </w:pPr>
            <w:r w:rsidRPr="00EF5447">
              <w:rPr>
                <w:lang w:eastAsia="zh-CN"/>
              </w:rPr>
              <w:t>DC_48D-66A_n5A</w:t>
            </w:r>
          </w:p>
          <w:p w14:paraId="705DF791" w14:textId="77777777" w:rsidR="00AE2F5E" w:rsidRPr="00EF5447" w:rsidRDefault="00AE2F5E" w:rsidP="00215D8F">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5FEF5A74" w14:textId="77777777" w:rsidR="00AE2F5E" w:rsidRPr="00EF5447" w:rsidRDefault="00AE2F5E" w:rsidP="00215D8F">
            <w:pPr>
              <w:pStyle w:val="TAC"/>
              <w:rPr>
                <w:lang w:eastAsia="ja-JP"/>
              </w:rPr>
            </w:pPr>
            <w:r w:rsidRPr="00EF5447">
              <w:rPr>
                <w:color w:val="000000"/>
                <w:szCs w:val="18"/>
                <w:lang w:eastAsia="zh-CN"/>
              </w:rPr>
              <w:t>DC_66A_n5A</w:t>
            </w:r>
          </w:p>
        </w:tc>
      </w:tr>
      <w:tr w:rsidR="00AE2F5E" w:rsidRPr="00EF5447" w14:paraId="4CF881E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5B36D" w14:textId="77777777" w:rsidR="00AE2F5E" w:rsidRPr="00EF5447" w:rsidRDefault="00AE2F5E" w:rsidP="00215D8F">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359110AC" w14:textId="77777777" w:rsidR="00AE2F5E" w:rsidRPr="00EF5447" w:rsidRDefault="00AE2F5E" w:rsidP="00215D8F">
            <w:pPr>
              <w:pStyle w:val="TAC"/>
              <w:rPr>
                <w:lang w:eastAsia="ja-JP"/>
              </w:rPr>
            </w:pPr>
            <w:r w:rsidRPr="00EF5447">
              <w:rPr>
                <w:lang w:eastAsia="ja-JP"/>
              </w:rPr>
              <w:t>DC_48A_n12A</w:t>
            </w:r>
          </w:p>
          <w:p w14:paraId="1939798B" w14:textId="77777777" w:rsidR="00AE2F5E" w:rsidRPr="00EF5447" w:rsidRDefault="00AE2F5E" w:rsidP="00215D8F">
            <w:pPr>
              <w:pStyle w:val="TAC"/>
              <w:rPr>
                <w:color w:val="000000"/>
                <w:szCs w:val="18"/>
                <w:lang w:eastAsia="zh-CN"/>
              </w:rPr>
            </w:pPr>
            <w:r w:rsidRPr="00EF5447">
              <w:rPr>
                <w:lang w:eastAsia="ja-JP"/>
              </w:rPr>
              <w:t>DC_66A_n12A</w:t>
            </w:r>
          </w:p>
        </w:tc>
      </w:tr>
      <w:tr w:rsidR="00AE2F5E" w:rsidRPr="00EF5447" w14:paraId="2DAA26B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9CE597" w14:textId="77777777" w:rsidR="00AE2F5E" w:rsidRPr="00EF5447" w:rsidRDefault="00AE2F5E" w:rsidP="00215D8F">
            <w:pPr>
              <w:pStyle w:val="TAC"/>
              <w:rPr>
                <w:b/>
                <w:lang w:eastAsia="fi-FI"/>
              </w:rPr>
            </w:pPr>
            <w:r w:rsidRPr="00EF5447">
              <w:rPr>
                <w:lang w:eastAsia="fi-FI"/>
              </w:rPr>
              <w:t>DC_48A-66A_n25A</w:t>
            </w:r>
          </w:p>
          <w:p w14:paraId="4220CE29" w14:textId="77777777" w:rsidR="00AE2F5E" w:rsidRPr="00EF5447" w:rsidRDefault="00AE2F5E" w:rsidP="00215D8F">
            <w:pPr>
              <w:pStyle w:val="TAC"/>
              <w:rPr>
                <w:b/>
                <w:lang w:eastAsia="fi-FI"/>
              </w:rPr>
            </w:pPr>
            <w:r w:rsidRPr="00EF5447">
              <w:rPr>
                <w:lang w:eastAsia="fi-FI"/>
              </w:rPr>
              <w:t>DC_48C-66A_n25A</w:t>
            </w:r>
          </w:p>
          <w:p w14:paraId="7F91E1EB" w14:textId="77777777" w:rsidR="00AE2F5E" w:rsidRPr="00EF5447" w:rsidRDefault="00AE2F5E" w:rsidP="00215D8F">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1A94EB36" w14:textId="77777777" w:rsidR="00AE2F5E" w:rsidRPr="00EF5447" w:rsidRDefault="00AE2F5E" w:rsidP="00215D8F">
            <w:pPr>
              <w:pStyle w:val="TAC"/>
              <w:rPr>
                <w:b/>
                <w:lang w:eastAsia="fi-FI"/>
              </w:rPr>
            </w:pPr>
            <w:r w:rsidRPr="00EF5447">
              <w:rPr>
                <w:lang w:eastAsia="fi-FI"/>
              </w:rPr>
              <w:t>DC_48A_n25A</w:t>
            </w:r>
          </w:p>
          <w:p w14:paraId="5E102D63" w14:textId="77777777" w:rsidR="00AE2F5E" w:rsidRPr="00EF5447" w:rsidRDefault="00AE2F5E" w:rsidP="00215D8F">
            <w:pPr>
              <w:pStyle w:val="TAC"/>
              <w:rPr>
                <w:lang w:eastAsia="ja-JP"/>
              </w:rPr>
            </w:pPr>
            <w:r w:rsidRPr="00EF5447">
              <w:rPr>
                <w:lang w:eastAsia="fi-FI"/>
              </w:rPr>
              <w:t>DC_66A_n25A</w:t>
            </w:r>
          </w:p>
        </w:tc>
      </w:tr>
      <w:tr w:rsidR="00AE2F5E" w:rsidRPr="00EF5447" w14:paraId="1F1B588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9B84E7" w14:textId="77777777" w:rsidR="00AE2F5E" w:rsidRPr="00EF5447" w:rsidRDefault="00AE2F5E" w:rsidP="00215D8F">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304696FE" w14:textId="77777777" w:rsidR="00AE2F5E" w:rsidRPr="00EF5447" w:rsidRDefault="00AE2F5E" w:rsidP="00215D8F">
            <w:pPr>
              <w:pStyle w:val="TAC"/>
              <w:rPr>
                <w:lang w:eastAsia="ja-JP"/>
              </w:rPr>
            </w:pPr>
            <w:r w:rsidRPr="00EF5447">
              <w:rPr>
                <w:lang w:eastAsia="fi-FI"/>
              </w:rPr>
              <w:t>DC_66A_n48A</w:t>
            </w:r>
          </w:p>
        </w:tc>
      </w:tr>
      <w:tr w:rsidR="00AE2F5E" w:rsidRPr="00EF5447" w14:paraId="740BDC7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200D1B" w14:textId="77777777" w:rsidR="00AE2F5E" w:rsidRPr="00EF5447" w:rsidRDefault="00AE2F5E" w:rsidP="00215D8F">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23A3AB63" w14:textId="77777777" w:rsidR="00AE2F5E" w:rsidRPr="00EF5447" w:rsidRDefault="00AE2F5E" w:rsidP="00215D8F">
            <w:pPr>
              <w:pStyle w:val="TAC"/>
              <w:rPr>
                <w:lang w:eastAsia="ja-JP"/>
              </w:rPr>
            </w:pPr>
            <w:r w:rsidRPr="00EF5447">
              <w:rPr>
                <w:lang w:eastAsia="ja-JP"/>
              </w:rPr>
              <w:t>DC_48A_n71A</w:t>
            </w:r>
          </w:p>
          <w:p w14:paraId="58F2C211" w14:textId="77777777" w:rsidR="00AE2F5E" w:rsidRPr="00EF5447" w:rsidRDefault="00AE2F5E" w:rsidP="00215D8F">
            <w:pPr>
              <w:pStyle w:val="TAC"/>
              <w:rPr>
                <w:color w:val="000000"/>
                <w:szCs w:val="18"/>
                <w:lang w:eastAsia="zh-CN"/>
              </w:rPr>
            </w:pPr>
            <w:r w:rsidRPr="00EF5447">
              <w:rPr>
                <w:lang w:eastAsia="ja-JP"/>
              </w:rPr>
              <w:t>DC_66A_n71A</w:t>
            </w:r>
          </w:p>
        </w:tc>
      </w:tr>
      <w:tr w:rsidR="00AE2F5E" w:rsidRPr="00EF5447" w14:paraId="3E66AD8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16B135" w14:textId="77777777" w:rsidR="00AE2F5E" w:rsidRPr="00EF5447" w:rsidRDefault="00AE2F5E" w:rsidP="00215D8F">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2F98F33B" w14:textId="77777777" w:rsidR="00AE2F5E" w:rsidRPr="00EF5447" w:rsidRDefault="00AE2F5E" w:rsidP="00215D8F">
            <w:pPr>
              <w:pStyle w:val="TAC"/>
              <w:rPr>
                <w:noProof/>
              </w:rPr>
            </w:pPr>
            <w:r w:rsidRPr="00EF5447">
              <w:rPr>
                <w:noProof/>
              </w:rPr>
              <w:t>DC_66A_n5A</w:t>
            </w:r>
          </w:p>
          <w:p w14:paraId="19B7E206" w14:textId="77777777" w:rsidR="00AE2F5E" w:rsidRPr="00EF5447" w:rsidRDefault="00AE2F5E" w:rsidP="00215D8F">
            <w:pPr>
              <w:pStyle w:val="TAC"/>
              <w:rPr>
                <w:lang w:eastAsia="ja-JP"/>
              </w:rPr>
            </w:pPr>
            <w:r w:rsidRPr="00EF5447">
              <w:rPr>
                <w:noProof/>
              </w:rPr>
              <w:t>DC_(n)5AA</w:t>
            </w:r>
            <w:r w:rsidRPr="00EF5447">
              <w:rPr>
                <w:noProof/>
                <w:vertAlign w:val="superscript"/>
              </w:rPr>
              <w:t>2</w:t>
            </w:r>
          </w:p>
        </w:tc>
      </w:tr>
      <w:tr w:rsidR="00AE2F5E" w:rsidRPr="00EF5447" w14:paraId="4DF0969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1B5050" w14:textId="77777777" w:rsidR="00AE2F5E" w:rsidRPr="00EF5447" w:rsidRDefault="00AE2F5E" w:rsidP="00215D8F">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26E4B8BF" w14:textId="77777777" w:rsidR="00AE2F5E" w:rsidRPr="00EF5447" w:rsidRDefault="00AE2F5E" w:rsidP="00215D8F">
            <w:pPr>
              <w:pStyle w:val="TAC"/>
            </w:pPr>
            <w:r w:rsidRPr="00EF5447">
              <w:t>DC_66A_n2A</w:t>
            </w:r>
          </w:p>
          <w:p w14:paraId="2F904D42" w14:textId="77777777" w:rsidR="00AE2F5E" w:rsidRPr="00EF5447" w:rsidRDefault="00AE2F5E" w:rsidP="00215D8F">
            <w:pPr>
              <w:pStyle w:val="TAC"/>
              <w:rPr>
                <w:lang w:eastAsia="ja-JP"/>
              </w:rPr>
            </w:pPr>
            <w:r w:rsidRPr="00EF5447">
              <w:t>DC_66A_n77A</w:t>
            </w:r>
          </w:p>
        </w:tc>
      </w:tr>
      <w:tr w:rsidR="00AE2F5E" w:rsidRPr="00EF5447" w14:paraId="53DDE5C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CE3936" w14:textId="77777777" w:rsidR="00AE2F5E" w:rsidRPr="00EF5447" w:rsidRDefault="00AE2F5E" w:rsidP="00215D8F">
            <w:pPr>
              <w:pStyle w:val="TAC"/>
              <w:rPr>
                <w:lang w:eastAsia="ja-JP"/>
              </w:rPr>
            </w:pPr>
            <w:r w:rsidRPr="00EF5447">
              <w:lastRenderedPageBreak/>
              <w:t>DC_66A_n5A-n48A</w:t>
            </w:r>
          </w:p>
        </w:tc>
        <w:tc>
          <w:tcPr>
            <w:tcW w:w="5862" w:type="dxa"/>
            <w:tcBorders>
              <w:top w:val="single" w:sz="4" w:space="0" w:color="auto"/>
              <w:left w:val="single" w:sz="4" w:space="0" w:color="auto"/>
              <w:bottom w:val="single" w:sz="4" w:space="0" w:color="auto"/>
              <w:right w:val="single" w:sz="4" w:space="0" w:color="auto"/>
            </w:tcBorders>
          </w:tcPr>
          <w:p w14:paraId="7F7586FC" w14:textId="77777777" w:rsidR="00AE2F5E" w:rsidRPr="00EF5447" w:rsidRDefault="00AE2F5E" w:rsidP="00215D8F">
            <w:pPr>
              <w:pStyle w:val="TAC"/>
            </w:pPr>
            <w:r w:rsidRPr="00EF5447">
              <w:t>DC_66A_n5A</w:t>
            </w:r>
          </w:p>
          <w:p w14:paraId="5AC85E7E" w14:textId="77777777" w:rsidR="00AE2F5E" w:rsidRPr="00EF5447" w:rsidRDefault="00AE2F5E" w:rsidP="00215D8F">
            <w:pPr>
              <w:pStyle w:val="TAC"/>
              <w:rPr>
                <w:lang w:eastAsia="ja-JP"/>
              </w:rPr>
            </w:pPr>
            <w:r w:rsidRPr="00EF5447">
              <w:t>DC_66A_n48A</w:t>
            </w:r>
          </w:p>
        </w:tc>
      </w:tr>
      <w:tr w:rsidR="00AE2F5E" w:rsidRPr="00EF5447" w14:paraId="02FC0C6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C60E78" w14:textId="77777777" w:rsidR="00AE2F5E" w:rsidRPr="00EF5447" w:rsidRDefault="00AE2F5E" w:rsidP="00215D8F">
            <w:pPr>
              <w:pStyle w:val="TAC"/>
            </w:pPr>
            <w:r w:rsidRPr="00EF5447">
              <w:t>DC_66A_n5A-n77A</w:t>
            </w:r>
          </w:p>
          <w:p w14:paraId="0325C406" w14:textId="77777777" w:rsidR="00AE2F5E" w:rsidRPr="00EF5447" w:rsidRDefault="00AE2F5E" w:rsidP="00215D8F">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5ADDD706" w14:textId="77777777" w:rsidR="00AE2F5E" w:rsidRPr="00EF5447" w:rsidRDefault="00AE2F5E" w:rsidP="00215D8F">
            <w:pPr>
              <w:pStyle w:val="TAC"/>
            </w:pPr>
            <w:r w:rsidRPr="00EF5447">
              <w:t>DC_66A_n5A</w:t>
            </w:r>
          </w:p>
          <w:p w14:paraId="0B8EDE8A" w14:textId="77777777" w:rsidR="00AE2F5E" w:rsidRPr="00EF5447" w:rsidRDefault="00AE2F5E" w:rsidP="00215D8F">
            <w:pPr>
              <w:pStyle w:val="TAC"/>
              <w:rPr>
                <w:lang w:eastAsia="ja-JP"/>
              </w:rPr>
            </w:pPr>
            <w:r w:rsidRPr="00EF5447">
              <w:t>DC_66A_ n77A</w:t>
            </w:r>
          </w:p>
        </w:tc>
      </w:tr>
      <w:tr w:rsidR="00AE2F5E" w:rsidRPr="00EF5447" w14:paraId="564F46D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74B512" w14:textId="77777777" w:rsidR="00AE2F5E" w:rsidRPr="00EF5447" w:rsidRDefault="00AE2F5E" w:rsidP="00215D8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A532B5E" w14:textId="77777777" w:rsidR="00AE2F5E" w:rsidRPr="00EF5447" w:rsidRDefault="00AE2F5E" w:rsidP="00215D8F">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3B365A1" w14:textId="77777777" w:rsidR="00AE2F5E" w:rsidRPr="00EF5447" w:rsidRDefault="00AE2F5E" w:rsidP="00215D8F">
            <w:pPr>
              <w:pStyle w:val="TAC"/>
              <w:rPr>
                <w:lang w:eastAsia="zh-CN"/>
              </w:rPr>
            </w:pPr>
            <w:r w:rsidRPr="00EF5447">
              <w:rPr>
                <w:lang w:eastAsia="zh-CN"/>
              </w:rPr>
              <w:t>DC_66A_n7A</w:t>
            </w:r>
          </w:p>
          <w:p w14:paraId="044E98F9" w14:textId="77777777" w:rsidR="00AE2F5E" w:rsidRPr="00EF5447" w:rsidRDefault="00AE2F5E" w:rsidP="00215D8F">
            <w:pPr>
              <w:pStyle w:val="TAC"/>
              <w:rPr>
                <w:noProof/>
                <w:lang w:eastAsia="zh-CN"/>
              </w:rPr>
            </w:pPr>
            <w:r w:rsidRPr="00EF5447">
              <w:rPr>
                <w:lang w:eastAsia="zh-CN"/>
              </w:rPr>
              <w:t>DC_66A_n78A</w:t>
            </w:r>
          </w:p>
        </w:tc>
      </w:tr>
      <w:tr w:rsidR="00AE2F5E" w:rsidRPr="00EF5447" w14:paraId="2A7E1D9C"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5EBE9D" w14:textId="77777777" w:rsidR="00AE2F5E" w:rsidRPr="00EF5447" w:rsidRDefault="00AE2F5E" w:rsidP="00215D8F">
            <w:pPr>
              <w:pStyle w:val="TAC"/>
              <w:rPr>
                <w:rFonts w:cs="Arial"/>
                <w:lang w:eastAsia="ja-JP"/>
              </w:rPr>
            </w:pPr>
            <w:r w:rsidRPr="00EF5447">
              <w:rPr>
                <w:rFonts w:cs="Arial"/>
                <w:lang w:eastAsia="ja-JP"/>
              </w:rPr>
              <w:t>DC_66A_n7(2A)-n78A</w:t>
            </w:r>
          </w:p>
          <w:p w14:paraId="5FC37290" w14:textId="77777777" w:rsidR="00AE2F5E" w:rsidRPr="00EF5447" w:rsidRDefault="00AE2F5E" w:rsidP="00215D8F">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680EDCDF" w14:textId="77777777" w:rsidR="00AE2F5E" w:rsidRPr="00EF5447" w:rsidRDefault="00AE2F5E" w:rsidP="00215D8F">
            <w:pPr>
              <w:pStyle w:val="TAC"/>
              <w:rPr>
                <w:rFonts w:cs="Arial"/>
                <w:lang w:eastAsia="zh-CN"/>
              </w:rPr>
            </w:pPr>
            <w:r w:rsidRPr="00EF5447">
              <w:rPr>
                <w:rFonts w:cs="Arial"/>
                <w:lang w:eastAsia="zh-CN"/>
              </w:rPr>
              <w:t>DC_66A_n7A</w:t>
            </w:r>
          </w:p>
          <w:p w14:paraId="1D3C39B2" w14:textId="77777777" w:rsidR="00AE2F5E" w:rsidRPr="00EF5447" w:rsidRDefault="00AE2F5E" w:rsidP="00215D8F">
            <w:pPr>
              <w:pStyle w:val="TAC"/>
              <w:rPr>
                <w:lang w:eastAsia="zh-CN"/>
              </w:rPr>
            </w:pPr>
            <w:r w:rsidRPr="00EF5447">
              <w:rPr>
                <w:rFonts w:cs="Arial"/>
                <w:lang w:eastAsia="zh-CN"/>
              </w:rPr>
              <w:t>DC_66A_n78A</w:t>
            </w:r>
          </w:p>
        </w:tc>
      </w:tr>
      <w:tr w:rsidR="00AE2F5E" w:rsidRPr="00EF5447" w14:paraId="433A5FA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42A923" w14:textId="77777777" w:rsidR="00AE2F5E" w:rsidRPr="00EF5447" w:rsidRDefault="00AE2F5E" w:rsidP="00215D8F">
            <w:pPr>
              <w:pStyle w:val="TAC"/>
              <w:rPr>
                <w:rFonts w:cs="Arial"/>
                <w:lang w:eastAsia="ja-JP"/>
              </w:rPr>
            </w:pPr>
            <w:r w:rsidRPr="00EF5447">
              <w:rPr>
                <w:rFonts w:cs="Arial"/>
                <w:lang w:eastAsia="ja-JP"/>
              </w:rPr>
              <w:t>DC_66A_n7A-n78(2A)</w:t>
            </w:r>
          </w:p>
          <w:p w14:paraId="6F5F77C8" w14:textId="77777777" w:rsidR="00AE2F5E" w:rsidRPr="00EF5447" w:rsidRDefault="00AE2F5E" w:rsidP="00215D8F">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3C832C37" w14:textId="77777777" w:rsidR="00AE2F5E" w:rsidRPr="00EF5447" w:rsidRDefault="00AE2F5E" w:rsidP="00215D8F">
            <w:pPr>
              <w:pStyle w:val="TAC"/>
              <w:rPr>
                <w:rFonts w:cs="Arial"/>
                <w:lang w:eastAsia="zh-CN"/>
              </w:rPr>
            </w:pPr>
            <w:r w:rsidRPr="00EF5447">
              <w:rPr>
                <w:rFonts w:cs="Arial"/>
                <w:lang w:eastAsia="zh-CN"/>
              </w:rPr>
              <w:t>DC_66A_n7A</w:t>
            </w:r>
          </w:p>
          <w:p w14:paraId="0F441DDD" w14:textId="77777777" w:rsidR="00AE2F5E" w:rsidRPr="00EF5447" w:rsidRDefault="00AE2F5E" w:rsidP="00215D8F">
            <w:pPr>
              <w:pStyle w:val="TAC"/>
              <w:rPr>
                <w:lang w:eastAsia="zh-CN"/>
              </w:rPr>
            </w:pPr>
            <w:r w:rsidRPr="00EF5447">
              <w:rPr>
                <w:rFonts w:cs="Arial"/>
                <w:lang w:eastAsia="zh-CN"/>
              </w:rPr>
              <w:t>DC_66A_n78A</w:t>
            </w:r>
          </w:p>
        </w:tc>
      </w:tr>
      <w:tr w:rsidR="00AE2F5E" w:rsidRPr="00EF5447" w14:paraId="0A8A2C7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73941B" w14:textId="77777777" w:rsidR="00AE2F5E" w:rsidRPr="00EF5447" w:rsidRDefault="00AE2F5E" w:rsidP="00215D8F">
            <w:pPr>
              <w:pStyle w:val="TAC"/>
              <w:rPr>
                <w:rFonts w:cs="Arial"/>
                <w:lang w:eastAsia="ja-JP"/>
              </w:rPr>
            </w:pPr>
            <w:r w:rsidRPr="00EF5447">
              <w:rPr>
                <w:rFonts w:cs="Arial"/>
                <w:lang w:eastAsia="ja-JP"/>
              </w:rPr>
              <w:t>DC_66A_n7(2A)-n78(2A)</w:t>
            </w:r>
          </w:p>
          <w:p w14:paraId="3A05A9E0" w14:textId="77777777" w:rsidR="00AE2F5E" w:rsidRPr="00EF5447" w:rsidRDefault="00AE2F5E" w:rsidP="00215D8F">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0652B698" w14:textId="77777777" w:rsidR="00AE2F5E" w:rsidRPr="00EF5447" w:rsidRDefault="00AE2F5E" w:rsidP="00215D8F">
            <w:pPr>
              <w:pStyle w:val="TAC"/>
              <w:rPr>
                <w:rFonts w:cs="Arial"/>
                <w:lang w:eastAsia="zh-CN"/>
              </w:rPr>
            </w:pPr>
            <w:r w:rsidRPr="00EF5447">
              <w:rPr>
                <w:rFonts w:cs="Arial"/>
                <w:lang w:eastAsia="zh-CN"/>
              </w:rPr>
              <w:t>DC_66A_n7A</w:t>
            </w:r>
          </w:p>
          <w:p w14:paraId="2E338BE2" w14:textId="77777777" w:rsidR="00AE2F5E" w:rsidRPr="00EF5447" w:rsidRDefault="00AE2F5E" w:rsidP="00215D8F">
            <w:pPr>
              <w:pStyle w:val="TAC"/>
              <w:rPr>
                <w:lang w:eastAsia="zh-CN"/>
              </w:rPr>
            </w:pPr>
            <w:r w:rsidRPr="00EF5447">
              <w:rPr>
                <w:rFonts w:cs="Arial"/>
                <w:lang w:eastAsia="zh-CN"/>
              </w:rPr>
              <w:t>DC_66A_n78A</w:t>
            </w:r>
          </w:p>
        </w:tc>
      </w:tr>
      <w:tr w:rsidR="00AE2F5E" w:rsidRPr="00EF5447" w14:paraId="25F338AA"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D81F53" w14:textId="77777777" w:rsidR="00AE2F5E" w:rsidRPr="00EF5447" w:rsidRDefault="00AE2F5E" w:rsidP="00215D8F">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0B36B468" w14:textId="77777777" w:rsidR="00AE2F5E" w:rsidRPr="00EF5447" w:rsidRDefault="00AE2F5E" w:rsidP="00215D8F">
            <w:pPr>
              <w:pStyle w:val="TAC"/>
              <w:rPr>
                <w:lang w:eastAsia="ja-JP"/>
              </w:rPr>
            </w:pPr>
            <w:r w:rsidRPr="00EF5447">
              <w:rPr>
                <w:lang w:eastAsia="ja-JP"/>
              </w:rPr>
              <w:t>DC_66A_n25A</w:t>
            </w:r>
          </w:p>
          <w:p w14:paraId="4CB3B9FF" w14:textId="77777777" w:rsidR="00AE2F5E" w:rsidRPr="00EF5447" w:rsidRDefault="00AE2F5E" w:rsidP="00215D8F">
            <w:pPr>
              <w:pStyle w:val="TAC"/>
              <w:rPr>
                <w:lang w:eastAsia="zh-CN"/>
              </w:rPr>
            </w:pPr>
            <w:r w:rsidRPr="00EF5447">
              <w:rPr>
                <w:lang w:eastAsia="ja-JP"/>
              </w:rPr>
              <w:t>DC_66A_n71A</w:t>
            </w:r>
          </w:p>
        </w:tc>
      </w:tr>
      <w:tr w:rsidR="00AE2F5E" w:rsidRPr="00EF5447" w14:paraId="6BBA00F1"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D1A11A" w14:textId="77777777" w:rsidR="00AE2F5E" w:rsidRPr="00EF5447" w:rsidRDefault="00AE2F5E" w:rsidP="00215D8F">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4B1E705C" w14:textId="77777777" w:rsidR="00AE2F5E" w:rsidRPr="00EF5447" w:rsidRDefault="00AE2F5E" w:rsidP="00215D8F">
            <w:pPr>
              <w:pStyle w:val="TAC"/>
              <w:rPr>
                <w:lang w:eastAsia="zh-CN"/>
              </w:rPr>
            </w:pPr>
            <w:r w:rsidRPr="00EF5447">
              <w:rPr>
                <w:lang w:eastAsia="zh-CN"/>
              </w:rPr>
              <w:t>DC_66A_n38A</w:t>
            </w:r>
          </w:p>
          <w:p w14:paraId="69C95475" w14:textId="77777777" w:rsidR="00AE2F5E" w:rsidRPr="00EF5447" w:rsidRDefault="00AE2F5E" w:rsidP="00215D8F">
            <w:pPr>
              <w:pStyle w:val="TAC"/>
              <w:rPr>
                <w:lang w:eastAsia="ja-JP"/>
              </w:rPr>
            </w:pPr>
            <w:r w:rsidRPr="00EF5447">
              <w:rPr>
                <w:lang w:eastAsia="zh-CN"/>
              </w:rPr>
              <w:t>DC_66A_n66A</w:t>
            </w:r>
            <w:r w:rsidRPr="00EF5447">
              <w:rPr>
                <w:vertAlign w:val="superscript"/>
                <w:lang w:eastAsia="zh-CN"/>
              </w:rPr>
              <w:t>2</w:t>
            </w:r>
          </w:p>
        </w:tc>
      </w:tr>
      <w:tr w:rsidR="00AE2F5E" w:rsidRPr="00EF5447" w14:paraId="3517D66D"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C301BB" w14:textId="77777777" w:rsidR="00AE2F5E" w:rsidRPr="00EF5447" w:rsidRDefault="00AE2F5E" w:rsidP="00215D8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2926373B" w14:textId="77777777" w:rsidR="00AE2F5E" w:rsidRPr="00EF5447" w:rsidRDefault="00AE2F5E" w:rsidP="00215D8F">
            <w:pPr>
              <w:pStyle w:val="TAC"/>
              <w:rPr>
                <w:rFonts w:cs="Arial"/>
                <w:lang w:eastAsia="zh-CN"/>
              </w:rPr>
            </w:pPr>
            <w:r w:rsidRPr="00EF5447">
              <w:rPr>
                <w:rFonts w:cs="Arial"/>
                <w:lang w:eastAsia="zh-CN"/>
              </w:rPr>
              <w:t>DC_66A_n38A</w:t>
            </w:r>
          </w:p>
          <w:p w14:paraId="3A21932C" w14:textId="77777777" w:rsidR="00AE2F5E" w:rsidRPr="00EF5447" w:rsidRDefault="00AE2F5E" w:rsidP="00215D8F">
            <w:pPr>
              <w:pStyle w:val="TAC"/>
              <w:rPr>
                <w:lang w:eastAsia="ja-JP"/>
              </w:rPr>
            </w:pPr>
            <w:r w:rsidRPr="00EF5447">
              <w:rPr>
                <w:rFonts w:cs="Arial"/>
                <w:lang w:eastAsia="zh-CN"/>
              </w:rPr>
              <w:t>DC_66A_n78A</w:t>
            </w:r>
          </w:p>
        </w:tc>
      </w:tr>
      <w:tr w:rsidR="00AE2F5E" w:rsidRPr="00EF5447" w14:paraId="3168494F"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89EC76" w14:textId="77777777" w:rsidR="00AE2F5E" w:rsidRPr="00EF5447" w:rsidRDefault="00AE2F5E" w:rsidP="00215D8F">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3C41550B" w14:textId="77777777" w:rsidR="00AE2F5E" w:rsidRPr="00EF5447" w:rsidRDefault="00AE2F5E" w:rsidP="00215D8F">
            <w:pPr>
              <w:pStyle w:val="TAC"/>
              <w:rPr>
                <w:lang w:eastAsia="zh-CN"/>
              </w:rPr>
            </w:pPr>
            <w:r w:rsidRPr="00EF5447">
              <w:t>DC_66A_n77A</w:t>
            </w:r>
          </w:p>
        </w:tc>
      </w:tr>
      <w:tr w:rsidR="00AE2F5E" w:rsidRPr="00EF5447" w14:paraId="69F94D8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12C07" w14:textId="77777777" w:rsidR="00AE2F5E" w:rsidRPr="00EF5447" w:rsidRDefault="00AE2F5E" w:rsidP="00215D8F">
            <w:pPr>
              <w:pStyle w:val="TAC"/>
              <w:rPr>
                <w:lang w:eastAsia="ja-JP"/>
              </w:rPr>
            </w:pPr>
            <w:r w:rsidRPr="00EF5447">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B92B13A" w14:textId="77777777" w:rsidR="00AE2F5E" w:rsidRPr="00EF5447" w:rsidRDefault="00AE2F5E" w:rsidP="00215D8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25A5F01D" w14:textId="77777777" w:rsidR="00AE2F5E" w:rsidRPr="00EF5447" w:rsidRDefault="00AE2F5E" w:rsidP="00215D8F">
            <w:pPr>
              <w:pStyle w:val="TAC"/>
              <w:rPr>
                <w:lang w:eastAsia="zh-CN"/>
              </w:rPr>
            </w:pPr>
            <w:r w:rsidRPr="00EF5447">
              <w:t>DC_</w:t>
            </w:r>
            <w:r w:rsidRPr="00EF5447">
              <w:rPr>
                <w:lang w:eastAsia="zh-CN"/>
              </w:rPr>
              <w:t>66</w:t>
            </w:r>
            <w:r w:rsidRPr="00EF5447">
              <w:t>A_n78A</w:t>
            </w:r>
          </w:p>
        </w:tc>
      </w:tr>
      <w:tr w:rsidR="00AE2F5E" w:rsidRPr="00EF5447" w14:paraId="44D85E7E"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20B280" w14:textId="77777777" w:rsidR="00AE2F5E" w:rsidRPr="00EF5447" w:rsidRDefault="00AE2F5E" w:rsidP="00215D8F">
            <w:pPr>
              <w:pStyle w:val="TAC"/>
              <w:rPr>
                <w:lang w:eastAsia="ja-JP"/>
              </w:rPr>
            </w:pPr>
            <w:r w:rsidRPr="00EF5447">
              <w:rPr>
                <w:lang w:eastAsia="fi-FI"/>
              </w:rPr>
              <w:t>DC_66A_(n)12AA</w:t>
            </w:r>
          </w:p>
        </w:tc>
        <w:tc>
          <w:tcPr>
            <w:tcW w:w="5862" w:type="dxa"/>
            <w:tcBorders>
              <w:top w:val="single" w:sz="4" w:space="0" w:color="auto"/>
              <w:left w:val="single" w:sz="4" w:space="0" w:color="auto"/>
              <w:bottom w:val="single" w:sz="4" w:space="0" w:color="auto"/>
              <w:right w:val="single" w:sz="4" w:space="0" w:color="auto"/>
            </w:tcBorders>
            <w:hideMark/>
          </w:tcPr>
          <w:p w14:paraId="2D6CACA5" w14:textId="77777777" w:rsidR="00AE2F5E" w:rsidRPr="00EF5447" w:rsidRDefault="00AE2F5E" w:rsidP="00215D8F">
            <w:pPr>
              <w:pStyle w:val="TAC"/>
              <w:rPr>
                <w:lang w:eastAsia="fi-FI"/>
              </w:rPr>
            </w:pPr>
            <w:r w:rsidRPr="00EF5447">
              <w:rPr>
                <w:lang w:eastAsia="fi-FI"/>
              </w:rPr>
              <w:t>DC_66A_n12A</w:t>
            </w:r>
          </w:p>
          <w:p w14:paraId="3D280F1B" w14:textId="77777777" w:rsidR="00AE2F5E" w:rsidRPr="00EF5447" w:rsidRDefault="00AE2F5E" w:rsidP="00215D8F">
            <w:pPr>
              <w:pStyle w:val="TAC"/>
              <w:rPr>
                <w:lang w:eastAsia="zh-CN"/>
              </w:rPr>
            </w:pPr>
            <w:r w:rsidRPr="00EF5447">
              <w:rPr>
                <w:lang w:eastAsia="fi-FI"/>
              </w:rPr>
              <w:t>DC_(n)12AA</w:t>
            </w:r>
            <w:r w:rsidRPr="00EF5447">
              <w:rPr>
                <w:vertAlign w:val="superscript"/>
                <w:lang w:eastAsia="fi-FI"/>
              </w:rPr>
              <w:t>2</w:t>
            </w:r>
          </w:p>
        </w:tc>
      </w:tr>
      <w:tr w:rsidR="00AE2F5E" w:rsidRPr="00EF5447" w14:paraId="70BC5162"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DDFE4" w14:textId="77777777" w:rsidR="00AE2F5E" w:rsidRPr="006E2D1D" w:rsidRDefault="00AE2F5E" w:rsidP="00215D8F">
            <w:pPr>
              <w:pStyle w:val="TAC"/>
              <w:rPr>
                <w:lang w:val="fi-FI" w:eastAsia="ja-JP"/>
              </w:rPr>
            </w:pPr>
            <w:r w:rsidRPr="006E2D1D">
              <w:rPr>
                <w:lang w:val="fi-FI" w:eastAsia="ja-JP"/>
              </w:rPr>
              <w:t>DC_66A-(n)71AA</w:t>
            </w:r>
          </w:p>
          <w:p w14:paraId="1872F8AF" w14:textId="77777777" w:rsidR="00AE2F5E" w:rsidRPr="006E2D1D" w:rsidRDefault="00AE2F5E" w:rsidP="00215D8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0DBB16A9" w14:textId="77777777" w:rsidR="00AE2F5E" w:rsidRPr="00EF5447" w:rsidRDefault="00AE2F5E" w:rsidP="00215D8F">
            <w:pPr>
              <w:pStyle w:val="TAC"/>
              <w:rPr>
                <w:noProof/>
                <w:lang w:eastAsia="zh-CN"/>
              </w:rPr>
            </w:pPr>
            <w:r w:rsidRPr="00EF5447">
              <w:rPr>
                <w:noProof/>
                <w:lang w:eastAsia="zh-CN"/>
              </w:rPr>
              <w:t>DC_66A_n71A</w:t>
            </w:r>
          </w:p>
          <w:p w14:paraId="5D611700" w14:textId="77777777" w:rsidR="00AE2F5E" w:rsidRPr="00EF5447" w:rsidRDefault="00AE2F5E" w:rsidP="00215D8F">
            <w:pPr>
              <w:pStyle w:val="TAC"/>
              <w:rPr>
                <w:noProof/>
                <w:lang w:eastAsia="zh-CN"/>
              </w:rPr>
            </w:pPr>
            <w:r w:rsidRPr="00EF5447">
              <w:rPr>
                <w:noProof/>
                <w:lang w:eastAsia="zh-CN"/>
              </w:rPr>
              <w:t>DC_(n)71AA</w:t>
            </w:r>
          </w:p>
        </w:tc>
      </w:tr>
      <w:tr w:rsidR="00AE2F5E" w:rsidRPr="00EF5447" w14:paraId="3706A79B"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8B1C82" w14:textId="77777777" w:rsidR="00AE2F5E" w:rsidRPr="00EF5447" w:rsidRDefault="00AE2F5E" w:rsidP="00215D8F">
            <w:pPr>
              <w:pStyle w:val="TAC"/>
              <w:rPr>
                <w:lang w:eastAsia="ko-KR"/>
              </w:rPr>
            </w:pPr>
            <w:r w:rsidRPr="00EF5447">
              <w:rPr>
                <w:lang w:eastAsia="ko-KR"/>
              </w:rPr>
              <w:t>DC_66A_n25A-n41A</w:t>
            </w:r>
          </w:p>
          <w:p w14:paraId="0AD15D1B" w14:textId="77777777" w:rsidR="00AE2F5E" w:rsidRPr="00EF5447" w:rsidRDefault="00AE2F5E" w:rsidP="00215D8F">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1CED78ED" w14:textId="77777777" w:rsidR="00AE2F5E" w:rsidRPr="00EF5447" w:rsidRDefault="00AE2F5E" w:rsidP="00215D8F">
            <w:pPr>
              <w:pStyle w:val="TAC"/>
              <w:rPr>
                <w:rFonts w:eastAsia="Malgun Gothic"/>
                <w:szCs w:val="18"/>
                <w:lang w:eastAsia="ko-KR"/>
              </w:rPr>
            </w:pPr>
            <w:r w:rsidRPr="00EF5447">
              <w:rPr>
                <w:rFonts w:eastAsia="Malgun Gothic"/>
                <w:szCs w:val="18"/>
                <w:lang w:eastAsia="ko-KR"/>
              </w:rPr>
              <w:t>DC_66A_n25A</w:t>
            </w:r>
          </w:p>
          <w:p w14:paraId="5D44E4B4" w14:textId="77777777" w:rsidR="00AE2F5E" w:rsidRPr="00EF5447" w:rsidRDefault="00AE2F5E" w:rsidP="00215D8F">
            <w:pPr>
              <w:pStyle w:val="TAC"/>
              <w:rPr>
                <w:noProof/>
                <w:lang w:eastAsia="zh-CN"/>
              </w:rPr>
            </w:pPr>
            <w:r w:rsidRPr="00EF5447">
              <w:rPr>
                <w:rFonts w:eastAsia="Malgun Gothic"/>
                <w:szCs w:val="18"/>
                <w:lang w:eastAsia="ko-KR"/>
              </w:rPr>
              <w:t>DC_66A_n41A</w:t>
            </w:r>
          </w:p>
        </w:tc>
      </w:tr>
      <w:tr w:rsidR="00AE2F5E" w:rsidRPr="00EF5447" w14:paraId="680FC7B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8B376" w14:textId="77777777" w:rsidR="00AE2F5E" w:rsidRPr="00EF5447" w:rsidRDefault="00AE2F5E" w:rsidP="00215D8F">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06E97AA8" w14:textId="77777777" w:rsidR="00AE2F5E" w:rsidRPr="00EF5447" w:rsidRDefault="00AE2F5E" w:rsidP="00215D8F">
            <w:pPr>
              <w:pStyle w:val="TAC"/>
              <w:rPr>
                <w:rFonts w:eastAsia="Malgun Gothic"/>
                <w:szCs w:val="18"/>
                <w:lang w:eastAsia="ko-KR"/>
              </w:rPr>
            </w:pPr>
            <w:r w:rsidRPr="00EF5447">
              <w:rPr>
                <w:rFonts w:eastAsia="Malgun Gothic"/>
                <w:szCs w:val="18"/>
                <w:lang w:eastAsia="ko-KR"/>
              </w:rPr>
              <w:t>DC_66A_n25A</w:t>
            </w:r>
          </w:p>
          <w:p w14:paraId="461328C4" w14:textId="77777777" w:rsidR="00AE2F5E" w:rsidRPr="00EF5447" w:rsidRDefault="00AE2F5E" w:rsidP="00215D8F">
            <w:pPr>
              <w:pStyle w:val="TAC"/>
              <w:rPr>
                <w:rFonts w:eastAsia="Malgun Gothic"/>
                <w:szCs w:val="18"/>
                <w:lang w:eastAsia="ko-KR"/>
              </w:rPr>
            </w:pPr>
            <w:r w:rsidRPr="00EF5447">
              <w:rPr>
                <w:rFonts w:eastAsia="Malgun Gothic"/>
                <w:szCs w:val="18"/>
                <w:lang w:eastAsia="ko-KR"/>
              </w:rPr>
              <w:t>DC_66A_n41A</w:t>
            </w:r>
          </w:p>
        </w:tc>
      </w:tr>
      <w:tr w:rsidR="00AE2F5E" w:rsidRPr="00EF5447" w14:paraId="68A73584"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6D6929" w14:textId="77777777" w:rsidR="00AE2F5E" w:rsidRPr="00EF5447" w:rsidRDefault="00AE2F5E" w:rsidP="00215D8F">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40680DC8" w14:textId="77777777" w:rsidR="00AE2F5E" w:rsidRPr="00EF5447" w:rsidRDefault="00AE2F5E" w:rsidP="00215D8F">
            <w:pPr>
              <w:pStyle w:val="TAC"/>
              <w:rPr>
                <w:lang w:eastAsia="ja-JP"/>
              </w:rPr>
            </w:pPr>
            <w:r w:rsidRPr="00EF5447">
              <w:rPr>
                <w:lang w:eastAsia="ja-JP"/>
              </w:rPr>
              <w:t>DC_66A_n25A</w:t>
            </w:r>
          </w:p>
          <w:p w14:paraId="72E57ADC" w14:textId="77777777" w:rsidR="00AE2F5E" w:rsidRPr="00EF5447" w:rsidRDefault="00AE2F5E" w:rsidP="00215D8F">
            <w:pPr>
              <w:pStyle w:val="TAC"/>
              <w:rPr>
                <w:rFonts w:eastAsia="Malgun Gothic"/>
                <w:szCs w:val="18"/>
                <w:lang w:eastAsia="ko-KR"/>
              </w:rPr>
            </w:pPr>
            <w:r w:rsidRPr="00EF5447">
              <w:rPr>
                <w:lang w:eastAsia="ja-JP"/>
              </w:rPr>
              <w:t>DC_66A_n48A</w:t>
            </w:r>
          </w:p>
        </w:tc>
      </w:tr>
      <w:tr w:rsidR="00AE2F5E" w:rsidRPr="00EF5447" w14:paraId="3320E903"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D02DC" w14:textId="77777777" w:rsidR="00AE2F5E" w:rsidRPr="00EF5447" w:rsidRDefault="00AE2F5E" w:rsidP="00215D8F">
            <w:pPr>
              <w:pStyle w:val="TAC"/>
              <w:rPr>
                <w:rFonts w:eastAsia="Malgun Gothic" w:cs="Malgun Gothic"/>
                <w:lang w:eastAsia="ko-KR"/>
              </w:rPr>
            </w:pPr>
            <w:r w:rsidRPr="00EF5447">
              <w:rPr>
                <w:rFonts w:eastAsia="Malgun Gothic" w:cs="Malgun Gothic"/>
                <w:lang w:eastAsia="ko-KR"/>
              </w:rPr>
              <w:t>DC_66A_n41A-n71A</w:t>
            </w:r>
          </w:p>
          <w:p w14:paraId="7B23A010" w14:textId="77777777" w:rsidR="00AE2F5E" w:rsidRPr="00EF5447" w:rsidRDefault="00AE2F5E" w:rsidP="00215D8F">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20C0869E" w14:textId="77777777" w:rsidR="00AE2F5E" w:rsidRPr="00EF5447" w:rsidRDefault="00AE2F5E" w:rsidP="00215D8F">
            <w:pPr>
              <w:pStyle w:val="TAC"/>
              <w:rPr>
                <w:rFonts w:eastAsia="Malgun Gothic"/>
                <w:lang w:eastAsia="ko-KR"/>
              </w:rPr>
            </w:pPr>
            <w:r w:rsidRPr="00EF5447">
              <w:rPr>
                <w:rFonts w:eastAsia="Malgun Gothic"/>
                <w:lang w:eastAsia="ko-KR"/>
              </w:rPr>
              <w:t>DC_66A_n41A</w:t>
            </w:r>
          </w:p>
          <w:p w14:paraId="14F9182B" w14:textId="77777777" w:rsidR="00AE2F5E" w:rsidRPr="00EF5447" w:rsidRDefault="00AE2F5E" w:rsidP="00215D8F">
            <w:pPr>
              <w:pStyle w:val="TAC"/>
              <w:rPr>
                <w:rFonts w:eastAsia="Malgun Gothic"/>
                <w:szCs w:val="18"/>
                <w:lang w:eastAsia="ko-KR"/>
              </w:rPr>
            </w:pPr>
            <w:r w:rsidRPr="00EF5447">
              <w:rPr>
                <w:rFonts w:eastAsia="Malgun Gothic"/>
                <w:lang w:eastAsia="ko-KR"/>
              </w:rPr>
              <w:t>DC_66A_n71A</w:t>
            </w:r>
          </w:p>
        </w:tc>
      </w:tr>
      <w:tr w:rsidR="00AE2F5E" w:rsidRPr="00EF5447" w14:paraId="3CA3A2C7"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7E532" w14:textId="77777777" w:rsidR="00AE2F5E" w:rsidRPr="00EF5447" w:rsidRDefault="00AE2F5E" w:rsidP="00215D8F">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2E405F1F" w14:textId="77777777" w:rsidR="00AE2F5E" w:rsidRPr="00EF5447" w:rsidRDefault="00AE2F5E" w:rsidP="00215D8F">
            <w:pPr>
              <w:pStyle w:val="TAC"/>
              <w:rPr>
                <w:rFonts w:eastAsia="Malgun Gothic"/>
                <w:lang w:eastAsia="ko-KR"/>
              </w:rPr>
            </w:pPr>
            <w:r w:rsidRPr="00EF5447">
              <w:rPr>
                <w:rFonts w:eastAsia="Malgun Gothic"/>
                <w:lang w:eastAsia="ko-KR"/>
              </w:rPr>
              <w:t>DC_66A_n41A</w:t>
            </w:r>
          </w:p>
          <w:p w14:paraId="768DE553" w14:textId="77777777" w:rsidR="00AE2F5E" w:rsidRPr="00EF5447" w:rsidRDefault="00AE2F5E" w:rsidP="00215D8F">
            <w:pPr>
              <w:pStyle w:val="TAC"/>
              <w:rPr>
                <w:rFonts w:eastAsia="Malgun Gothic"/>
                <w:lang w:eastAsia="ko-KR"/>
              </w:rPr>
            </w:pPr>
            <w:r w:rsidRPr="00EF5447">
              <w:rPr>
                <w:rFonts w:eastAsia="Malgun Gothic"/>
                <w:lang w:eastAsia="ko-KR"/>
              </w:rPr>
              <w:t>DC_66A_n71A</w:t>
            </w:r>
          </w:p>
        </w:tc>
      </w:tr>
      <w:tr w:rsidR="00AE2F5E" w:rsidRPr="00EF5447" w14:paraId="5D450326"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A88F6C" w14:textId="77777777" w:rsidR="00AE2F5E" w:rsidRPr="00EF5447" w:rsidRDefault="00AE2F5E" w:rsidP="00215D8F">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199307FD" w14:textId="77777777" w:rsidR="00AE2F5E" w:rsidRPr="00EF5447" w:rsidRDefault="00AE2F5E" w:rsidP="00215D8F">
            <w:pPr>
              <w:pStyle w:val="TAC"/>
              <w:rPr>
                <w:lang w:eastAsia="ja-JP"/>
              </w:rPr>
            </w:pPr>
            <w:r w:rsidRPr="00EF5447">
              <w:rPr>
                <w:lang w:eastAsia="ja-JP"/>
              </w:rPr>
              <w:t>DC_71A_n38A</w:t>
            </w:r>
          </w:p>
          <w:p w14:paraId="38A64229" w14:textId="77777777" w:rsidR="00AE2F5E" w:rsidRPr="00EF5447" w:rsidRDefault="00AE2F5E" w:rsidP="00215D8F">
            <w:pPr>
              <w:pStyle w:val="TAC"/>
              <w:rPr>
                <w:rFonts w:eastAsia="Malgun Gothic"/>
                <w:lang w:eastAsia="ko-KR"/>
              </w:rPr>
            </w:pPr>
            <w:r w:rsidRPr="00EF5447">
              <w:rPr>
                <w:lang w:eastAsia="ja-JP"/>
              </w:rPr>
              <w:t>DC_66A_n38A</w:t>
            </w:r>
          </w:p>
        </w:tc>
      </w:tr>
      <w:tr w:rsidR="00AE2F5E" w:rsidRPr="00EF5447" w14:paraId="348BF479"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6A3FE" w14:textId="77777777" w:rsidR="00AE2F5E" w:rsidRPr="00EF5447" w:rsidRDefault="00AE2F5E" w:rsidP="00215D8F">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D1E234A" w14:textId="77777777" w:rsidR="00AE2F5E" w:rsidRPr="00EF5447" w:rsidRDefault="00AE2F5E" w:rsidP="00215D8F">
            <w:pPr>
              <w:pStyle w:val="TAC"/>
              <w:rPr>
                <w:lang w:eastAsia="ja-JP"/>
              </w:rPr>
            </w:pPr>
            <w:r w:rsidRPr="00EF5447">
              <w:rPr>
                <w:lang w:eastAsia="ja-JP"/>
              </w:rPr>
              <w:t>DC_71A_n66A</w:t>
            </w:r>
          </w:p>
          <w:p w14:paraId="283C8375" w14:textId="77777777" w:rsidR="00AE2F5E" w:rsidRPr="00EF5447" w:rsidRDefault="00AE2F5E" w:rsidP="00215D8F">
            <w:pPr>
              <w:pStyle w:val="TAC"/>
              <w:rPr>
                <w:rFonts w:eastAsia="Malgun Gothic"/>
                <w:lang w:eastAsia="ko-KR"/>
              </w:rPr>
            </w:pPr>
            <w:r w:rsidRPr="00EF5447">
              <w:rPr>
                <w:lang w:eastAsia="ja-JP"/>
              </w:rPr>
              <w:t>DC_66A_n66A</w:t>
            </w:r>
            <w:r w:rsidRPr="00EF5447">
              <w:rPr>
                <w:vertAlign w:val="superscript"/>
                <w:lang w:eastAsia="fi-FI"/>
              </w:rPr>
              <w:t>2</w:t>
            </w:r>
          </w:p>
        </w:tc>
      </w:tr>
      <w:tr w:rsidR="00AE2F5E" w:rsidRPr="00EF5447" w14:paraId="04DD7D25"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2E9F0B" w14:textId="77777777" w:rsidR="00AE2F5E" w:rsidRPr="00EF5447" w:rsidRDefault="00AE2F5E" w:rsidP="00215D8F">
            <w:pPr>
              <w:pStyle w:val="TAC"/>
              <w:rPr>
                <w:lang w:eastAsia="ja-JP"/>
              </w:rPr>
            </w:pPr>
            <w:r w:rsidRPr="00B677E8">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2F986813" w14:textId="77777777" w:rsidR="00AE2F5E" w:rsidRPr="00EF5447" w:rsidRDefault="00AE2F5E" w:rsidP="00215D8F">
            <w:pPr>
              <w:pStyle w:val="TAC"/>
              <w:rPr>
                <w:lang w:eastAsia="ja-JP"/>
              </w:rPr>
            </w:pPr>
            <w:r w:rsidRPr="00B677E8">
              <w:rPr>
                <w:lang w:eastAsia="fi-FI"/>
              </w:rPr>
              <w:t>DC_66A_n71A</w:t>
            </w:r>
          </w:p>
        </w:tc>
      </w:tr>
      <w:tr w:rsidR="00AE2F5E" w:rsidRPr="00EF5447" w14:paraId="1062E1A0"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6988F" w14:textId="77777777" w:rsidR="00AE2F5E" w:rsidRPr="00EF5447" w:rsidRDefault="00AE2F5E" w:rsidP="00215D8F">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DE76E8E" w14:textId="77777777" w:rsidR="00AE2F5E" w:rsidRPr="00EF5447" w:rsidRDefault="00AE2F5E" w:rsidP="00215D8F">
            <w:pPr>
              <w:pStyle w:val="TAC"/>
              <w:rPr>
                <w:lang w:eastAsia="ja-JP"/>
              </w:rPr>
            </w:pPr>
            <w:r w:rsidRPr="00EF5447">
              <w:rPr>
                <w:lang w:eastAsia="ja-JP"/>
              </w:rPr>
              <w:t>DC_71A_n78A</w:t>
            </w:r>
          </w:p>
          <w:p w14:paraId="728917CC" w14:textId="77777777" w:rsidR="00AE2F5E" w:rsidRPr="00EF5447" w:rsidRDefault="00AE2F5E" w:rsidP="00215D8F">
            <w:pPr>
              <w:pStyle w:val="TAC"/>
              <w:rPr>
                <w:rFonts w:eastAsia="Malgun Gothic"/>
                <w:lang w:eastAsia="ko-KR"/>
              </w:rPr>
            </w:pPr>
            <w:r w:rsidRPr="00EF5447">
              <w:rPr>
                <w:lang w:eastAsia="ja-JP"/>
              </w:rPr>
              <w:t>DC_66A_n78A</w:t>
            </w:r>
          </w:p>
        </w:tc>
      </w:tr>
      <w:tr w:rsidR="00AE2F5E" w:rsidRPr="00EF5447" w14:paraId="33E87A08" w14:textId="77777777" w:rsidTr="00215D8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67BFC" w14:textId="77777777" w:rsidR="00AE2F5E" w:rsidRPr="00EF5447" w:rsidRDefault="00AE2F5E" w:rsidP="00215D8F">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287F499E" w14:textId="77777777" w:rsidR="00AE2F5E" w:rsidRPr="00EF5447" w:rsidRDefault="00AE2F5E" w:rsidP="00215D8F">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637E86C" w14:textId="77777777" w:rsidR="00AE2F5E" w:rsidRPr="00EF5447" w:rsidRDefault="00AE2F5E" w:rsidP="00215D8F">
            <w:pPr>
              <w:pStyle w:val="TAC"/>
              <w:rPr>
                <w:lang w:eastAsia="zh-CN"/>
              </w:rPr>
            </w:pPr>
            <w:r w:rsidRPr="00EF5447">
              <w:rPr>
                <w:lang w:eastAsia="zh-CN"/>
              </w:rPr>
              <w:t>DC_66A_n78A</w:t>
            </w:r>
          </w:p>
          <w:p w14:paraId="19DC4FA7" w14:textId="77777777" w:rsidR="00AE2F5E" w:rsidRPr="00EF5447" w:rsidRDefault="00AE2F5E" w:rsidP="00215D8F">
            <w:pPr>
              <w:pStyle w:val="TAC"/>
              <w:rPr>
                <w:lang w:eastAsia="zh-CN"/>
              </w:rPr>
            </w:pPr>
            <w:r w:rsidRPr="00EF5447">
              <w:rPr>
                <w:lang w:eastAsia="zh-CN"/>
              </w:rPr>
              <w:t>DC_66A_n86A_ULSUP-TDM_n78A</w:t>
            </w:r>
          </w:p>
        </w:tc>
      </w:tr>
      <w:tr w:rsidR="00AE2F5E" w:rsidRPr="00EF5447" w14:paraId="62428005" w14:textId="77777777" w:rsidTr="00215D8F">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789E5FDE" w14:textId="77777777" w:rsidR="00AE2F5E" w:rsidRPr="00EF5447" w:rsidRDefault="00AE2F5E" w:rsidP="00215D8F">
            <w:pPr>
              <w:pStyle w:val="TAN"/>
            </w:pPr>
            <w:r w:rsidRPr="00EF5447">
              <w:t>NOTE 1:</w:t>
            </w:r>
            <w:r w:rsidRPr="00EF5447">
              <w:tab/>
              <w:t>Uplink EN-DC configurations are the configurations supported by the present release of specifications.</w:t>
            </w:r>
          </w:p>
          <w:p w14:paraId="6ED0B51E" w14:textId="77777777" w:rsidR="00AE2F5E" w:rsidRPr="00EF5447" w:rsidRDefault="00AE2F5E" w:rsidP="00215D8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7C12846" w14:textId="77777777" w:rsidR="00AE2F5E" w:rsidRPr="00EF5447" w:rsidRDefault="00AE2F5E" w:rsidP="00215D8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832E052" w14:textId="77777777" w:rsidR="00AE2F5E" w:rsidRPr="00EF5447" w:rsidRDefault="00AE2F5E" w:rsidP="00215D8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42D469EE" w14:textId="77777777" w:rsidR="00AE2F5E" w:rsidRPr="00EF5447" w:rsidRDefault="00AE2F5E" w:rsidP="00215D8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69F09584" w14:textId="77777777" w:rsidR="00AE2F5E" w:rsidRPr="00EF5447" w:rsidRDefault="00AE2F5E" w:rsidP="00215D8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4DA4E2C9" w14:textId="77777777" w:rsidR="00AE2F5E" w:rsidRPr="00EF5447" w:rsidRDefault="00AE2F5E" w:rsidP="00215D8F">
            <w:pPr>
              <w:pStyle w:val="TAN"/>
              <w:rPr>
                <w:rFonts w:eastAsia="PMingLiU" w:cs="Arial"/>
                <w:lang w:eastAsia="zh-TW"/>
              </w:rPr>
            </w:pPr>
            <w:r w:rsidRPr="00EF5447">
              <w:rPr>
                <w:rFonts w:eastAsia="PMingLiU"/>
                <w:lang w:eastAsia="zh-TW"/>
              </w:rPr>
              <w:t>NOTE 7:</w:t>
            </w:r>
            <w:r w:rsidRPr="00EF5447">
              <w:tab/>
              <w:t>Void.</w:t>
            </w:r>
          </w:p>
          <w:p w14:paraId="499D2032" w14:textId="77777777" w:rsidR="00AE2F5E" w:rsidRPr="00EF5447" w:rsidRDefault="00AE2F5E" w:rsidP="00215D8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BE8FC93" w14:textId="77777777" w:rsidR="00AE2F5E" w:rsidRPr="00EF5447" w:rsidRDefault="00AE2F5E" w:rsidP="00215D8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242E6826" w14:textId="77777777" w:rsidR="00AE2F5E" w:rsidRPr="00EF5447" w:rsidRDefault="00AE2F5E" w:rsidP="00215D8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235E3DFE" w14:textId="77777777" w:rsidR="00AE2F5E" w:rsidRPr="00EF5447" w:rsidRDefault="00AE2F5E" w:rsidP="00215D8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17CF7FC" w14:textId="77777777" w:rsidR="00AE2F5E" w:rsidRPr="00EF5447" w:rsidRDefault="00AE2F5E" w:rsidP="00215D8F">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tc>
      </w:tr>
    </w:tbl>
    <w:p w14:paraId="2C363B3A" w14:textId="77777777" w:rsidR="00AE2F5E" w:rsidRPr="00EF5447" w:rsidRDefault="00AE2F5E" w:rsidP="00AE2F5E"/>
    <w:p w14:paraId="06124287" w14:textId="058EF0B1" w:rsidR="001275A4" w:rsidRDefault="001275A4" w:rsidP="009374D3">
      <w:pPr>
        <w:rPr>
          <w:rFonts w:ascii="Arial" w:hAnsi="Arial" w:cs="Arial"/>
          <w:color w:val="0000FF"/>
          <w:sz w:val="32"/>
          <w:szCs w:val="32"/>
          <w:lang w:eastAsia="ja-JP"/>
        </w:rPr>
      </w:pPr>
    </w:p>
    <w:p w14:paraId="30FF9966" w14:textId="6551E445" w:rsidR="001275A4" w:rsidRPr="00EF5447" w:rsidRDefault="001275A4" w:rsidP="00AE2F5E">
      <w:pPr>
        <w:pStyle w:val="Heading4"/>
      </w:pPr>
    </w:p>
    <w:p w14:paraId="1A78DB82" w14:textId="77777777" w:rsidR="00D42CA1" w:rsidRPr="00EC1C28" w:rsidRDefault="00D42CA1" w:rsidP="00D42CA1">
      <w:pPr>
        <w:rPr>
          <w:rFonts w:ascii="Arial" w:hAnsi="Arial" w:cs="Arial"/>
          <w:color w:val="0000FF"/>
          <w:sz w:val="32"/>
          <w:szCs w:val="32"/>
          <w:lang w:eastAsia="ja-JP"/>
        </w:rPr>
      </w:pPr>
      <w:r>
        <w:rPr>
          <w:rFonts w:ascii="Arial" w:hAnsi="Arial" w:cs="Arial"/>
          <w:color w:val="0000FF"/>
          <w:sz w:val="32"/>
          <w:szCs w:val="32"/>
          <w:lang w:eastAsia="ja-JP"/>
        </w:rPr>
        <w:t>---End of changes---</w:t>
      </w:r>
    </w:p>
    <w:p w14:paraId="57B459E4" w14:textId="77777777" w:rsidR="001275A4" w:rsidRDefault="001275A4" w:rsidP="009374D3">
      <w:pPr>
        <w:rPr>
          <w:noProof/>
        </w:rPr>
      </w:pPr>
    </w:p>
    <w:sectPr w:rsidR="001275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8A003" w14:textId="77777777" w:rsidR="009D3793" w:rsidRDefault="009D3793">
      <w:r>
        <w:separator/>
      </w:r>
    </w:p>
  </w:endnote>
  <w:endnote w:type="continuationSeparator" w:id="0">
    <w:p w14:paraId="1B08612C" w14:textId="77777777" w:rsidR="009D3793" w:rsidRDefault="009D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2D40B" w14:textId="77777777" w:rsidR="009D3793" w:rsidRDefault="009D3793">
      <w:r>
        <w:separator/>
      </w:r>
    </w:p>
  </w:footnote>
  <w:footnote w:type="continuationSeparator" w:id="0">
    <w:p w14:paraId="086BCF6D" w14:textId="77777777" w:rsidR="009D3793" w:rsidRDefault="009D3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75A4" w:rsidRDefault="00127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75A4" w:rsidRDefault="00127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75A4" w:rsidRDefault="001275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75A4" w:rsidRDefault="00127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75A"/>
    <w:rsid w:val="000A6394"/>
    <w:rsid w:val="000B7FED"/>
    <w:rsid w:val="000C038A"/>
    <w:rsid w:val="000C6598"/>
    <w:rsid w:val="000D44B3"/>
    <w:rsid w:val="001275A4"/>
    <w:rsid w:val="00145D43"/>
    <w:rsid w:val="00174353"/>
    <w:rsid w:val="00192C46"/>
    <w:rsid w:val="001A08B3"/>
    <w:rsid w:val="001A7B60"/>
    <w:rsid w:val="001B52F0"/>
    <w:rsid w:val="001B7A65"/>
    <w:rsid w:val="001E41F3"/>
    <w:rsid w:val="0026004D"/>
    <w:rsid w:val="002640DD"/>
    <w:rsid w:val="00275D12"/>
    <w:rsid w:val="00284FEB"/>
    <w:rsid w:val="002860C4"/>
    <w:rsid w:val="00293BCC"/>
    <w:rsid w:val="002B5741"/>
    <w:rsid w:val="002D33D4"/>
    <w:rsid w:val="002E472E"/>
    <w:rsid w:val="00305409"/>
    <w:rsid w:val="003609EF"/>
    <w:rsid w:val="0036231A"/>
    <w:rsid w:val="00374DD4"/>
    <w:rsid w:val="00385663"/>
    <w:rsid w:val="003B344C"/>
    <w:rsid w:val="003E1A36"/>
    <w:rsid w:val="00410371"/>
    <w:rsid w:val="004242F1"/>
    <w:rsid w:val="004B0BC2"/>
    <w:rsid w:val="004B5B21"/>
    <w:rsid w:val="004B75B7"/>
    <w:rsid w:val="0051580D"/>
    <w:rsid w:val="00547111"/>
    <w:rsid w:val="00592D74"/>
    <w:rsid w:val="005E2C44"/>
    <w:rsid w:val="00621188"/>
    <w:rsid w:val="006257ED"/>
    <w:rsid w:val="00665C47"/>
    <w:rsid w:val="00695808"/>
    <w:rsid w:val="006B46FB"/>
    <w:rsid w:val="006B591E"/>
    <w:rsid w:val="006E21FB"/>
    <w:rsid w:val="0078544B"/>
    <w:rsid w:val="00792342"/>
    <w:rsid w:val="007977A8"/>
    <w:rsid w:val="007B512A"/>
    <w:rsid w:val="007C2097"/>
    <w:rsid w:val="007D6A07"/>
    <w:rsid w:val="007F7259"/>
    <w:rsid w:val="008040A8"/>
    <w:rsid w:val="008279FA"/>
    <w:rsid w:val="008626E7"/>
    <w:rsid w:val="00870EE7"/>
    <w:rsid w:val="008863B9"/>
    <w:rsid w:val="008A45A6"/>
    <w:rsid w:val="008A5961"/>
    <w:rsid w:val="008F3789"/>
    <w:rsid w:val="008F686C"/>
    <w:rsid w:val="00912EC6"/>
    <w:rsid w:val="009148DE"/>
    <w:rsid w:val="00924F35"/>
    <w:rsid w:val="009374D3"/>
    <w:rsid w:val="00941E30"/>
    <w:rsid w:val="009777D9"/>
    <w:rsid w:val="00991B88"/>
    <w:rsid w:val="009A5753"/>
    <w:rsid w:val="009A579D"/>
    <w:rsid w:val="009D3793"/>
    <w:rsid w:val="009E3297"/>
    <w:rsid w:val="009F734F"/>
    <w:rsid w:val="00A246B6"/>
    <w:rsid w:val="00A47E70"/>
    <w:rsid w:val="00A50CF0"/>
    <w:rsid w:val="00A7671C"/>
    <w:rsid w:val="00AA2CBC"/>
    <w:rsid w:val="00AC5820"/>
    <w:rsid w:val="00AD1CD8"/>
    <w:rsid w:val="00AE2F5E"/>
    <w:rsid w:val="00B258BB"/>
    <w:rsid w:val="00B67B97"/>
    <w:rsid w:val="00B968C8"/>
    <w:rsid w:val="00BA3EC5"/>
    <w:rsid w:val="00BA51D9"/>
    <w:rsid w:val="00BB5DFC"/>
    <w:rsid w:val="00BD279D"/>
    <w:rsid w:val="00BD5DC4"/>
    <w:rsid w:val="00BD6BB8"/>
    <w:rsid w:val="00BF189F"/>
    <w:rsid w:val="00C66BA2"/>
    <w:rsid w:val="00C95985"/>
    <w:rsid w:val="00CC5026"/>
    <w:rsid w:val="00CC68D0"/>
    <w:rsid w:val="00D03F9A"/>
    <w:rsid w:val="00D06D51"/>
    <w:rsid w:val="00D24991"/>
    <w:rsid w:val="00D42CA1"/>
    <w:rsid w:val="00D47370"/>
    <w:rsid w:val="00D50255"/>
    <w:rsid w:val="00D66520"/>
    <w:rsid w:val="00DB75CB"/>
    <w:rsid w:val="00DE34CF"/>
    <w:rsid w:val="00E13F3D"/>
    <w:rsid w:val="00E34898"/>
    <w:rsid w:val="00EB09B7"/>
    <w:rsid w:val="00EE7D7C"/>
    <w:rsid w:val="00F03017"/>
    <w:rsid w:val="00F25D98"/>
    <w:rsid w:val="00F300FB"/>
    <w:rsid w:val="00F91D1A"/>
    <w:rsid w:val="00FB6386"/>
    <w:rsid w:val="00FD422C"/>
    <w:rsid w:val="00FE4D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74D3"/>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374D3"/>
    <w:rPr>
      <w:rFonts w:ascii="Times New Roman" w:hAnsi="Times New Roman"/>
      <w:lang w:val="en-GB" w:eastAsia="en-US"/>
    </w:rPr>
  </w:style>
  <w:style w:type="character" w:customStyle="1" w:styleId="B1Char">
    <w:name w:val="B1 Char"/>
    <w:link w:val="B10"/>
    <w:qFormat/>
    <w:rsid w:val="009374D3"/>
    <w:rPr>
      <w:rFonts w:ascii="Times New Roman" w:hAnsi="Times New Roman"/>
      <w:lang w:val="en-GB" w:eastAsia="en-US"/>
    </w:rPr>
  </w:style>
  <w:style w:type="character" w:customStyle="1" w:styleId="NOChar">
    <w:name w:val="NO Char"/>
    <w:basedOn w:val="DefaultParagraphFont"/>
    <w:link w:val="NO"/>
    <w:qFormat/>
    <w:rsid w:val="009374D3"/>
    <w:rPr>
      <w:rFonts w:ascii="Times New Roman" w:hAnsi="Times New Roman"/>
      <w:lang w:val="en-GB" w:eastAsia="en-US"/>
    </w:rPr>
  </w:style>
  <w:style w:type="character" w:customStyle="1" w:styleId="UnresolvedMention1">
    <w:name w:val="Unresolved Mention1"/>
    <w:uiPriority w:val="99"/>
    <w:unhideWhenUsed/>
    <w:qFormat/>
    <w:rsid w:val="001275A4"/>
    <w:rPr>
      <w:color w:val="808080"/>
      <w:shd w:val="clear" w:color="auto" w:fill="E6E6E6"/>
    </w:rPr>
  </w:style>
  <w:style w:type="paragraph" w:customStyle="1" w:styleId="TAJ">
    <w:name w:val="TAJ"/>
    <w:basedOn w:val="Normal"/>
    <w:qFormat/>
    <w:rsid w:val="001275A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1275A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1275A4"/>
    <w:rPr>
      <w:rFonts w:ascii="Arial" w:hAnsi="Arial"/>
      <w:sz w:val="18"/>
      <w:lang w:val="en-GB" w:eastAsia="en-US"/>
    </w:rPr>
  </w:style>
  <w:style w:type="character" w:customStyle="1" w:styleId="THChar">
    <w:name w:val="TH Char"/>
    <w:link w:val="TH"/>
    <w:qFormat/>
    <w:rsid w:val="001275A4"/>
    <w:rPr>
      <w:rFonts w:ascii="Arial" w:hAnsi="Arial"/>
      <w:b/>
      <w:lang w:val="en-GB" w:eastAsia="en-US"/>
    </w:rPr>
  </w:style>
  <w:style w:type="character" w:customStyle="1" w:styleId="TAHCar">
    <w:name w:val="TAH Car"/>
    <w:link w:val="TAH"/>
    <w:qFormat/>
    <w:rsid w:val="001275A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275A4"/>
    <w:rPr>
      <w:rFonts w:ascii="Arial" w:hAnsi="Arial"/>
      <w:sz w:val="28"/>
      <w:lang w:val="en-GB" w:eastAsia="en-US"/>
    </w:rPr>
  </w:style>
  <w:style w:type="character" w:customStyle="1" w:styleId="TANChar">
    <w:name w:val="TAN Char"/>
    <w:link w:val="TAN"/>
    <w:qFormat/>
    <w:rsid w:val="001275A4"/>
    <w:rPr>
      <w:rFonts w:ascii="Arial" w:hAnsi="Arial"/>
      <w:sz w:val="18"/>
      <w:lang w:val="en-GB" w:eastAsia="en-US"/>
    </w:rPr>
  </w:style>
  <w:style w:type="character" w:customStyle="1" w:styleId="B2Char">
    <w:name w:val="B2 Char"/>
    <w:link w:val="B20"/>
    <w:qFormat/>
    <w:locked/>
    <w:rsid w:val="001275A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275A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275A4"/>
    <w:rPr>
      <w:rFonts w:ascii="Arial" w:hAnsi="Arial"/>
      <w:sz w:val="22"/>
      <w:lang w:val="en-GB" w:eastAsia="en-US"/>
    </w:rPr>
  </w:style>
  <w:style w:type="character" w:customStyle="1" w:styleId="TALCar">
    <w:name w:val="TAL Car"/>
    <w:link w:val="TAL"/>
    <w:qFormat/>
    <w:rsid w:val="001275A4"/>
    <w:rPr>
      <w:rFonts w:ascii="Arial" w:hAnsi="Arial"/>
      <w:sz w:val="18"/>
      <w:lang w:val="en-GB" w:eastAsia="en-US"/>
    </w:rPr>
  </w:style>
  <w:style w:type="paragraph" w:customStyle="1" w:styleId="a1">
    <w:name w:val="样式 页眉"/>
    <w:basedOn w:val="Header"/>
    <w:link w:val="Char"/>
    <w:qFormat/>
    <w:rsid w:val="001275A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1275A4"/>
    <w:rPr>
      <w:rFonts w:ascii="Tahoma" w:hAnsi="Tahoma" w:cs="Tahoma"/>
      <w:sz w:val="16"/>
      <w:szCs w:val="16"/>
      <w:lang w:val="en-GB" w:eastAsia="en-US"/>
    </w:rPr>
  </w:style>
  <w:style w:type="character" w:customStyle="1" w:styleId="CommentTextChar">
    <w:name w:val="Comment Text Char"/>
    <w:link w:val="CommentText"/>
    <w:uiPriority w:val="99"/>
    <w:qFormat/>
    <w:rsid w:val="001275A4"/>
    <w:rPr>
      <w:rFonts w:ascii="Times New Roman" w:hAnsi="Times New Roman"/>
      <w:lang w:val="en-GB" w:eastAsia="en-US"/>
    </w:rPr>
  </w:style>
  <w:style w:type="character" w:customStyle="1" w:styleId="TFChar">
    <w:name w:val="TF Char"/>
    <w:link w:val="TF"/>
    <w:qFormat/>
    <w:rsid w:val="001275A4"/>
    <w:rPr>
      <w:rFonts w:ascii="Arial" w:hAnsi="Arial"/>
      <w:b/>
      <w:lang w:val="en-GB" w:eastAsia="en-US"/>
    </w:rPr>
  </w:style>
  <w:style w:type="character" w:customStyle="1" w:styleId="TALChar">
    <w:name w:val="TAL Char"/>
    <w:qFormat/>
    <w:locked/>
    <w:rsid w:val="001275A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275A4"/>
    <w:rPr>
      <w:rFonts w:ascii="Arial" w:hAnsi="Arial"/>
      <w:sz w:val="32"/>
      <w:lang w:val="en-GB" w:eastAsia="en-US"/>
    </w:rPr>
  </w:style>
  <w:style w:type="paragraph" w:customStyle="1" w:styleId="TableText">
    <w:name w:val="TableText"/>
    <w:basedOn w:val="BodyTextIndent"/>
    <w:qFormat/>
    <w:rsid w:val="001275A4"/>
    <w:pPr>
      <w:keepNext/>
      <w:keepLines/>
      <w:snapToGrid w:val="0"/>
      <w:spacing w:after="180"/>
      <w:ind w:left="0"/>
      <w:jc w:val="center"/>
    </w:pPr>
    <w:rPr>
      <w:kern w:val="2"/>
    </w:rPr>
  </w:style>
  <w:style w:type="paragraph" w:styleId="BodyTextIndent">
    <w:name w:val="Body Text Indent"/>
    <w:basedOn w:val="Normal"/>
    <w:link w:val="BodyTextIndentChar"/>
    <w:qFormat/>
    <w:rsid w:val="001275A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275A4"/>
    <w:rPr>
      <w:rFonts w:ascii="Times New Roman" w:eastAsia="SimSun" w:hAnsi="Times New Roman"/>
      <w:lang w:val="en-GB" w:eastAsia="en-US"/>
    </w:rPr>
  </w:style>
  <w:style w:type="character" w:customStyle="1" w:styleId="DocumentMapChar">
    <w:name w:val="Document Map Char"/>
    <w:link w:val="DocumentMap"/>
    <w:qFormat/>
    <w:rsid w:val="001275A4"/>
    <w:rPr>
      <w:rFonts w:ascii="Tahoma" w:hAnsi="Tahoma" w:cs="Tahoma"/>
      <w:shd w:val="clear" w:color="auto" w:fill="000080"/>
      <w:lang w:val="en-GB" w:eastAsia="en-US"/>
    </w:rPr>
  </w:style>
  <w:style w:type="character" w:customStyle="1" w:styleId="CommentSubjectChar">
    <w:name w:val="Comment Subject Char"/>
    <w:link w:val="CommentSubject"/>
    <w:qFormat/>
    <w:rsid w:val="001275A4"/>
    <w:rPr>
      <w:rFonts w:ascii="Times New Roman" w:hAnsi="Times New Roman"/>
      <w:b/>
      <w:bCs/>
      <w:lang w:val="en-GB" w:eastAsia="en-US"/>
    </w:rPr>
  </w:style>
  <w:style w:type="character" w:customStyle="1" w:styleId="EXChar">
    <w:name w:val="EX Char"/>
    <w:link w:val="EX"/>
    <w:qFormat/>
    <w:locked/>
    <w:rsid w:val="001275A4"/>
    <w:rPr>
      <w:rFonts w:ascii="Times New Roman" w:hAnsi="Times New Roman"/>
      <w:lang w:val="en-GB" w:eastAsia="en-US"/>
    </w:rPr>
  </w:style>
  <w:style w:type="paragraph" w:customStyle="1" w:styleId="B2">
    <w:name w:val="B2+"/>
    <w:basedOn w:val="B20"/>
    <w:qFormat/>
    <w:rsid w:val="001275A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1275A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1275A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1275A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75A4"/>
    <w:rPr>
      <w:rFonts w:ascii="Times New Roman" w:hAnsi="Times New Roman"/>
      <w:sz w:val="16"/>
      <w:lang w:val="en-GB" w:eastAsia="en-US"/>
    </w:rPr>
  </w:style>
  <w:style w:type="paragraph" w:customStyle="1" w:styleId="FL">
    <w:name w:val="FL"/>
    <w:basedOn w:val="Normal"/>
    <w:qFormat/>
    <w:rsid w:val="001275A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275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275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1275A4"/>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275A4"/>
    <w:rPr>
      <w:rFonts w:ascii="Arial" w:hAnsi="Arial"/>
      <w:b/>
      <w:noProof/>
      <w:sz w:val="18"/>
      <w:lang w:val="en-GB" w:eastAsia="en-US"/>
    </w:rPr>
  </w:style>
  <w:style w:type="paragraph" w:styleId="NormalWeb">
    <w:name w:val="Normal (Web)"/>
    <w:basedOn w:val="Normal"/>
    <w:uiPriority w:val="99"/>
    <w:unhideWhenUsed/>
    <w:qFormat/>
    <w:rsid w:val="001275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275A4"/>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1275A4"/>
    <w:rPr>
      <w:rFonts w:ascii="Times New Roman" w:eastAsia="SimSun" w:hAnsi="Times New Roman"/>
      <w:lang w:val="en-GB" w:eastAsia="en-US"/>
    </w:rPr>
  </w:style>
  <w:style w:type="character" w:customStyle="1" w:styleId="fontstyle01">
    <w:name w:val="fontstyle01"/>
    <w:qFormat/>
    <w:rsid w:val="001275A4"/>
    <w:rPr>
      <w:rFonts w:ascii="TimesNewRomanPSMT" w:hAnsi="TimesNewRomanPSMT" w:hint="default"/>
      <w:b w:val="0"/>
      <w:bCs w:val="0"/>
      <w:i w:val="0"/>
      <w:iCs w:val="0"/>
      <w:color w:val="000000"/>
      <w:sz w:val="20"/>
      <w:szCs w:val="20"/>
    </w:rPr>
  </w:style>
  <w:style w:type="table" w:styleId="TableGrid">
    <w:name w:val="Table Grid"/>
    <w:basedOn w:val="TableNormal"/>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275A4"/>
    <w:rPr>
      <w:rFonts w:ascii="Times New Roman" w:hAnsi="Times New Roman"/>
      <w:noProof/>
      <w:lang w:val="en-GB" w:eastAsia="en-US"/>
    </w:rPr>
  </w:style>
  <w:style w:type="paragraph" w:customStyle="1" w:styleId="Default">
    <w:name w:val="Default"/>
    <w:qFormat/>
    <w:rsid w:val="001275A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275A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275A4"/>
    <w:rPr>
      <w:rFonts w:ascii="Times New Roman" w:eastAsia="MS Mincho" w:hAnsi="Times New Roman"/>
      <w:lang w:val="en-GB" w:eastAsia="en-US"/>
    </w:rPr>
  </w:style>
  <w:style w:type="character" w:customStyle="1" w:styleId="CRCoverPageChar">
    <w:name w:val="CR Cover Page Char"/>
    <w:link w:val="CRCoverPage"/>
    <w:qFormat/>
    <w:rsid w:val="001275A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275A4"/>
    <w:rPr>
      <w:rFonts w:ascii="Arial" w:hAnsi="Arial"/>
      <w:sz w:val="36"/>
      <w:lang w:val="en-GB" w:eastAsia="en-US"/>
    </w:rPr>
  </w:style>
  <w:style w:type="character" w:customStyle="1" w:styleId="H6Char">
    <w:name w:val="H6 Char"/>
    <w:link w:val="H6"/>
    <w:qFormat/>
    <w:rsid w:val="001275A4"/>
    <w:rPr>
      <w:rFonts w:ascii="Arial" w:hAnsi="Arial"/>
      <w:lang w:val="en-GB" w:eastAsia="en-US"/>
    </w:rPr>
  </w:style>
  <w:style w:type="character" w:customStyle="1" w:styleId="Heading6Char">
    <w:name w:val="Heading 6 Char"/>
    <w:aliases w:val="T1 Char4,Header 6 Char"/>
    <w:link w:val="Heading6"/>
    <w:qFormat/>
    <w:rsid w:val="001275A4"/>
    <w:rPr>
      <w:rFonts w:ascii="Arial" w:hAnsi="Arial"/>
      <w:lang w:val="en-GB" w:eastAsia="en-US"/>
    </w:rPr>
  </w:style>
  <w:style w:type="paragraph" w:styleId="IndexHeading">
    <w:name w:val="index heading"/>
    <w:basedOn w:val="Normal"/>
    <w:next w:val="Normal"/>
    <w:qFormat/>
    <w:rsid w:val="001275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275A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275A4"/>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275A4"/>
    <w:rPr>
      <w:rFonts w:ascii="Times New Roman" w:eastAsia="MS Mincho" w:hAnsi="Times New Roman"/>
      <w:lang w:val="en-GB" w:eastAsia="ja-JP"/>
    </w:rPr>
  </w:style>
  <w:style w:type="paragraph" w:styleId="BodyText2">
    <w:name w:val="Body Text 2"/>
    <w:basedOn w:val="Normal"/>
    <w:link w:val="BodyText2Char"/>
    <w:qFormat/>
    <w:rsid w:val="001275A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275A4"/>
    <w:rPr>
      <w:rFonts w:ascii="Times New Roman" w:eastAsia="MS Mincho" w:hAnsi="Times New Roman"/>
      <w:i/>
      <w:lang w:val="en-GB" w:eastAsia="en-US"/>
    </w:rPr>
  </w:style>
  <w:style w:type="paragraph" w:styleId="BodyText3">
    <w:name w:val="Body Text 3"/>
    <w:basedOn w:val="Normal"/>
    <w:link w:val="BodyText3Char"/>
    <w:qFormat/>
    <w:rsid w:val="001275A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275A4"/>
    <w:rPr>
      <w:rFonts w:ascii="Times New Roman" w:eastAsia="Osaka" w:hAnsi="Times New Roman"/>
      <w:color w:val="000000"/>
      <w:lang w:val="en-GB" w:eastAsia="en-US"/>
    </w:rPr>
  </w:style>
  <w:style w:type="character" w:styleId="PageNumber">
    <w:name w:val="page number"/>
    <w:qFormat/>
    <w:rsid w:val="001275A4"/>
  </w:style>
  <w:style w:type="paragraph" w:customStyle="1" w:styleId="CharCharCharCharChar">
    <w:name w:val="Char Char Char Char Char"/>
    <w:semiHidden/>
    <w:qFormat/>
    <w:rsid w:val="001275A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1275A4"/>
    <w:rPr>
      <w:rFonts w:ascii="Arial" w:eastAsia="Arial" w:hAnsi="Arial"/>
      <w:b/>
      <w:bCs/>
      <w:noProof/>
      <w:sz w:val="22"/>
      <w:lang w:val="en-GB" w:eastAsia="en-US"/>
    </w:rPr>
  </w:style>
  <w:style w:type="paragraph" w:customStyle="1" w:styleId="CharChar">
    <w:name w:val="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275A4"/>
    <w:rPr>
      <w:lang w:val="en-GB" w:eastAsia="ja-JP" w:bidi="ar-SA"/>
    </w:rPr>
  </w:style>
  <w:style w:type="paragraph" w:customStyle="1" w:styleId="1Char">
    <w:name w:val="(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275A4"/>
    <w:rPr>
      <w:rFonts w:eastAsia="MS Mincho"/>
      <w:lang w:val="en-GB" w:eastAsia="en-US" w:bidi="ar-SA"/>
    </w:rPr>
  </w:style>
  <w:style w:type="paragraph" w:customStyle="1" w:styleId="1CharChar">
    <w:name w:val="(文字) (文字)1 Char (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275A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275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75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75A4"/>
    <w:rPr>
      <w:rFonts w:ascii="Arial" w:hAnsi="Arial"/>
      <w:sz w:val="32"/>
      <w:lang w:val="en-GB" w:eastAsia="ja-JP" w:bidi="ar-SA"/>
    </w:rPr>
  </w:style>
  <w:style w:type="character" w:customStyle="1" w:styleId="CharChar4">
    <w:name w:val="Char Char4"/>
    <w:qFormat/>
    <w:rsid w:val="001275A4"/>
    <w:rPr>
      <w:rFonts w:ascii="Courier New" w:hAnsi="Courier New"/>
      <w:lang w:val="nb-NO" w:eastAsia="ja-JP" w:bidi="ar-SA"/>
    </w:rPr>
  </w:style>
  <w:style w:type="character" w:customStyle="1" w:styleId="AndreaLeonardi">
    <w:name w:val="Andrea Leonardi"/>
    <w:semiHidden/>
    <w:qFormat/>
    <w:rsid w:val="001275A4"/>
    <w:rPr>
      <w:rFonts w:ascii="Arial" w:hAnsi="Arial" w:cs="Arial"/>
      <w:color w:val="auto"/>
      <w:sz w:val="20"/>
      <w:szCs w:val="20"/>
    </w:rPr>
  </w:style>
  <w:style w:type="character" w:customStyle="1" w:styleId="B1Char1">
    <w:name w:val="B1 Char1"/>
    <w:qFormat/>
    <w:rsid w:val="001275A4"/>
    <w:rPr>
      <w:lang w:val="en-GB"/>
    </w:rPr>
  </w:style>
  <w:style w:type="character" w:customStyle="1" w:styleId="msoins0">
    <w:name w:val="msoins"/>
    <w:basedOn w:val="DefaultParagraphFont"/>
    <w:qFormat/>
    <w:rsid w:val="001275A4"/>
  </w:style>
  <w:style w:type="character" w:customStyle="1" w:styleId="Heading1Char">
    <w:name w:val="Heading 1 Char"/>
    <w:qFormat/>
    <w:rsid w:val="001275A4"/>
    <w:rPr>
      <w:rFonts w:ascii="Arial" w:hAnsi="Arial"/>
      <w:sz w:val="36"/>
      <w:lang w:val="en-GB" w:eastAsia="en-US" w:bidi="ar-SA"/>
    </w:rPr>
  </w:style>
  <w:style w:type="character" w:customStyle="1" w:styleId="NOCharChar">
    <w:name w:val="NO Char Char"/>
    <w:qFormat/>
    <w:rsid w:val="001275A4"/>
    <w:rPr>
      <w:lang w:val="en-GB" w:eastAsia="en-US" w:bidi="ar-SA"/>
    </w:rPr>
  </w:style>
  <w:style w:type="character" w:customStyle="1" w:styleId="NOZchn">
    <w:name w:val="NO Zchn"/>
    <w:qFormat/>
    <w:rsid w:val="001275A4"/>
    <w:rPr>
      <w:lang w:val="en-GB" w:eastAsia="en-US" w:bidi="ar-SA"/>
    </w:rPr>
  </w:style>
  <w:style w:type="paragraph" w:customStyle="1" w:styleId="CharCharCharCharCharChar">
    <w:name w:val="Char Char Char Char Char Char"/>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275A4"/>
  </w:style>
  <w:style w:type="character" w:customStyle="1" w:styleId="T1Char1">
    <w:name w:val="T1 Char1"/>
    <w:aliases w:val="Header 6 Char Char1"/>
    <w:qFormat/>
    <w:rsid w:val="001275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75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275A4"/>
    <w:rPr>
      <w:rFonts w:ascii="Arial" w:eastAsia="MS Mincho" w:hAnsi="Arial"/>
      <w:sz w:val="22"/>
      <w:lang w:val="en-GB" w:eastAsia="en-US" w:bidi="ar-SA"/>
    </w:rPr>
  </w:style>
  <w:style w:type="paragraph" w:customStyle="1" w:styleId="CarCar">
    <w:name w:val="Car C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75A4"/>
    <w:rPr>
      <w:rFonts w:ascii="Arial" w:hAnsi="Arial"/>
      <w:sz w:val="32"/>
      <w:lang w:val="en-GB" w:eastAsia="en-US" w:bidi="ar-SA"/>
    </w:rPr>
  </w:style>
  <w:style w:type="character" w:customStyle="1" w:styleId="TACCar">
    <w:name w:val="TAC Car"/>
    <w:qFormat/>
    <w:rsid w:val="001275A4"/>
    <w:rPr>
      <w:rFonts w:ascii="Arial" w:hAnsi="Arial"/>
      <w:sz w:val="18"/>
      <w:lang w:val="en-GB" w:eastAsia="ja-JP" w:bidi="ar-SA"/>
    </w:rPr>
  </w:style>
  <w:style w:type="paragraph" w:customStyle="1" w:styleId="ZchnZchn1">
    <w:name w:val="Zchn Zchn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275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75A4"/>
    <w:rPr>
      <w:rFonts w:ascii="Arial" w:hAnsi="Arial"/>
      <w:sz w:val="32"/>
      <w:lang w:val="en-GB" w:eastAsia="en-US" w:bidi="ar-SA"/>
    </w:rPr>
  </w:style>
  <w:style w:type="paragraph" w:customStyle="1" w:styleId="2">
    <w:name w:val="(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75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75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275A4"/>
    <w:rPr>
      <w:rFonts w:ascii="Arial" w:eastAsia="MS Mincho" w:hAnsi="Arial"/>
      <w:sz w:val="22"/>
      <w:lang w:val="en-GB" w:eastAsia="en-US" w:bidi="ar-SA"/>
    </w:rPr>
  </w:style>
  <w:style w:type="paragraph" w:customStyle="1" w:styleId="3">
    <w:name w:val="(文字) (文字)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275A4"/>
  </w:style>
  <w:style w:type="paragraph" w:customStyle="1" w:styleId="10">
    <w:name w:val="(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275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275A4"/>
    <w:rPr>
      <w:rFonts w:ascii="Times New Roman" w:eastAsia="MS Mincho" w:hAnsi="Times New Roman"/>
      <w:lang w:val="en-GB" w:eastAsia="en-GB"/>
    </w:rPr>
  </w:style>
  <w:style w:type="paragraph" w:styleId="NormalIndent">
    <w:name w:val="Normal Indent"/>
    <w:basedOn w:val="Normal"/>
    <w:qFormat/>
    <w:rsid w:val="001275A4"/>
    <w:pPr>
      <w:spacing w:after="0"/>
      <w:ind w:left="851"/>
    </w:pPr>
    <w:rPr>
      <w:rFonts w:eastAsia="MS Mincho"/>
      <w:lang w:val="it-IT" w:eastAsia="en-GB"/>
    </w:rPr>
  </w:style>
  <w:style w:type="paragraph" w:styleId="ListNumber5">
    <w:name w:val="List Number 5"/>
    <w:basedOn w:val="Normal"/>
    <w:qFormat/>
    <w:rsid w:val="001275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275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275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75A4"/>
    <w:rPr>
      <w:rFonts w:ascii="Arial" w:hAnsi="Arial"/>
      <w:sz w:val="36"/>
      <w:lang w:val="en-GB" w:eastAsia="en-US" w:bidi="ar-SA"/>
    </w:rPr>
  </w:style>
  <w:style w:type="character" w:customStyle="1" w:styleId="CharChar7">
    <w:name w:val="Char Char7"/>
    <w:semiHidden/>
    <w:qFormat/>
    <w:rsid w:val="001275A4"/>
    <w:rPr>
      <w:rFonts w:ascii="Tahoma" w:hAnsi="Tahoma" w:cs="Tahoma"/>
      <w:shd w:val="clear" w:color="auto" w:fill="000080"/>
      <w:lang w:val="en-GB" w:eastAsia="en-US"/>
    </w:rPr>
  </w:style>
  <w:style w:type="character" w:customStyle="1" w:styleId="ZchnZchn5">
    <w:name w:val="Zchn Zchn5"/>
    <w:qFormat/>
    <w:rsid w:val="001275A4"/>
    <w:rPr>
      <w:rFonts w:ascii="Courier New" w:eastAsia="Batang" w:hAnsi="Courier New"/>
      <w:lang w:val="nb-NO" w:eastAsia="en-US" w:bidi="ar-SA"/>
    </w:rPr>
  </w:style>
  <w:style w:type="character" w:customStyle="1" w:styleId="CharChar10">
    <w:name w:val="Char Char10"/>
    <w:semiHidden/>
    <w:qFormat/>
    <w:rsid w:val="001275A4"/>
    <w:rPr>
      <w:rFonts w:ascii="Times New Roman" w:hAnsi="Times New Roman"/>
      <w:lang w:val="en-GB" w:eastAsia="en-US"/>
    </w:rPr>
  </w:style>
  <w:style w:type="character" w:customStyle="1" w:styleId="CharChar9">
    <w:name w:val="Char Char9"/>
    <w:semiHidden/>
    <w:qFormat/>
    <w:rsid w:val="001275A4"/>
    <w:rPr>
      <w:rFonts w:ascii="Tahoma" w:hAnsi="Tahoma" w:cs="Tahoma"/>
      <w:sz w:val="16"/>
      <w:szCs w:val="16"/>
      <w:lang w:val="en-GB" w:eastAsia="en-US"/>
    </w:rPr>
  </w:style>
  <w:style w:type="character" w:customStyle="1" w:styleId="CharChar8">
    <w:name w:val="Char Char8"/>
    <w:semiHidden/>
    <w:qFormat/>
    <w:rsid w:val="001275A4"/>
    <w:rPr>
      <w:rFonts w:ascii="Times New Roman" w:hAnsi="Times New Roman"/>
      <w:b/>
      <w:bCs/>
      <w:lang w:val="en-GB" w:eastAsia="en-US"/>
    </w:rPr>
  </w:style>
  <w:style w:type="paragraph" w:customStyle="1" w:styleId="a3">
    <w:name w:val="修订"/>
    <w:hidden/>
    <w:semiHidden/>
    <w:rsid w:val="001275A4"/>
    <w:rPr>
      <w:rFonts w:ascii="Times New Roman" w:eastAsia="Batang" w:hAnsi="Times New Roman"/>
      <w:lang w:val="en-GB" w:eastAsia="en-US"/>
    </w:rPr>
  </w:style>
  <w:style w:type="paragraph" w:styleId="EndnoteText">
    <w:name w:val="endnote text"/>
    <w:basedOn w:val="Normal"/>
    <w:link w:val="EndnoteTextChar"/>
    <w:qFormat/>
    <w:rsid w:val="001275A4"/>
    <w:pPr>
      <w:snapToGrid w:val="0"/>
    </w:pPr>
    <w:rPr>
      <w:rFonts w:eastAsia="SimSun"/>
    </w:rPr>
  </w:style>
  <w:style w:type="character" w:customStyle="1" w:styleId="EndnoteTextChar">
    <w:name w:val="Endnote Text Char"/>
    <w:basedOn w:val="DefaultParagraphFont"/>
    <w:link w:val="EndnoteText"/>
    <w:qFormat/>
    <w:rsid w:val="001275A4"/>
    <w:rPr>
      <w:rFonts w:ascii="Times New Roman" w:eastAsia="SimSun" w:hAnsi="Times New Roman"/>
      <w:lang w:val="en-GB" w:eastAsia="en-US"/>
    </w:rPr>
  </w:style>
  <w:style w:type="character" w:styleId="EndnoteReference">
    <w:name w:val="endnote reference"/>
    <w:qFormat/>
    <w:rsid w:val="001275A4"/>
    <w:rPr>
      <w:vertAlign w:val="superscript"/>
    </w:rPr>
  </w:style>
  <w:style w:type="character" w:customStyle="1" w:styleId="btChar3">
    <w:name w:val="bt Char3"/>
    <w:aliases w:val="bt Car Char Char3"/>
    <w:qFormat/>
    <w:rsid w:val="001275A4"/>
    <w:rPr>
      <w:lang w:val="en-GB" w:eastAsia="ja-JP" w:bidi="ar-SA"/>
    </w:rPr>
  </w:style>
  <w:style w:type="paragraph" w:styleId="Title">
    <w:name w:val="Title"/>
    <w:basedOn w:val="Normal"/>
    <w:next w:val="Normal"/>
    <w:link w:val="TitleChar"/>
    <w:qFormat/>
    <w:rsid w:val="001275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1275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275A4"/>
    <w:rPr>
      <w:rFonts w:ascii="Arial" w:hAnsi="Arial"/>
      <w:sz w:val="22"/>
      <w:lang w:val="en-GB" w:eastAsia="ja-JP" w:bidi="ar-SA"/>
    </w:rPr>
  </w:style>
  <w:style w:type="paragraph" w:styleId="Date">
    <w:name w:val="Date"/>
    <w:basedOn w:val="Normal"/>
    <w:next w:val="Normal"/>
    <w:link w:val="DateChar"/>
    <w:qFormat/>
    <w:rsid w:val="001275A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1275A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275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75A4"/>
    <w:rPr>
      <w:rFonts w:ascii="Arial" w:hAnsi="Arial"/>
      <w:sz w:val="24"/>
      <w:lang w:val="en-GB"/>
    </w:rPr>
  </w:style>
  <w:style w:type="paragraph" w:customStyle="1" w:styleId="AutoCorrect">
    <w:name w:val="AutoCorrect"/>
    <w:qFormat/>
    <w:rsid w:val="001275A4"/>
    <w:rPr>
      <w:rFonts w:ascii="Times New Roman" w:eastAsia="MS Mincho" w:hAnsi="Times New Roman"/>
      <w:sz w:val="24"/>
      <w:szCs w:val="24"/>
      <w:lang w:val="en-GB" w:eastAsia="ko-KR"/>
    </w:rPr>
  </w:style>
  <w:style w:type="paragraph" w:customStyle="1" w:styleId="-PAGE-">
    <w:name w:val="- PAGE -"/>
    <w:qFormat/>
    <w:rsid w:val="001275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275A4"/>
    <w:rPr>
      <w:rFonts w:ascii="Arial" w:eastAsia="Batang" w:hAnsi="Arial" w:cs="Times New Roman"/>
      <w:b/>
      <w:bCs/>
      <w:i/>
      <w:iCs/>
      <w:sz w:val="28"/>
      <w:szCs w:val="28"/>
      <w:lang w:val="en-GB" w:eastAsia="en-US" w:bidi="ar-SA"/>
    </w:rPr>
  </w:style>
  <w:style w:type="paragraph" w:customStyle="1" w:styleId="Createdby">
    <w:name w:val="Created by"/>
    <w:qFormat/>
    <w:rsid w:val="001275A4"/>
    <w:rPr>
      <w:rFonts w:ascii="Times New Roman" w:eastAsia="MS Mincho" w:hAnsi="Times New Roman"/>
      <w:sz w:val="24"/>
      <w:szCs w:val="24"/>
      <w:lang w:val="en-GB" w:eastAsia="ko-KR"/>
    </w:rPr>
  </w:style>
  <w:style w:type="paragraph" w:customStyle="1" w:styleId="Createdon">
    <w:name w:val="Created on"/>
    <w:qFormat/>
    <w:rsid w:val="001275A4"/>
    <w:rPr>
      <w:rFonts w:ascii="Times New Roman" w:eastAsia="MS Mincho" w:hAnsi="Times New Roman"/>
      <w:sz w:val="24"/>
      <w:szCs w:val="24"/>
      <w:lang w:val="en-GB" w:eastAsia="ko-KR"/>
    </w:rPr>
  </w:style>
  <w:style w:type="paragraph" w:customStyle="1" w:styleId="Lastprinted">
    <w:name w:val="Last printed"/>
    <w:qFormat/>
    <w:rsid w:val="001275A4"/>
    <w:rPr>
      <w:rFonts w:ascii="Times New Roman" w:eastAsia="MS Mincho" w:hAnsi="Times New Roman"/>
      <w:sz w:val="24"/>
      <w:szCs w:val="24"/>
      <w:lang w:val="en-GB" w:eastAsia="ko-KR"/>
    </w:rPr>
  </w:style>
  <w:style w:type="paragraph" w:customStyle="1" w:styleId="Lastsavedby">
    <w:name w:val="Last saved by"/>
    <w:qFormat/>
    <w:rsid w:val="001275A4"/>
    <w:rPr>
      <w:rFonts w:ascii="Times New Roman" w:eastAsia="MS Mincho" w:hAnsi="Times New Roman"/>
      <w:sz w:val="24"/>
      <w:szCs w:val="24"/>
      <w:lang w:val="en-GB" w:eastAsia="ko-KR"/>
    </w:rPr>
  </w:style>
  <w:style w:type="paragraph" w:customStyle="1" w:styleId="Filename">
    <w:name w:val="Filename"/>
    <w:qFormat/>
    <w:rsid w:val="001275A4"/>
    <w:rPr>
      <w:rFonts w:ascii="Times New Roman" w:eastAsia="MS Mincho" w:hAnsi="Times New Roman"/>
      <w:sz w:val="24"/>
      <w:szCs w:val="24"/>
      <w:lang w:val="en-GB" w:eastAsia="ko-KR"/>
    </w:rPr>
  </w:style>
  <w:style w:type="paragraph" w:customStyle="1" w:styleId="Filenameandpath">
    <w:name w:val="Filename and path"/>
    <w:qFormat/>
    <w:rsid w:val="001275A4"/>
    <w:rPr>
      <w:rFonts w:ascii="Times New Roman" w:eastAsia="MS Mincho" w:hAnsi="Times New Roman"/>
      <w:sz w:val="24"/>
      <w:szCs w:val="24"/>
      <w:lang w:val="en-GB" w:eastAsia="ko-KR"/>
    </w:rPr>
  </w:style>
  <w:style w:type="paragraph" w:customStyle="1" w:styleId="AuthorPageDate">
    <w:name w:val="Author  Page #  Date"/>
    <w:qFormat/>
    <w:rsid w:val="001275A4"/>
    <w:rPr>
      <w:rFonts w:ascii="Times New Roman" w:eastAsia="MS Mincho" w:hAnsi="Times New Roman"/>
      <w:sz w:val="24"/>
      <w:szCs w:val="24"/>
      <w:lang w:val="en-GB" w:eastAsia="ko-KR"/>
    </w:rPr>
  </w:style>
  <w:style w:type="paragraph" w:customStyle="1" w:styleId="ConfidentialPageDate">
    <w:name w:val="Confidential  Page #  Date"/>
    <w:qFormat/>
    <w:rsid w:val="001275A4"/>
    <w:rPr>
      <w:rFonts w:ascii="Times New Roman" w:eastAsia="MS Mincho" w:hAnsi="Times New Roman"/>
      <w:sz w:val="24"/>
      <w:szCs w:val="24"/>
      <w:lang w:val="en-GB" w:eastAsia="ko-KR"/>
    </w:rPr>
  </w:style>
  <w:style w:type="paragraph" w:customStyle="1" w:styleId="INDENT1">
    <w:name w:val="INDENT1"/>
    <w:basedOn w:val="Normal"/>
    <w:qFormat/>
    <w:rsid w:val="001275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275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275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27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275A4"/>
    <w:rPr>
      <w:b/>
      <w:bCs/>
    </w:rPr>
  </w:style>
  <w:style w:type="paragraph" w:customStyle="1" w:styleId="enumlev2">
    <w:name w:val="enumlev2"/>
    <w:basedOn w:val="Normal"/>
    <w:qFormat/>
    <w:rsid w:val="00127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275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275A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275A4"/>
    <w:rPr>
      <w:rFonts w:ascii="Times New Roman" w:eastAsia="Batang" w:hAnsi="Times New Roman"/>
      <w:lang w:val="en-GB" w:eastAsia="en-US"/>
    </w:rPr>
  </w:style>
  <w:style w:type="table" w:customStyle="1" w:styleId="TableGrid1">
    <w:name w:val="Table Grid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275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275A4"/>
    <w:rPr>
      <w:rFonts w:ascii="Times New Roman" w:eastAsia="SimSun" w:hAnsi="Times New Roman"/>
      <w:sz w:val="24"/>
      <w:szCs w:val="24"/>
      <w:lang w:val="en-GB" w:eastAsia="ko-KR"/>
    </w:rPr>
  </w:style>
  <w:style w:type="paragraph" w:customStyle="1" w:styleId="ATC">
    <w:name w:val="ATC"/>
    <w:basedOn w:val="Normal"/>
    <w:qFormat/>
    <w:rsid w:val="001275A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275A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1275A4"/>
    <w:pPr>
      <w:tabs>
        <w:tab w:val="center" w:pos="4820"/>
        <w:tab w:val="right" w:pos="9640"/>
      </w:tabs>
    </w:pPr>
    <w:rPr>
      <w:rFonts w:eastAsia="SimSun"/>
      <w:lang w:eastAsia="ja-JP"/>
    </w:rPr>
  </w:style>
  <w:style w:type="paragraph" w:customStyle="1" w:styleId="Separation">
    <w:name w:val="Separation"/>
    <w:basedOn w:val="Heading1"/>
    <w:next w:val="Normal"/>
    <w:qFormat/>
    <w:rsid w:val="001275A4"/>
    <w:pPr>
      <w:pBdr>
        <w:top w:val="none" w:sz="0" w:space="0" w:color="auto"/>
      </w:pBdr>
    </w:pPr>
    <w:rPr>
      <w:rFonts w:eastAsia="MS Mincho"/>
      <w:b/>
      <w:color w:val="0000FF"/>
      <w:szCs w:val="36"/>
      <w:lang w:eastAsia="ja-JP"/>
    </w:rPr>
  </w:style>
  <w:style w:type="paragraph" w:customStyle="1" w:styleId="TaOC">
    <w:name w:val="TaOC"/>
    <w:basedOn w:val="TAC"/>
    <w:qFormat/>
    <w:rsid w:val="001275A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275A4"/>
    <w:rPr>
      <w:rFonts w:ascii="Arial" w:hAnsi="Arial"/>
      <w:lang w:val="en-GB" w:eastAsia="en-US" w:bidi="ar-SA"/>
    </w:rPr>
  </w:style>
  <w:style w:type="table" w:customStyle="1" w:styleId="Tabellengitternetz1">
    <w:name w:val="Tabellengitternetz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275A4"/>
    <w:pPr>
      <w:tabs>
        <w:tab w:val="num" w:pos="928"/>
      </w:tabs>
      <w:ind w:left="928" w:hanging="360"/>
    </w:pPr>
    <w:rPr>
      <w:rFonts w:eastAsia="Batang"/>
    </w:rPr>
  </w:style>
  <w:style w:type="table" w:customStyle="1" w:styleId="TableGrid2">
    <w:name w:val="Table Grid2"/>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75A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275A4"/>
    <w:pPr>
      <w:keepNext w:val="0"/>
      <w:keepLines w:val="0"/>
      <w:spacing w:before="240"/>
      <w:ind w:left="0" w:firstLine="0"/>
    </w:pPr>
    <w:rPr>
      <w:rFonts w:eastAsia="MS Mincho"/>
      <w:bCs/>
    </w:rPr>
  </w:style>
  <w:style w:type="table" w:customStyle="1" w:styleId="TableGrid3">
    <w:name w:val="Table Grid3"/>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275A4"/>
    <w:rPr>
      <w:rFonts w:ascii="Tahoma" w:eastAsia="MS Mincho" w:hAnsi="Tahoma" w:cs="Tahoma"/>
      <w:sz w:val="16"/>
      <w:szCs w:val="16"/>
    </w:rPr>
  </w:style>
  <w:style w:type="paragraph" w:customStyle="1" w:styleId="JK-text-simpledoc">
    <w:name w:val="JK - text - simple doc"/>
    <w:basedOn w:val="BodyText"/>
    <w:autoRedefine/>
    <w:qFormat/>
    <w:rsid w:val="001275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275A4"/>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275A4"/>
    <w:rPr>
      <w:rFonts w:ascii="Tahoma" w:eastAsia="MS Mincho" w:hAnsi="Tahoma" w:cs="Tahoma"/>
      <w:sz w:val="16"/>
      <w:szCs w:val="16"/>
    </w:rPr>
  </w:style>
  <w:style w:type="paragraph" w:customStyle="1" w:styleId="ZchnZchn">
    <w:name w:val="Zchn Zchn"/>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75A4"/>
    <w:rPr>
      <w:rFonts w:ascii="Arial" w:hAnsi="Arial"/>
      <w:b/>
      <w:noProof/>
      <w:sz w:val="18"/>
      <w:lang w:val="en-GB" w:eastAsia="en-US" w:bidi="ar-SA"/>
    </w:rPr>
  </w:style>
  <w:style w:type="paragraph" w:customStyle="1" w:styleId="20">
    <w:name w:val="吹き出し2"/>
    <w:basedOn w:val="Normal"/>
    <w:semiHidden/>
    <w:qFormat/>
    <w:rsid w:val="001275A4"/>
    <w:rPr>
      <w:rFonts w:ascii="Tahoma" w:eastAsia="MS Mincho" w:hAnsi="Tahoma" w:cs="Tahoma"/>
      <w:sz w:val="16"/>
      <w:szCs w:val="16"/>
    </w:rPr>
  </w:style>
  <w:style w:type="paragraph" w:customStyle="1" w:styleId="Note">
    <w:name w:val="Note"/>
    <w:basedOn w:val="B10"/>
    <w:qFormat/>
    <w:rsid w:val="001275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275A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27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7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7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75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75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27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275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275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275A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75A4"/>
    <w:rPr>
      <w:rFonts w:ascii="Arial" w:hAnsi="Arial"/>
      <w:sz w:val="36"/>
      <w:lang w:val="en-GB" w:eastAsia="en-US" w:bidi="ar-SA"/>
    </w:rPr>
  </w:style>
  <w:style w:type="paragraph" w:customStyle="1" w:styleId="TableTitle">
    <w:name w:val="TableTitle"/>
    <w:basedOn w:val="BodyText2"/>
    <w:next w:val="BodyText2"/>
    <w:qFormat/>
    <w:rsid w:val="001275A4"/>
    <w:pPr>
      <w:keepNext/>
      <w:keepLines/>
      <w:spacing w:after="60"/>
      <w:ind w:left="210"/>
      <w:jc w:val="center"/>
    </w:pPr>
    <w:rPr>
      <w:b/>
      <w:i w:val="0"/>
      <w:lang w:eastAsia="en-GB"/>
    </w:rPr>
  </w:style>
  <w:style w:type="paragraph" w:customStyle="1" w:styleId="TableofFigures1">
    <w:name w:val="Table of Figures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7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75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27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275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75A4"/>
    <w:rPr>
      <w:rFonts w:ascii="Arial" w:hAnsi="Arial"/>
      <w:sz w:val="28"/>
      <w:lang w:val="en-GB" w:eastAsia="en-US" w:bidi="ar-SA"/>
    </w:rPr>
  </w:style>
  <w:style w:type="paragraph" w:customStyle="1" w:styleId="Heading3Underrubrik2H3">
    <w:name w:val="Heading 3.Underrubrik2.H3"/>
    <w:basedOn w:val="Heading2Head2A2"/>
    <w:next w:val="Normal"/>
    <w:qFormat/>
    <w:rsid w:val="001275A4"/>
    <w:pPr>
      <w:spacing w:before="120"/>
      <w:outlineLvl w:val="2"/>
    </w:pPr>
    <w:rPr>
      <w:sz w:val="28"/>
    </w:rPr>
  </w:style>
  <w:style w:type="paragraph" w:customStyle="1" w:styleId="Heading2Head2A2">
    <w:name w:val="Heading 2.Head2A.2"/>
    <w:basedOn w:val="Heading1"/>
    <w:next w:val="Normal"/>
    <w:qFormat/>
    <w:rsid w:val="001275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275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27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7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275A4"/>
    <w:pPr>
      <w:ind w:left="244" w:hanging="244"/>
    </w:pPr>
    <w:rPr>
      <w:rFonts w:ascii="Arial" w:eastAsia="SimSun" w:hAnsi="Arial"/>
      <w:noProof/>
      <w:color w:val="000000"/>
      <w:lang w:val="en-GB" w:eastAsia="en-US"/>
    </w:rPr>
  </w:style>
  <w:style w:type="paragraph" w:customStyle="1" w:styleId="Bullets">
    <w:name w:val="Bullets"/>
    <w:basedOn w:val="BodyText"/>
    <w:qFormat/>
    <w:rsid w:val="001275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1275A4"/>
    <w:pPr>
      <w:spacing w:after="220"/>
      <w:ind w:left="1298"/>
    </w:pPr>
    <w:rPr>
      <w:rFonts w:ascii="Arial" w:eastAsia="SimSun" w:hAnsi="Arial"/>
      <w:lang w:val="en-US" w:eastAsia="en-GB"/>
    </w:rPr>
  </w:style>
  <w:style w:type="numbering" w:customStyle="1" w:styleId="13">
    <w:name w:val="无列表1"/>
    <w:next w:val="NoList"/>
    <w:semiHidden/>
    <w:rsid w:val="001275A4"/>
  </w:style>
  <w:style w:type="paragraph" w:customStyle="1" w:styleId="berschrift2Head2A2">
    <w:name w:val="Überschrift 2.Head2A.2"/>
    <w:basedOn w:val="Heading1"/>
    <w:next w:val="Normal"/>
    <w:qFormat/>
    <w:rsid w:val="001275A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275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275A4"/>
    <w:rPr>
      <w:rFonts w:eastAsia="MS Mincho"/>
      <w:kern w:val="2"/>
    </w:rPr>
  </w:style>
  <w:style w:type="character" w:customStyle="1" w:styleId="StyleTACChar">
    <w:name w:val="Style TAC + Char"/>
    <w:link w:val="StyleTAC"/>
    <w:qFormat/>
    <w:rsid w:val="001275A4"/>
    <w:rPr>
      <w:rFonts w:ascii="Arial" w:eastAsia="MS Mincho" w:hAnsi="Arial"/>
      <w:kern w:val="2"/>
      <w:sz w:val="18"/>
      <w:lang w:val="en-GB" w:eastAsia="en-US"/>
    </w:rPr>
  </w:style>
  <w:style w:type="character" w:customStyle="1" w:styleId="CharChar29">
    <w:name w:val="Char Char29"/>
    <w:qFormat/>
    <w:rsid w:val="001275A4"/>
    <w:rPr>
      <w:rFonts w:ascii="Arial" w:hAnsi="Arial"/>
      <w:sz w:val="36"/>
      <w:lang w:val="en-GB" w:eastAsia="en-US" w:bidi="ar-SA"/>
    </w:rPr>
  </w:style>
  <w:style w:type="character" w:customStyle="1" w:styleId="CharChar28">
    <w:name w:val="Char Char28"/>
    <w:qFormat/>
    <w:rsid w:val="001275A4"/>
    <w:rPr>
      <w:rFonts w:ascii="Arial" w:hAnsi="Arial"/>
      <w:sz w:val="32"/>
      <w:lang w:val="en-GB"/>
    </w:rPr>
  </w:style>
  <w:style w:type="paragraph" w:customStyle="1" w:styleId="berschrift3h3H3Underrubrik2">
    <w:name w:val="Überschrift 3.h3.H3.Underrubrik2"/>
    <w:basedOn w:val="Heading2"/>
    <w:next w:val="Normal"/>
    <w:qFormat/>
    <w:rsid w:val="001275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75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275A4"/>
    <w:rPr>
      <w:rFonts w:ascii="Arial" w:hAnsi="Arial"/>
      <w:sz w:val="22"/>
      <w:lang w:val="en-GB" w:eastAsia="en-GB" w:bidi="ar-SA"/>
    </w:rPr>
  </w:style>
  <w:style w:type="character" w:customStyle="1" w:styleId="Heading7Char">
    <w:name w:val="Heading 7 Char"/>
    <w:link w:val="Heading7"/>
    <w:qFormat/>
    <w:rsid w:val="001275A4"/>
    <w:rPr>
      <w:rFonts w:ascii="Arial" w:hAnsi="Arial"/>
      <w:lang w:val="en-GB" w:eastAsia="en-US"/>
    </w:rPr>
  </w:style>
  <w:style w:type="character" w:customStyle="1" w:styleId="Heading8Char">
    <w:name w:val="Heading 8 Char"/>
    <w:link w:val="Heading8"/>
    <w:qFormat/>
    <w:rsid w:val="001275A4"/>
    <w:rPr>
      <w:rFonts w:ascii="Arial" w:hAnsi="Arial"/>
      <w:sz w:val="36"/>
      <w:lang w:val="en-GB" w:eastAsia="en-US"/>
    </w:rPr>
  </w:style>
  <w:style w:type="character" w:customStyle="1" w:styleId="Heading9Char">
    <w:name w:val="Heading 9 Char"/>
    <w:link w:val="Heading9"/>
    <w:qFormat/>
    <w:rsid w:val="001275A4"/>
    <w:rPr>
      <w:rFonts w:ascii="Arial" w:hAnsi="Arial"/>
      <w:sz w:val="36"/>
      <w:lang w:val="en-GB" w:eastAsia="en-US"/>
    </w:rPr>
  </w:style>
  <w:style w:type="character" w:customStyle="1" w:styleId="FooterChar">
    <w:name w:val="Footer Char"/>
    <w:aliases w:val="footer odd Char,footer Char,fo Char,pie de página Char"/>
    <w:link w:val="Footer"/>
    <w:qFormat/>
    <w:rsid w:val="001275A4"/>
    <w:rPr>
      <w:rFonts w:ascii="Arial" w:hAnsi="Arial"/>
      <w:b/>
      <w:i/>
      <w:noProof/>
      <w:sz w:val="18"/>
      <w:lang w:val="en-GB" w:eastAsia="en-US"/>
    </w:rPr>
  </w:style>
  <w:style w:type="paragraph" w:customStyle="1" w:styleId="5">
    <w:name w:val="吹き出し5"/>
    <w:basedOn w:val="Normal"/>
    <w:semiHidden/>
    <w:qFormat/>
    <w:rsid w:val="001275A4"/>
    <w:rPr>
      <w:rFonts w:ascii="Tahoma" w:eastAsia="MS Mincho" w:hAnsi="Tahoma" w:cs="Tahoma"/>
      <w:sz w:val="16"/>
      <w:szCs w:val="16"/>
    </w:rPr>
  </w:style>
  <w:style w:type="character" w:customStyle="1" w:styleId="B1Zchn">
    <w:name w:val="B1 Zchn"/>
    <w:qFormat/>
    <w:rsid w:val="001275A4"/>
    <w:rPr>
      <w:rFonts w:ascii="Times New Roman" w:hAnsi="Times New Roman"/>
      <w:lang w:val="en-GB"/>
    </w:rPr>
  </w:style>
  <w:style w:type="paragraph" w:customStyle="1" w:styleId="Reference">
    <w:name w:val="Reference"/>
    <w:basedOn w:val="Normal"/>
    <w:qFormat/>
    <w:rsid w:val="001275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275A4"/>
    <w:rPr>
      <w:rFonts w:ascii="Times New Roman" w:eastAsia="Times New Roman" w:hAnsi="Times New Roman"/>
      <w:lang w:val="en-GB" w:eastAsia="ja-JP"/>
    </w:rPr>
  </w:style>
  <w:style w:type="paragraph" w:customStyle="1" w:styleId="CharCharCharCharChar2">
    <w:name w:val="Char Char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75A4"/>
    <w:rPr>
      <w:lang w:val="en-GB" w:eastAsia="ja-JP" w:bidi="ar-SA"/>
    </w:rPr>
  </w:style>
  <w:style w:type="character" w:customStyle="1" w:styleId="CharChar42">
    <w:name w:val="Char Char42"/>
    <w:qFormat/>
    <w:rsid w:val="001275A4"/>
    <w:rPr>
      <w:rFonts w:ascii="Courier New" w:hAnsi="Courier New" w:cs="Courier New" w:hint="default"/>
      <w:lang w:val="nb-NO" w:eastAsia="ja-JP" w:bidi="ar-SA"/>
    </w:rPr>
  </w:style>
  <w:style w:type="character" w:customStyle="1" w:styleId="CharChar72">
    <w:name w:val="Char Char72"/>
    <w:semiHidden/>
    <w:qFormat/>
    <w:rsid w:val="001275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275A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1275A4"/>
    <w:rPr>
      <w:rFonts w:ascii="Times New Roman" w:hAnsi="Times New Roman" w:cs="Times New Roman" w:hint="default"/>
      <w:lang w:val="en-GB" w:eastAsia="en-US"/>
    </w:rPr>
  </w:style>
  <w:style w:type="character" w:customStyle="1" w:styleId="CharChar92">
    <w:name w:val="Char Char92"/>
    <w:semiHidden/>
    <w:qFormat/>
    <w:rsid w:val="001275A4"/>
    <w:rPr>
      <w:rFonts w:ascii="Tahoma" w:hAnsi="Tahoma" w:cs="Tahoma" w:hint="default"/>
      <w:sz w:val="16"/>
      <w:szCs w:val="16"/>
      <w:lang w:val="en-GB" w:eastAsia="en-US"/>
    </w:rPr>
  </w:style>
  <w:style w:type="character" w:customStyle="1" w:styleId="CharChar82">
    <w:name w:val="Char Char82"/>
    <w:semiHidden/>
    <w:qFormat/>
    <w:rsid w:val="001275A4"/>
    <w:rPr>
      <w:rFonts w:ascii="Times New Roman" w:hAnsi="Times New Roman" w:cs="Times New Roman" w:hint="default"/>
      <w:b/>
      <w:bCs/>
      <w:lang w:val="en-GB" w:eastAsia="en-US"/>
    </w:rPr>
  </w:style>
  <w:style w:type="character" w:customStyle="1" w:styleId="CharChar292">
    <w:name w:val="Char Char292"/>
    <w:qFormat/>
    <w:rsid w:val="001275A4"/>
    <w:rPr>
      <w:rFonts w:ascii="Arial" w:hAnsi="Arial" w:cs="Arial" w:hint="default"/>
      <w:sz w:val="36"/>
      <w:lang w:val="en-GB" w:eastAsia="en-US" w:bidi="ar-SA"/>
    </w:rPr>
  </w:style>
  <w:style w:type="character" w:customStyle="1" w:styleId="CharChar282">
    <w:name w:val="Char Char282"/>
    <w:qFormat/>
    <w:rsid w:val="001275A4"/>
    <w:rPr>
      <w:rFonts w:ascii="Arial" w:hAnsi="Arial" w:cs="Arial" w:hint="default"/>
      <w:sz w:val="32"/>
      <w:lang w:val="en-GB"/>
    </w:rPr>
  </w:style>
  <w:style w:type="character" w:customStyle="1" w:styleId="GuidanceChar">
    <w:name w:val="Guidance Char"/>
    <w:link w:val="Guidance"/>
    <w:qFormat/>
    <w:rsid w:val="001275A4"/>
    <w:rPr>
      <w:rFonts w:ascii="Times New Roman" w:hAnsi="Times New Roman"/>
      <w:i/>
      <w:color w:val="0000FF"/>
      <w:lang w:val="en-GB" w:eastAsia="en-US"/>
    </w:rPr>
  </w:style>
  <w:style w:type="character" w:customStyle="1" w:styleId="msoins00">
    <w:name w:val="msoins0"/>
    <w:qFormat/>
    <w:rsid w:val="001275A4"/>
  </w:style>
  <w:style w:type="character" w:customStyle="1" w:styleId="B3Char">
    <w:name w:val="B3 Char"/>
    <w:link w:val="B30"/>
    <w:qFormat/>
    <w:rsid w:val="001275A4"/>
    <w:rPr>
      <w:rFonts w:ascii="Times New Roman" w:hAnsi="Times New Roman"/>
      <w:lang w:val="en-GB" w:eastAsia="en-US"/>
    </w:rPr>
  </w:style>
  <w:style w:type="paragraph" w:customStyle="1" w:styleId="CharChar24">
    <w:name w:val="Char Char24"/>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275A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275A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275A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275A4"/>
    <w:rPr>
      <w:rFonts w:ascii="Times New Roman" w:eastAsia="Yu Mincho" w:hAnsi="Times New Roman"/>
      <w:lang w:val="en-GB" w:eastAsia="en-US"/>
    </w:rPr>
  </w:style>
  <w:style w:type="paragraph" w:customStyle="1" w:styleId="MotorolaResponse1">
    <w:name w:val="Motorola Response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27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275A4"/>
    <w:rPr>
      <w:rFonts w:ascii="Times New Roman" w:eastAsia="Batang" w:hAnsi="Times New Roman"/>
      <w:sz w:val="24"/>
      <w:lang w:eastAsia="en-US"/>
    </w:rPr>
  </w:style>
  <w:style w:type="paragraph" w:customStyle="1" w:styleId="FBCharCharCharChar1">
    <w:name w:val="FB Char Char Char Char1"/>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275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275A4"/>
    <w:rPr>
      <w:rFonts w:ascii="Arial" w:eastAsia="Arial" w:hAnsi="Arial"/>
      <w:sz w:val="28"/>
      <w:lang w:val="en-GB" w:eastAsia="en-US"/>
    </w:rPr>
  </w:style>
  <w:style w:type="paragraph" w:customStyle="1" w:styleId="a">
    <w:name w:val="表格题注"/>
    <w:next w:val="Normal"/>
    <w:qFormat/>
    <w:rsid w:val="001275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275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275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275A4"/>
    <w:rPr>
      <w:vanish w:val="0"/>
      <w:color w:val="FF0000"/>
      <w:lang w:eastAsia="en-US"/>
    </w:rPr>
  </w:style>
  <w:style w:type="character" w:customStyle="1" w:styleId="ZchnZchn52">
    <w:name w:val="Zchn Zchn52"/>
    <w:qFormat/>
    <w:rsid w:val="001275A4"/>
    <w:rPr>
      <w:rFonts w:ascii="Courier New" w:eastAsia="Batang" w:hAnsi="Courier New"/>
      <w:lang w:val="nb-NO" w:eastAsia="en-US" w:bidi="ar-SA"/>
    </w:rPr>
  </w:style>
  <w:style w:type="character" w:customStyle="1" w:styleId="ListChar">
    <w:name w:val="List Char"/>
    <w:link w:val="List"/>
    <w:qFormat/>
    <w:rsid w:val="001275A4"/>
    <w:rPr>
      <w:rFonts w:ascii="Times New Roman" w:hAnsi="Times New Roman"/>
      <w:lang w:val="en-GB" w:eastAsia="en-US"/>
    </w:rPr>
  </w:style>
  <w:style w:type="character" w:customStyle="1" w:styleId="List2Char">
    <w:name w:val="List 2 Char"/>
    <w:link w:val="List2"/>
    <w:qFormat/>
    <w:rsid w:val="001275A4"/>
    <w:rPr>
      <w:rFonts w:ascii="Times New Roman" w:hAnsi="Times New Roman"/>
      <w:lang w:val="en-GB" w:eastAsia="en-US"/>
    </w:rPr>
  </w:style>
  <w:style w:type="character" w:customStyle="1" w:styleId="ListBullet3Char">
    <w:name w:val="List Bullet 3 Char"/>
    <w:link w:val="ListBullet3"/>
    <w:qFormat/>
    <w:rsid w:val="001275A4"/>
    <w:rPr>
      <w:rFonts w:ascii="Times New Roman" w:hAnsi="Times New Roman"/>
      <w:lang w:val="en-GB" w:eastAsia="en-US"/>
    </w:rPr>
  </w:style>
  <w:style w:type="character" w:customStyle="1" w:styleId="ListBullet2Char">
    <w:name w:val="List Bullet 2 Char"/>
    <w:link w:val="ListBullet2"/>
    <w:qFormat/>
    <w:rsid w:val="001275A4"/>
    <w:rPr>
      <w:rFonts w:ascii="Times New Roman" w:hAnsi="Times New Roman"/>
      <w:lang w:val="en-GB" w:eastAsia="en-US"/>
    </w:rPr>
  </w:style>
  <w:style w:type="character" w:customStyle="1" w:styleId="ListBulletChar">
    <w:name w:val="List Bullet Char"/>
    <w:link w:val="ListBullet"/>
    <w:qFormat/>
    <w:rsid w:val="001275A4"/>
    <w:rPr>
      <w:rFonts w:ascii="Times New Roman" w:hAnsi="Times New Roman"/>
      <w:lang w:val="en-GB" w:eastAsia="en-US"/>
    </w:rPr>
  </w:style>
  <w:style w:type="character" w:customStyle="1" w:styleId="1Char0">
    <w:name w:val="样式1 Char"/>
    <w:link w:val="1"/>
    <w:qFormat/>
    <w:rsid w:val="001275A4"/>
    <w:rPr>
      <w:rFonts w:ascii="Arial" w:hAnsi="Arial"/>
      <w:sz w:val="18"/>
      <w:lang w:val="en-GB" w:eastAsia="ja-JP"/>
    </w:rPr>
  </w:style>
  <w:style w:type="character" w:customStyle="1" w:styleId="superscript">
    <w:name w:val="superscript"/>
    <w:qFormat/>
    <w:rsid w:val="001275A4"/>
    <w:rPr>
      <w:rFonts w:ascii="Bookman" w:hAnsi="Bookman"/>
      <w:position w:val="6"/>
      <w:sz w:val="18"/>
    </w:rPr>
  </w:style>
  <w:style w:type="character" w:customStyle="1" w:styleId="NOChar1">
    <w:name w:val="NO Char1"/>
    <w:qFormat/>
    <w:rsid w:val="001275A4"/>
    <w:rPr>
      <w:rFonts w:eastAsia="MS Mincho"/>
      <w:lang w:val="en-GB" w:eastAsia="en-US" w:bidi="ar-SA"/>
    </w:rPr>
  </w:style>
  <w:style w:type="paragraph" w:customStyle="1" w:styleId="textintend1">
    <w:name w:val="text intend 1"/>
    <w:basedOn w:val="text"/>
    <w:qFormat/>
    <w:rsid w:val="001275A4"/>
    <w:pPr>
      <w:widowControl/>
      <w:tabs>
        <w:tab w:val="left" w:pos="992"/>
      </w:tabs>
      <w:spacing w:after="120"/>
      <w:ind w:left="992" w:hanging="425"/>
    </w:pPr>
    <w:rPr>
      <w:rFonts w:eastAsia="MS Mincho"/>
      <w:lang w:val="en-US"/>
    </w:rPr>
  </w:style>
  <w:style w:type="paragraph" w:customStyle="1" w:styleId="TabList">
    <w:name w:val="TabList"/>
    <w:basedOn w:val="Normal"/>
    <w:qFormat/>
    <w:rsid w:val="001275A4"/>
    <w:pPr>
      <w:tabs>
        <w:tab w:val="left" w:pos="1134"/>
      </w:tabs>
      <w:spacing w:after="0"/>
    </w:pPr>
    <w:rPr>
      <w:rFonts w:eastAsia="MS Mincho"/>
    </w:rPr>
  </w:style>
  <w:style w:type="character" w:customStyle="1" w:styleId="BodyText2Char1">
    <w:name w:val="Body Text 2 Char1"/>
    <w:qFormat/>
    <w:rsid w:val="001275A4"/>
    <w:rPr>
      <w:lang w:val="en-GB"/>
    </w:rPr>
  </w:style>
  <w:style w:type="character" w:customStyle="1" w:styleId="EndnoteTextChar1">
    <w:name w:val="Endnote Text Char1"/>
    <w:qFormat/>
    <w:rsid w:val="001275A4"/>
    <w:rPr>
      <w:lang w:val="en-GB"/>
    </w:rPr>
  </w:style>
  <w:style w:type="character" w:customStyle="1" w:styleId="TitleChar1">
    <w:name w:val="Title Char1"/>
    <w:qFormat/>
    <w:rsid w:val="001275A4"/>
    <w:rPr>
      <w:rFonts w:ascii="Cambria" w:eastAsia="Times New Roman" w:hAnsi="Cambria" w:cs="Times New Roman"/>
      <w:b/>
      <w:bCs/>
      <w:kern w:val="28"/>
      <w:sz w:val="32"/>
      <w:szCs w:val="32"/>
      <w:lang w:val="en-GB"/>
    </w:rPr>
  </w:style>
  <w:style w:type="paragraph" w:customStyle="1" w:styleId="textintend2">
    <w:name w:val="text intend 2"/>
    <w:basedOn w:val="text"/>
    <w:qFormat/>
    <w:rsid w:val="001275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275A4"/>
    <w:rPr>
      <w:lang w:val="en-GB"/>
    </w:rPr>
  </w:style>
  <w:style w:type="character" w:customStyle="1" w:styleId="BodyTextIndentChar1">
    <w:name w:val="Body Text Indent Char1"/>
    <w:qFormat/>
    <w:rsid w:val="001275A4"/>
    <w:rPr>
      <w:lang w:val="en-GB"/>
    </w:rPr>
  </w:style>
  <w:style w:type="character" w:customStyle="1" w:styleId="BodyText3Char1">
    <w:name w:val="Body Text 3 Char1"/>
    <w:qFormat/>
    <w:rsid w:val="001275A4"/>
    <w:rPr>
      <w:sz w:val="16"/>
      <w:szCs w:val="16"/>
      <w:lang w:val="en-GB"/>
    </w:rPr>
  </w:style>
  <w:style w:type="paragraph" w:customStyle="1" w:styleId="text">
    <w:name w:val="text"/>
    <w:basedOn w:val="Normal"/>
    <w:qFormat/>
    <w:rsid w:val="001275A4"/>
    <w:pPr>
      <w:widowControl w:val="0"/>
      <w:spacing w:after="240"/>
      <w:jc w:val="both"/>
    </w:pPr>
    <w:rPr>
      <w:rFonts w:eastAsia="SimSun"/>
      <w:sz w:val="24"/>
      <w:lang w:val="en-AU"/>
    </w:rPr>
  </w:style>
  <w:style w:type="paragraph" w:customStyle="1" w:styleId="berschrift1H1">
    <w:name w:val="Überschrift 1.H1"/>
    <w:basedOn w:val="Normal"/>
    <w:next w:val="Normal"/>
    <w:qFormat/>
    <w:rsid w:val="001275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275A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275A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275A4"/>
    <w:pPr>
      <w:spacing w:after="240"/>
      <w:jc w:val="both"/>
    </w:pPr>
    <w:rPr>
      <w:rFonts w:ascii="Helvetica" w:eastAsia="SimSun" w:hAnsi="Helvetica"/>
    </w:rPr>
  </w:style>
  <w:style w:type="paragraph" w:customStyle="1" w:styleId="List1">
    <w:name w:val="List1"/>
    <w:basedOn w:val="Normal"/>
    <w:qFormat/>
    <w:rsid w:val="001275A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275A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275A4"/>
    <w:pPr>
      <w:spacing w:before="120" w:after="0"/>
      <w:jc w:val="both"/>
    </w:pPr>
    <w:rPr>
      <w:rFonts w:eastAsia="SimSun"/>
      <w:lang w:val="en-US"/>
    </w:rPr>
  </w:style>
  <w:style w:type="paragraph" w:customStyle="1" w:styleId="centered">
    <w:name w:val="centered"/>
    <w:basedOn w:val="Normal"/>
    <w:qFormat/>
    <w:rsid w:val="001275A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275A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75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275A4"/>
    <w:rPr>
      <w:rFonts w:ascii="Times New Roman" w:eastAsia="Batang" w:hAnsi="Times New Roman"/>
      <w:lang w:val="en-GB" w:eastAsia="en-US"/>
    </w:rPr>
  </w:style>
  <w:style w:type="paragraph" w:customStyle="1" w:styleId="TOC911">
    <w:name w:val="TOC 911"/>
    <w:basedOn w:val="TOC8"/>
    <w:qFormat/>
    <w:rsid w:val="001275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275A4"/>
  </w:style>
  <w:style w:type="paragraph" w:customStyle="1" w:styleId="81">
    <w:name w:val="表 (赤)  81"/>
    <w:basedOn w:val="Normal"/>
    <w:uiPriority w:val="34"/>
    <w:qFormat/>
    <w:rsid w:val="001275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275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75A4"/>
    <w:rPr>
      <w:rFonts w:ascii="Times New Roman" w:eastAsia="SimSun" w:hAnsi="Times New Roman"/>
      <w:lang w:val="en-GB" w:eastAsia="en-US"/>
    </w:rPr>
  </w:style>
  <w:style w:type="character" w:styleId="PlaceholderText">
    <w:name w:val="Placeholder Text"/>
    <w:uiPriority w:val="99"/>
    <w:unhideWhenUsed/>
    <w:qFormat/>
    <w:rsid w:val="001275A4"/>
    <w:rPr>
      <w:color w:val="808080"/>
    </w:rPr>
  </w:style>
  <w:style w:type="paragraph" w:customStyle="1" w:styleId="LGTdoc">
    <w:name w:val="LGTdoc_본문"/>
    <w:basedOn w:val="Normal"/>
    <w:qFormat/>
    <w:rsid w:val="001275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75A4"/>
    <w:pPr>
      <w:spacing w:after="240"/>
      <w:jc w:val="both"/>
    </w:pPr>
    <w:rPr>
      <w:rFonts w:ascii="Arial" w:eastAsia="SimSun" w:hAnsi="Arial"/>
      <w:szCs w:val="24"/>
    </w:rPr>
  </w:style>
  <w:style w:type="paragraph" w:customStyle="1" w:styleId="ECCFootnote">
    <w:name w:val="ECC Footnote"/>
    <w:basedOn w:val="Normal"/>
    <w:autoRedefine/>
    <w:uiPriority w:val="99"/>
    <w:qFormat/>
    <w:rsid w:val="001275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275A4"/>
    <w:rPr>
      <w:rFonts w:ascii="Arial" w:eastAsia="SimSun" w:hAnsi="Arial"/>
      <w:szCs w:val="24"/>
      <w:lang w:val="en-GB" w:eastAsia="en-US"/>
    </w:rPr>
  </w:style>
  <w:style w:type="paragraph" w:customStyle="1" w:styleId="Text1">
    <w:name w:val="Text 1"/>
    <w:basedOn w:val="Normal"/>
    <w:qFormat/>
    <w:rsid w:val="001275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275A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275A4"/>
  </w:style>
  <w:style w:type="paragraph" w:customStyle="1" w:styleId="cita">
    <w:name w:val="cita"/>
    <w:basedOn w:val="Normal"/>
    <w:qFormat/>
    <w:rsid w:val="001275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275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275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275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275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275A4"/>
    <w:rPr>
      <w:vanish w:val="0"/>
      <w:webHidden w:val="0"/>
      <w:color w:val="000000"/>
      <w:specVanish w:val="0"/>
    </w:rPr>
  </w:style>
  <w:style w:type="paragraph" w:customStyle="1" w:styleId="Equation">
    <w:name w:val="Equation"/>
    <w:basedOn w:val="Normal"/>
    <w:next w:val="Normal"/>
    <w:link w:val="EquationChar"/>
    <w:qFormat/>
    <w:rsid w:val="001275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275A4"/>
    <w:rPr>
      <w:rFonts w:ascii="Times New Roman" w:eastAsia="SimSun" w:hAnsi="Times New Roman"/>
      <w:sz w:val="22"/>
      <w:szCs w:val="22"/>
      <w:lang w:val="en-GB" w:eastAsia="en-US"/>
    </w:rPr>
  </w:style>
  <w:style w:type="character" w:customStyle="1" w:styleId="apple-converted-space">
    <w:name w:val="apple-converted-space"/>
    <w:qFormat/>
    <w:rsid w:val="001275A4"/>
  </w:style>
  <w:style w:type="character" w:customStyle="1" w:styleId="shorttext">
    <w:name w:val="short_text"/>
    <w:qFormat/>
    <w:rsid w:val="001275A4"/>
  </w:style>
  <w:style w:type="character" w:styleId="SubtleReference">
    <w:name w:val="Subtle Reference"/>
    <w:uiPriority w:val="31"/>
    <w:qFormat/>
    <w:rsid w:val="001275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75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75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75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75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275A4"/>
    <w:rPr>
      <w:rFonts w:ascii="Yu Gothic Light" w:eastAsia="Yu Gothic Light" w:hAnsi="Yu Gothic Light" w:cs="Times New Roman"/>
      <w:lang w:val="en-GB" w:eastAsia="en-US"/>
    </w:rPr>
  </w:style>
  <w:style w:type="paragraph" w:customStyle="1" w:styleId="msonormal0">
    <w:name w:val="msonormal"/>
    <w:basedOn w:val="Normal"/>
    <w:qFormat/>
    <w:rsid w:val="001275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275A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75A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75A4"/>
    <w:rPr>
      <w:rFonts w:ascii="Times New Roman" w:eastAsia="Yu Mincho" w:hAnsi="Times New Roman"/>
      <w:lang w:val="en-GB" w:eastAsia="en-US"/>
    </w:rPr>
  </w:style>
  <w:style w:type="paragraph" w:customStyle="1" w:styleId="43">
    <w:name w:val="吹き出し4"/>
    <w:basedOn w:val="Normal"/>
    <w:semiHidden/>
    <w:qFormat/>
    <w:rsid w:val="001275A4"/>
    <w:rPr>
      <w:rFonts w:ascii="Tahoma" w:eastAsia="MS Mincho" w:hAnsi="Tahoma" w:cs="Tahoma"/>
      <w:sz w:val="16"/>
      <w:szCs w:val="16"/>
    </w:rPr>
  </w:style>
  <w:style w:type="paragraph" w:customStyle="1" w:styleId="tac0">
    <w:name w:val="tac"/>
    <w:basedOn w:val="Normal"/>
    <w:uiPriority w:val="99"/>
    <w:qFormat/>
    <w:rsid w:val="001275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275A4"/>
  </w:style>
  <w:style w:type="character" w:customStyle="1" w:styleId="UnresolvedMention11">
    <w:name w:val="Unresolved Mention11"/>
    <w:uiPriority w:val="99"/>
    <w:semiHidden/>
    <w:unhideWhenUsed/>
    <w:qFormat/>
    <w:rsid w:val="001275A4"/>
    <w:rPr>
      <w:color w:val="808080"/>
      <w:shd w:val="clear" w:color="auto" w:fill="E6E6E6"/>
    </w:rPr>
  </w:style>
  <w:style w:type="table" w:customStyle="1" w:styleId="TableGrid4">
    <w:name w:val="Table Grid4"/>
    <w:basedOn w:val="TableNormal"/>
    <w:next w:val="TableGrid"/>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75A4"/>
  </w:style>
  <w:style w:type="table" w:customStyle="1" w:styleId="311">
    <w:name w:val="网格型3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75A4"/>
  </w:style>
  <w:style w:type="table" w:customStyle="1" w:styleId="TableClassic21">
    <w:name w:val="Table Classic 21"/>
    <w:basedOn w:val="TableNormal"/>
    <w:next w:val="TableClassic2"/>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275A4"/>
    <w:rPr>
      <w:color w:val="808080"/>
      <w:shd w:val="clear" w:color="auto" w:fill="E6E6E6"/>
    </w:rPr>
  </w:style>
  <w:style w:type="paragraph" w:styleId="TOCHeading">
    <w:name w:val="TOC Heading"/>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275A4"/>
    <w:rPr>
      <w:lang w:val="en-GB" w:eastAsia="ja-JP" w:bidi="ar-SA"/>
    </w:rPr>
  </w:style>
  <w:style w:type="paragraph" w:customStyle="1" w:styleId="1Char1">
    <w:name w:val="(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275A4"/>
    <w:rPr>
      <w:rFonts w:ascii="Courier New" w:hAnsi="Courier New"/>
      <w:lang w:val="nb-NO" w:eastAsia="ja-JP" w:bidi="ar-SA"/>
    </w:rPr>
  </w:style>
  <w:style w:type="paragraph" w:customStyle="1" w:styleId="CharCharCharCharCharChar1">
    <w:name w:val="Char Char Char Char Char Char1"/>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275A4"/>
    <w:rPr>
      <w:rFonts w:ascii="Tahoma" w:hAnsi="Tahoma" w:cs="Tahoma"/>
      <w:shd w:val="clear" w:color="auto" w:fill="000080"/>
      <w:lang w:val="en-GB" w:eastAsia="en-US"/>
    </w:rPr>
  </w:style>
  <w:style w:type="character" w:customStyle="1" w:styleId="ZchnZchn51">
    <w:name w:val="Zchn Zchn51"/>
    <w:qFormat/>
    <w:rsid w:val="001275A4"/>
    <w:rPr>
      <w:rFonts w:ascii="Courier New" w:eastAsia="Batang" w:hAnsi="Courier New"/>
      <w:lang w:val="nb-NO" w:eastAsia="en-US" w:bidi="ar-SA"/>
    </w:rPr>
  </w:style>
  <w:style w:type="character" w:customStyle="1" w:styleId="CharChar101">
    <w:name w:val="Char Char101"/>
    <w:semiHidden/>
    <w:qFormat/>
    <w:rsid w:val="001275A4"/>
    <w:rPr>
      <w:rFonts w:ascii="Times New Roman" w:hAnsi="Times New Roman"/>
      <w:lang w:val="en-GB" w:eastAsia="en-US"/>
    </w:rPr>
  </w:style>
  <w:style w:type="character" w:customStyle="1" w:styleId="CharChar91">
    <w:name w:val="Char Char91"/>
    <w:semiHidden/>
    <w:qFormat/>
    <w:rsid w:val="001275A4"/>
    <w:rPr>
      <w:rFonts w:ascii="Tahoma" w:hAnsi="Tahoma" w:cs="Tahoma"/>
      <w:sz w:val="16"/>
      <w:szCs w:val="16"/>
      <w:lang w:val="en-GB" w:eastAsia="en-US"/>
    </w:rPr>
  </w:style>
  <w:style w:type="character" w:customStyle="1" w:styleId="CharChar81">
    <w:name w:val="Char Char81"/>
    <w:semiHidden/>
    <w:qFormat/>
    <w:rsid w:val="001275A4"/>
    <w:rPr>
      <w:rFonts w:ascii="Times New Roman" w:hAnsi="Times New Roman"/>
      <w:b/>
      <w:bCs/>
      <w:lang w:val="en-GB" w:eastAsia="en-US"/>
    </w:rPr>
  </w:style>
  <w:style w:type="paragraph" w:customStyle="1" w:styleId="23">
    <w:name w:val="修订2"/>
    <w:hidden/>
    <w:semiHidden/>
    <w:qFormat/>
    <w:rsid w:val="001275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275A4"/>
    <w:rPr>
      <w:rFonts w:ascii="Arial" w:hAnsi="Arial"/>
      <w:sz w:val="36"/>
      <w:lang w:val="en-GB" w:eastAsia="en-US" w:bidi="ar-SA"/>
    </w:rPr>
  </w:style>
  <w:style w:type="character" w:customStyle="1" w:styleId="CharChar281">
    <w:name w:val="Char Char281"/>
    <w:qFormat/>
    <w:rsid w:val="001275A4"/>
    <w:rPr>
      <w:rFonts w:ascii="Arial" w:hAnsi="Arial"/>
      <w:sz w:val="32"/>
      <w:lang w:val="en-GB"/>
    </w:rPr>
  </w:style>
  <w:style w:type="paragraph" w:customStyle="1" w:styleId="CharChar241">
    <w:name w:val="Char Char241"/>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275A4"/>
  </w:style>
  <w:style w:type="numbering" w:customStyle="1" w:styleId="NoList3">
    <w:name w:val="No List3"/>
    <w:next w:val="NoList"/>
    <w:uiPriority w:val="99"/>
    <w:semiHidden/>
    <w:unhideWhenUsed/>
    <w:rsid w:val="001275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75A4"/>
    <w:rPr>
      <w:rFonts w:ascii="Arial" w:hAnsi="Arial"/>
      <w:sz w:val="32"/>
      <w:lang w:val="en-GB" w:eastAsia="en-US" w:bidi="ar-SA"/>
    </w:rPr>
  </w:style>
  <w:style w:type="numbering" w:customStyle="1" w:styleId="NoList11">
    <w:name w:val="No List11"/>
    <w:next w:val="NoList"/>
    <w:uiPriority w:val="99"/>
    <w:semiHidden/>
    <w:unhideWhenUsed/>
    <w:rsid w:val="001275A4"/>
  </w:style>
  <w:style w:type="numbering" w:customStyle="1" w:styleId="NoList4">
    <w:name w:val="No List4"/>
    <w:next w:val="NoList"/>
    <w:uiPriority w:val="99"/>
    <w:semiHidden/>
    <w:unhideWhenUsed/>
    <w:rsid w:val="001275A4"/>
  </w:style>
  <w:style w:type="numbering" w:customStyle="1" w:styleId="NoList5">
    <w:name w:val="No List5"/>
    <w:next w:val="NoList"/>
    <w:uiPriority w:val="99"/>
    <w:semiHidden/>
    <w:unhideWhenUsed/>
    <w:rsid w:val="001275A4"/>
  </w:style>
  <w:style w:type="numbering" w:customStyle="1" w:styleId="NoList111">
    <w:name w:val="No List111"/>
    <w:next w:val="NoList"/>
    <w:uiPriority w:val="99"/>
    <w:semiHidden/>
    <w:unhideWhenUsed/>
    <w:rsid w:val="001275A4"/>
  </w:style>
  <w:style w:type="numbering" w:customStyle="1" w:styleId="NoList21">
    <w:name w:val="No List21"/>
    <w:next w:val="NoList"/>
    <w:uiPriority w:val="99"/>
    <w:semiHidden/>
    <w:unhideWhenUsed/>
    <w:rsid w:val="001275A4"/>
  </w:style>
  <w:style w:type="numbering" w:customStyle="1" w:styleId="NoList31">
    <w:name w:val="No List31"/>
    <w:next w:val="NoList"/>
    <w:uiPriority w:val="99"/>
    <w:semiHidden/>
    <w:unhideWhenUsed/>
    <w:rsid w:val="001275A4"/>
  </w:style>
  <w:style w:type="numbering" w:customStyle="1" w:styleId="NoList41">
    <w:name w:val="No List41"/>
    <w:next w:val="NoList"/>
    <w:uiPriority w:val="99"/>
    <w:semiHidden/>
    <w:unhideWhenUsed/>
    <w:rsid w:val="001275A4"/>
  </w:style>
  <w:style w:type="numbering" w:customStyle="1" w:styleId="NoList6">
    <w:name w:val="No List6"/>
    <w:next w:val="NoList"/>
    <w:uiPriority w:val="99"/>
    <w:semiHidden/>
    <w:unhideWhenUsed/>
    <w:rsid w:val="001275A4"/>
  </w:style>
  <w:style w:type="character" w:styleId="Emphasis">
    <w:name w:val="Emphasis"/>
    <w:qFormat/>
    <w:rsid w:val="001275A4"/>
    <w:rPr>
      <w:i/>
      <w:iCs/>
    </w:rPr>
  </w:style>
  <w:style w:type="numbering" w:customStyle="1" w:styleId="NoList7">
    <w:name w:val="No List7"/>
    <w:next w:val="NoList"/>
    <w:uiPriority w:val="99"/>
    <w:semiHidden/>
    <w:unhideWhenUsed/>
    <w:rsid w:val="001275A4"/>
  </w:style>
  <w:style w:type="table" w:customStyle="1" w:styleId="TableGrid12">
    <w:name w:val="Table Grid1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75A4"/>
  </w:style>
  <w:style w:type="table" w:customStyle="1" w:styleId="TableGrid111">
    <w:name w:val="Table Grid1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275A4"/>
    <w:rPr>
      <w:color w:val="808080"/>
      <w:shd w:val="clear" w:color="auto" w:fill="E6E6E6"/>
    </w:rPr>
  </w:style>
  <w:style w:type="numbering" w:customStyle="1" w:styleId="NoList22">
    <w:name w:val="No List22"/>
    <w:next w:val="NoList"/>
    <w:uiPriority w:val="99"/>
    <w:semiHidden/>
    <w:unhideWhenUsed/>
    <w:rsid w:val="001275A4"/>
  </w:style>
  <w:style w:type="numbering" w:customStyle="1" w:styleId="NoList32">
    <w:name w:val="No List32"/>
    <w:next w:val="NoList"/>
    <w:uiPriority w:val="99"/>
    <w:semiHidden/>
    <w:unhideWhenUsed/>
    <w:rsid w:val="001275A4"/>
  </w:style>
  <w:style w:type="paragraph" w:customStyle="1" w:styleId="aria">
    <w:name w:val="aria"/>
    <w:basedOn w:val="Normal"/>
    <w:qFormat/>
    <w:rsid w:val="001275A4"/>
    <w:pPr>
      <w:keepNext/>
      <w:keepLines/>
      <w:spacing w:after="0"/>
      <w:jc w:val="both"/>
    </w:pPr>
    <w:rPr>
      <w:rFonts w:ascii="Arial" w:eastAsia="SimSun" w:hAnsi="Arial"/>
      <w:sz w:val="18"/>
      <w:szCs w:val="18"/>
    </w:rPr>
  </w:style>
  <w:style w:type="paragraph" w:styleId="NoSpacing">
    <w:name w:val="No Spacing"/>
    <w:uiPriority w:val="1"/>
    <w:qFormat/>
    <w:rsid w:val="001275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275A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275A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275A4"/>
    <w:rPr>
      <w:rFonts w:ascii="Times New Roman" w:hAnsi="Times New Roman"/>
      <w:lang w:val="en-GB"/>
    </w:rPr>
  </w:style>
  <w:style w:type="paragraph" w:customStyle="1" w:styleId="CharChar5">
    <w:name w:val="Char Char5"/>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275A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275A4"/>
    <w:pPr>
      <w:jc w:val="center"/>
    </w:pPr>
    <w:rPr>
      <w:rFonts w:ascii="Arial" w:eastAsia="SimSun" w:hAnsi="Arial" w:cs="Arial"/>
      <w:b/>
    </w:rPr>
  </w:style>
  <w:style w:type="character" w:customStyle="1" w:styleId="Table1">
    <w:name w:val="Table (文字)"/>
    <w:link w:val="Table0"/>
    <w:rsid w:val="001275A4"/>
    <w:rPr>
      <w:rFonts w:ascii="Arial" w:eastAsia="SimSun" w:hAnsi="Arial" w:cs="Arial"/>
      <w:b/>
      <w:lang w:val="en-GB" w:eastAsia="en-US"/>
    </w:rPr>
  </w:style>
  <w:style w:type="character" w:customStyle="1" w:styleId="PLChar">
    <w:name w:val="PL Char"/>
    <w:link w:val="PL"/>
    <w:qFormat/>
    <w:rsid w:val="001275A4"/>
    <w:rPr>
      <w:rFonts w:ascii="Courier New" w:hAnsi="Courier New"/>
      <w:noProof/>
      <w:sz w:val="16"/>
      <w:lang w:val="en-GB" w:eastAsia="en-US"/>
    </w:rPr>
  </w:style>
  <w:style w:type="paragraph" w:customStyle="1" w:styleId="ColorfulList-Accent11">
    <w:name w:val="Colorful List - Accent 11"/>
    <w:basedOn w:val="Normal"/>
    <w:uiPriority w:val="34"/>
    <w:qFormat/>
    <w:rsid w:val="001275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275A4"/>
    <w:rPr>
      <w:rFonts w:ascii="Times New Roman" w:eastAsia="Batang" w:hAnsi="Times New Roman"/>
      <w:lang w:val="en-GB" w:eastAsia="en-US"/>
    </w:rPr>
  </w:style>
  <w:style w:type="character" w:styleId="LineNumber">
    <w:name w:val="line number"/>
    <w:basedOn w:val="DefaultParagraphFont"/>
    <w:rsid w:val="001275A4"/>
    <w:rPr>
      <w:rFonts w:ascii="Arial" w:eastAsia="SimSun" w:hAnsi="Arial" w:cs="Arial"/>
      <w:color w:val="0000FF"/>
      <w:kern w:val="2"/>
      <w:lang w:val="en-US" w:eastAsia="zh-CN" w:bidi="ar-SA"/>
    </w:rPr>
  </w:style>
  <w:style w:type="paragraph" w:styleId="BlockText">
    <w:name w:val="Block Text"/>
    <w:basedOn w:val="Normal"/>
    <w:rsid w:val="001275A4"/>
    <w:pPr>
      <w:spacing w:after="120"/>
      <w:ind w:left="1440" w:right="1440"/>
    </w:pPr>
    <w:rPr>
      <w:rFonts w:eastAsia="MS Mincho"/>
    </w:rPr>
  </w:style>
  <w:style w:type="paragraph" w:customStyle="1" w:styleId="60">
    <w:name w:val="吹き出し6"/>
    <w:basedOn w:val="Normal"/>
    <w:semiHidden/>
    <w:rsid w:val="001275A4"/>
    <w:rPr>
      <w:rFonts w:ascii="Tahoma" w:eastAsia="MS Mincho" w:hAnsi="Tahoma" w:cs="Tahoma"/>
      <w:sz w:val="16"/>
      <w:szCs w:val="16"/>
      <w:lang w:eastAsia="ko-KR"/>
    </w:rPr>
  </w:style>
  <w:style w:type="character" w:styleId="HTMLCode">
    <w:name w:val="HTML Code"/>
    <w:semiHidden/>
    <w:unhideWhenUsed/>
    <w:rsid w:val="001275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275A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275A4"/>
    <w:rPr>
      <w:rFonts w:ascii="Times New Roman" w:eastAsia="MS Mincho" w:hAnsi="Times New Roman"/>
      <w:lang w:val="en-GB" w:eastAsia="zh-CN"/>
    </w:rPr>
  </w:style>
  <w:style w:type="character" w:customStyle="1" w:styleId="19">
    <w:name w:val="不明显参考1"/>
    <w:uiPriority w:val="31"/>
    <w:qFormat/>
    <w:rsid w:val="001275A4"/>
    <w:rPr>
      <w:smallCaps/>
      <w:color w:val="5A5A5A"/>
    </w:rPr>
  </w:style>
  <w:style w:type="paragraph" w:customStyle="1" w:styleId="114">
    <w:name w:val="修订11"/>
    <w:hidden/>
    <w:semiHidden/>
    <w:qFormat/>
    <w:rsid w:val="001275A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275A4"/>
    <w:rPr>
      <w:rFonts w:ascii="Times New Roman" w:hAnsi="Times New Roman"/>
      <w:lang w:val="en-GB"/>
    </w:rPr>
  </w:style>
  <w:style w:type="character" w:customStyle="1" w:styleId="EXCar">
    <w:name w:val="EX Car"/>
    <w:qFormat/>
    <w:rsid w:val="001275A4"/>
    <w:rPr>
      <w:lang w:val="en-GB" w:eastAsia="en-US"/>
    </w:rPr>
  </w:style>
  <w:style w:type="character" w:customStyle="1" w:styleId="B4Char">
    <w:name w:val="B4 Char"/>
    <w:link w:val="B4"/>
    <w:qFormat/>
    <w:rsid w:val="001275A4"/>
    <w:rPr>
      <w:rFonts w:ascii="Times New Roman" w:hAnsi="Times New Roman"/>
      <w:lang w:val="en-GB" w:eastAsia="en-US"/>
    </w:rPr>
  </w:style>
  <w:style w:type="character" w:customStyle="1" w:styleId="1a">
    <w:name w:val="明显强调1"/>
    <w:uiPriority w:val="21"/>
    <w:qFormat/>
    <w:rsid w:val="001275A4"/>
    <w:rPr>
      <w:b/>
      <w:bCs/>
      <w:i/>
      <w:iCs/>
      <w:color w:val="4F81BD"/>
    </w:rPr>
  </w:style>
  <w:style w:type="paragraph" w:customStyle="1" w:styleId="B6">
    <w:name w:val="B6"/>
    <w:basedOn w:val="B5"/>
    <w:link w:val="B6Char"/>
    <w:qFormat/>
    <w:rsid w:val="001275A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275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275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275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275A4"/>
    <w:rPr>
      <w:rFonts w:ascii="Times New Roman" w:hAnsi="Times New Roman"/>
      <w:color w:val="FF0000"/>
      <w:lang w:val="en-GB" w:eastAsia="en-US"/>
    </w:rPr>
  </w:style>
  <w:style w:type="character" w:customStyle="1" w:styleId="B5Char">
    <w:name w:val="B5 Char"/>
    <w:link w:val="B5"/>
    <w:qFormat/>
    <w:rsid w:val="001275A4"/>
    <w:rPr>
      <w:rFonts w:ascii="Times New Roman" w:hAnsi="Times New Roman"/>
      <w:lang w:val="en-GB" w:eastAsia="en-US"/>
    </w:rPr>
  </w:style>
  <w:style w:type="character" w:customStyle="1" w:styleId="HeadingChar">
    <w:name w:val="Heading Char"/>
    <w:qFormat/>
    <w:rsid w:val="001275A4"/>
    <w:rPr>
      <w:rFonts w:ascii="Arial" w:eastAsia="SimSun" w:hAnsi="Arial"/>
      <w:b/>
      <w:sz w:val="22"/>
    </w:rPr>
  </w:style>
  <w:style w:type="character" w:customStyle="1" w:styleId="B6Char">
    <w:name w:val="B6 Char"/>
    <w:link w:val="B6"/>
    <w:qFormat/>
    <w:rsid w:val="001275A4"/>
    <w:rPr>
      <w:rFonts w:ascii="Times New Roman" w:hAnsi="Times New Roman"/>
      <w:lang w:val="en-GB" w:eastAsia="zh-CN"/>
    </w:rPr>
  </w:style>
  <w:style w:type="table" w:customStyle="1" w:styleId="TableStyle1">
    <w:name w:val="Table Style1"/>
    <w:basedOn w:val="TableNormal"/>
    <w:qFormat/>
    <w:rsid w:val="001275A4"/>
    <w:rPr>
      <w:rFonts w:ascii="Times New Roman" w:eastAsia="MS Mincho" w:hAnsi="Times New Roman"/>
      <w:lang w:val="en-US" w:eastAsia="en-US"/>
    </w:rPr>
    <w:tblPr/>
  </w:style>
  <w:style w:type="paragraph" w:customStyle="1" w:styleId="tal1">
    <w:name w:val="tal"/>
    <w:basedOn w:val="Normal"/>
    <w:qFormat/>
    <w:rsid w:val="001275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275A4"/>
    <w:rPr>
      <w:rFonts w:ascii="Times New Roman" w:eastAsia="Batang" w:hAnsi="Times New Roman"/>
      <w:lang w:val="en-GB" w:eastAsia="en-US"/>
    </w:rPr>
  </w:style>
  <w:style w:type="paragraph" w:customStyle="1" w:styleId="a6">
    <w:name w:val="変更箇所"/>
    <w:hidden/>
    <w:semiHidden/>
    <w:qFormat/>
    <w:rsid w:val="001275A4"/>
    <w:rPr>
      <w:rFonts w:ascii="Times New Roman" w:eastAsia="MS Mincho" w:hAnsi="Times New Roman"/>
      <w:lang w:val="en-GB" w:eastAsia="en-US"/>
    </w:rPr>
  </w:style>
  <w:style w:type="paragraph" w:customStyle="1" w:styleId="NB2">
    <w:name w:val="NB2"/>
    <w:basedOn w:val="ZG"/>
    <w:qFormat/>
    <w:rsid w:val="001275A4"/>
    <w:pPr>
      <w:framePr w:wrap="notBeside"/>
    </w:pPr>
    <w:rPr>
      <w:noProof w:val="0"/>
      <w:lang w:val="en-US" w:eastAsia="ko-KR"/>
    </w:rPr>
  </w:style>
  <w:style w:type="paragraph" w:customStyle="1" w:styleId="tableentry">
    <w:name w:val="table entry"/>
    <w:basedOn w:val="Normal"/>
    <w:qFormat/>
    <w:rsid w:val="001275A4"/>
    <w:pPr>
      <w:keepNext/>
      <w:spacing w:before="60" w:after="60"/>
    </w:pPr>
    <w:rPr>
      <w:rFonts w:ascii="Bookman Old Style" w:eastAsia="SimSun" w:hAnsi="Bookman Old Style"/>
      <w:lang w:val="en-US" w:eastAsia="ko-KR"/>
    </w:rPr>
  </w:style>
  <w:style w:type="character" w:customStyle="1" w:styleId="EditorsNoteChar">
    <w:name w:val="Editor's Note Char"/>
    <w:qFormat/>
    <w:rsid w:val="001275A4"/>
    <w:rPr>
      <w:rFonts w:ascii="Times New Roman" w:hAnsi="Times New Roman"/>
      <w:color w:val="FF0000"/>
      <w:lang w:val="en-GB" w:eastAsia="en-US"/>
    </w:rPr>
  </w:style>
  <w:style w:type="table" w:customStyle="1" w:styleId="TableGrid5">
    <w:name w:val="Table Grid5"/>
    <w:basedOn w:val="TableNormal"/>
    <w:uiPriority w:val="39"/>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275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275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275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275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275A4"/>
    <w:pPr>
      <w:jc w:val="both"/>
    </w:pPr>
    <w:rPr>
      <w:rFonts w:ascii="SimSun" w:eastAsia="SimSun" w:hAnsi="SimSun" w:cs="SimSun"/>
      <w:kern w:val="2"/>
      <w:sz w:val="21"/>
      <w:szCs w:val="21"/>
      <w:lang w:val="en-US" w:eastAsia="zh-CN"/>
    </w:rPr>
  </w:style>
  <w:style w:type="paragraph" w:customStyle="1" w:styleId="font5">
    <w:name w:val="font5"/>
    <w:basedOn w:val="Normal"/>
    <w:rsid w:val="001275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275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275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275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275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275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275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275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275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275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1275A4"/>
  </w:style>
  <w:style w:type="numbering" w:customStyle="1" w:styleId="NoList42">
    <w:name w:val="No List42"/>
    <w:next w:val="NoList"/>
    <w:uiPriority w:val="99"/>
    <w:semiHidden/>
    <w:unhideWhenUsed/>
    <w:rsid w:val="001275A4"/>
  </w:style>
  <w:style w:type="numbering" w:customStyle="1" w:styleId="NoList51">
    <w:name w:val="No List51"/>
    <w:next w:val="NoList"/>
    <w:uiPriority w:val="99"/>
    <w:semiHidden/>
    <w:unhideWhenUsed/>
    <w:rsid w:val="001275A4"/>
  </w:style>
  <w:style w:type="numbering" w:customStyle="1" w:styleId="NoList211">
    <w:name w:val="No List211"/>
    <w:next w:val="NoList"/>
    <w:uiPriority w:val="99"/>
    <w:semiHidden/>
    <w:unhideWhenUsed/>
    <w:rsid w:val="001275A4"/>
  </w:style>
  <w:style w:type="numbering" w:customStyle="1" w:styleId="NoList311">
    <w:name w:val="No List311"/>
    <w:next w:val="NoList"/>
    <w:uiPriority w:val="99"/>
    <w:semiHidden/>
    <w:unhideWhenUsed/>
    <w:rsid w:val="001275A4"/>
  </w:style>
  <w:style w:type="numbering" w:customStyle="1" w:styleId="NoList411">
    <w:name w:val="No List411"/>
    <w:next w:val="NoList"/>
    <w:uiPriority w:val="99"/>
    <w:semiHidden/>
    <w:unhideWhenUsed/>
    <w:rsid w:val="001275A4"/>
  </w:style>
  <w:style w:type="numbering" w:customStyle="1" w:styleId="NoList61">
    <w:name w:val="No List61"/>
    <w:next w:val="NoList"/>
    <w:uiPriority w:val="99"/>
    <w:semiHidden/>
    <w:unhideWhenUsed/>
    <w:rsid w:val="001275A4"/>
  </w:style>
  <w:style w:type="table" w:customStyle="1" w:styleId="TableGrid41">
    <w:name w:val="Table Grid41"/>
    <w:basedOn w:val="TableNormal"/>
    <w:next w:val="TableGrid"/>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275A4"/>
  </w:style>
  <w:style w:type="numbering" w:customStyle="1" w:styleId="NoList1111">
    <w:name w:val="No List1111"/>
    <w:next w:val="NoList"/>
    <w:uiPriority w:val="99"/>
    <w:semiHidden/>
    <w:unhideWhenUsed/>
    <w:rsid w:val="001275A4"/>
  </w:style>
  <w:style w:type="numbering" w:customStyle="1" w:styleId="NoList71">
    <w:name w:val="No List71"/>
    <w:next w:val="NoList"/>
    <w:uiPriority w:val="99"/>
    <w:semiHidden/>
    <w:unhideWhenUsed/>
    <w:rsid w:val="001275A4"/>
  </w:style>
  <w:style w:type="table" w:customStyle="1" w:styleId="TableGrid121">
    <w:name w:val="Table Grid12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75A4"/>
  </w:style>
  <w:style w:type="table" w:customStyle="1" w:styleId="TableGrid1111">
    <w:name w:val="Table Grid1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75A4"/>
  </w:style>
  <w:style w:type="numbering" w:customStyle="1" w:styleId="NoList321">
    <w:name w:val="No List321"/>
    <w:next w:val="NoList"/>
    <w:uiPriority w:val="99"/>
    <w:semiHidden/>
    <w:unhideWhenUsed/>
    <w:rsid w:val="0012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76D54-BD1B-47AB-AC72-6E833E80BD3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E2B18EB-A397-47A0-B056-B45AA61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74E73-F0A7-42FD-9112-E459CF192963}">
  <ds:schemaRefs>
    <ds:schemaRef ds:uri="http://schemas.microsoft.com/sharepoint/v3/contenttype/forms"/>
  </ds:schemaRefs>
</ds:datastoreItem>
</file>

<file path=customXml/itemProps4.xml><?xml version="1.0" encoding="utf-8"?>
<ds:datastoreItem xmlns:ds="http://schemas.openxmlformats.org/officeDocument/2006/customXml" ds:itemID="{39CAA425-8EA1-4205-9000-43C947796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28</Pages>
  <Words>5455</Words>
  <Characters>31099</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2021-01-14T16:46:00Z</dcterms:created>
  <dcterms:modified xsi:type="dcterms:W3CDTF">2021-01-15T15:33:00Z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